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B07BDC" w14:textId="77777777" w:rsidR="00404549" w:rsidRPr="000D082E" w:rsidRDefault="005F30AC" w:rsidP="002771A2">
      <w:pPr>
        <w:rPr>
          <w:lang w:val="en-AU"/>
        </w:rPr>
      </w:pPr>
      <w:r>
        <w:rPr>
          <w:noProof/>
        </w:rPr>
        <mc:AlternateContent>
          <mc:Choice Requires="wps">
            <w:drawing>
              <wp:anchor distT="0" distB="0" distL="114300" distR="114300" simplePos="0" relativeHeight="252794880" behindDoc="0" locked="0" layoutInCell="1" allowOverlap="1" wp14:anchorId="01E62992" wp14:editId="75D56F52">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14:paraId="3217A326" w14:textId="77777777"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E62992"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" filled="f" stroked="f" strokeweight=".5pt">
                <v:textbox>
                  <w:txbxContent>
                    <w:p w14:paraId="3217A326" w14:textId="77777777"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181CA038" wp14:editId="1D3B3F77">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0C564C9" id="Group 15" o:spid="_x0000_s1026" style="position:absolute;margin-left:-189.75pt;margin-top:-9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6928" behindDoc="0" locked="0" layoutInCell="1" allowOverlap="1" wp14:anchorId="04FE77C6" wp14:editId="31459B9B">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E0F1DB3" id="Group 18" o:spid="_x0000_s1026" style="position:absolute;margin-left:150.65pt;margin-top:-48.2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14:paraId="6C8C98E3" w14:textId="77777777" w:rsidR="00F53D08" w:rsidRPr="00F53D08" w:rsidRDefault="00F53D08" w:rsidP="00F53D08">
      <w:pPr>
        <w:rPr>
          <w:rtl/>
        </w:rPr>
      </w:pPr>
    </w:p>
    <w:p w14:paraId="68D220F1" w14:textId="77777777" w:rsidR="00F53D08" w:rsidRPr="00F53D08" w:rsidRDefault="005F30AC" w:rsidP="00F53D08">
      <w:pPr>
        <w:rPr>
          <w:rtl/>
        </w:rPr>
      </w:pPr>
      <w:r w:rsidRPr="002771A2">
        <w:rPr>
          <w:noProof/>
        </w:rPr>
        <mc:AlternateContent>
          <mc:Choice Requires="wpg">
            <w:drawing>
              <wp:anchor distT="0" distB="0" distL="114300" distR="114300" simplePos="0" relativeHeight="252798976" behindDoc="0" locked="0" layoutInCell="1" allowOverlap="1" wp14:anchorId="566F5762" wp14:editId="08782EC9">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434EAFD" id="Group 18" o:spid="_x0000_s1026" style="position:absolute;margin-left:35.15pt;margin-top:3.75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6046ADB7" w14:textId="77777777" w:rsidR="00F53D08" w:rsidRPr="00F53D08" w:rsidRDefault="00F53D08" w:rsidP="00F53D08">
      <w:pPr>
        <w:rPr>
          <w:rtl/>
        </w:rPr>
      </w:pPr>
    </w:p>
    <w:p w14:paraId="12834277" w14:textId="77777777" w:rsidR="00F53D08" w:rsidRPr="00F53D08" w:rsidRDefault="00F53D08" w:rsidP="00F53D08">
      <w:pPr>
        <w:rPr>
          <w:rtl/>
        </w:rPr>
      </w:pPr>
    </w:p>
    <w:p w14:paraId="509981CE" w14:textId="77777777" w:rsidR="00F53D08" w:rsidRPr="00F53D08" w:rsidRDefault="002771A2" w:rsidP="00F53D08">
      <w:pPr>
        <w:rPr>
          <w:rtl/>
        </w:rPr>
      </w:pPr>
      <w:r>
        <w:rPr>
          <w:noProof/>
        </w:rPr>
        <mc:AlternateContent>
          <mc:Choice Requires="wps">
            <w:drawing>
              <wp:anchor distT="0" distB="0" distL="114300" distR="114300" simplePos="0" relativeHeight="252801024" behindDoc="0" locked="0" layoutInCell="1" allowOverlap="1" wp14:anchorId="05A782E1" wp14:editId="0654AB83">
                <wp:simplePos x="0" y="0"/>
                <wp:positionH relativeFrom="column">
                  <wp:posOffset>584200</wp:posOffset>
                </wp:positionH>
                <wp:positionV relativeFrom="paragraph">
                  <wp:posOffset>294005</wp:posOffset>
                </wp:positionV>
                <wp:extent cx="4478020" cy="977900"/>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4478020" cy="977900"/>
                        </a:xfrm>
                        <a:prstGeom prst="rect">
                          <a:avLst/>
                        </a:prstGeom>
                        <a:noFill/>
                        <a:ln w="6350">
                          <a:noFill/>
                        </a:ln>
                      </wps:spPr>
                      <wps:txbx>
                        <w:txbxContent>
                          <w:p w14:paraId="14EE96B0" w14:textId="201B57A2" w:rsidR="002771A2" w:rsidRPr="002771A2" w:rsidRDefault="0096246E" w:rsidP="002771A2">
                            <w:pPr>
                              <w:bidi w:val="0"/>
                              <w:jc w:val="center"/>
                              <w:rPr>
                                <w:rFonts w:ascii="Adobe Arabic" w:hAnsi="Adobe Arabic" w:cs="Adobe Arabic"/>
                                <w:b/>
                                <w:bCs/>
                                <w:sz w:val="72"/>
                                <w:szCs w:val="96"/>
                                <w:rtl/>
                                <w:lang w:bidi="ar-SY"/>
                              </w:rPr>
                            </w:pPr>
                            <w:r w:rsidRPr="0096246E">
                              <w:rPr>
                                <w:rFonts w:ascii="Adobe Arabic" w:hAnsi="Adobe Arabic" w:cs="Adobe Arabic"/>
                                <w:b/>
                                <w:bCs/>
                                <w:sz w:val="72"/>
                                <w:szCs w:val="96"/>
                                <w:rtl/>
                                <w:lang w:bidi="ar-SY"/>
                              </w:rPr>
                              <w:t>المهارات القيادية والإشرافية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A782E1" id="Text Box 1608691354" o:spid="_x0000_s1027" type="#_x0000_t202" style="position:absolute;left:0;text-align:left;margin-left:46pt;margin-top:23.15pt;width:352.6pt;height:77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" filled="f" stroked="f" strokeweight=".5pt">
                <v:textbox>
                  <w:txbxContent>
                    <w:p w14:paraId="14EE96B0" w14:textId="201B57A2" w:rsidR="002771A2" w:rsidRPr="002771A2" w:rsidRDefault="0096246E" w:rsidP="002771A2">
                      <w:pPr>
                        <w:bidi w:val="0"/>
                        <w:jc w:val="center"/>
                        <w:rPr>
                          <w:rFonts w:ascii="Adobe Arabic" w:hAnsi="Adobe Arabic" w:cs="Adobe Arabic"/>
                          <w:b/>
                          <w:bCs/>
                          <w:sz w:val="72"/>
                          <w:szCs w:val="96"/>
                          <w:rtl/>
                          <w:lang w:bidi="ar-SY"/>
                        </w:rPr>
                      </w:pPr>
                      <w:r w:rsidRPr="0096246E">
                        <w:rPr>
                          <w:rFonts w:ascii="Adobe Arabic" w:hAnsi="Adobe Arabic" w:cs="Adobe Arabic"/>
                          <w:b/>
                          <w:bCs/>
                          <w:sz w:val="72"/>
                          <w:szCs w:val="96"/>
                          <w:rtl/>
                          <w:lang w:bidi="ar-SY"/>
                        </w:rPr>
                        <w:t>المهارات القيادية والإشرافية</w:t>
                      </w:r>
                    </w:p>
                  </w:txbxContent>
                </v:textbox>
              </v:shape>
            </w:pict>
          </mc:Fallback>
        </mc:AlternateContent>
      </w:r>
    </w:p>
    <w:p w14:paraId="2C15ACFB" w14:textId="77777777" w:rsidR="00F53D08" w:rsidRPr="00F53D08" w:rsidRDefault="00F53D08" w:rsidP="00F53D08">
      <w:pPr>
        <w:rPr>
          <w:rtl/>
        </w:rPr>
      </w:pPr>
    </w:p>
    <w:p w14:paraId="5699D74C" w14:textId="77777777" w:rsidR="00F53D08" w:rsidRPr="00F53D08" w:rsidRDefault="00F53D08" w:rsidP="00F53D08">
      <w:pPr>
        <w:rPr>
          <w:rtl/>
        </w:rPr>
      </w:pPr>
    </w:p>
    <w:p w14:paraId="66E56EB3" w14:textId="77777777" w:rsidR="00F53D08" w:rsidRPr="00F53D08" w:rsidRDefault="00F53D08" w:rsidP="00F53D08">
      <w:pPr>
        <w:rPr>
          <w:rtl/>
        </w:rPr>
      </w:pPr>
    </w:p>
    <w:p w14:paraId="0AD4BF0B" w14:textId="77777777" w:rsidR="00F53D08" w:rsidRPr="00F53D08" w:rsidRDefault="00F53D08" w:rsidP="002771A2">
      <w:pPr>
        <w:rPr>
          <w:rtl/>
        </w:rPr>
      </w:pPr>
    </w:p>
    <w:p w14:paraId="1EB1BFB2" w14:textId="77777777"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794475C9" wp14:editId="52679EDF">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3EB474D"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14:paraId="2413DA12" w14:textId="77777777" w:rsidR="00F53D08" w:rsidRPr="00F53D08" w:rsidRDefault="00F53D08" w:rsidP="00F53D08">
      <w:pPr>
        <w:rPr>
          <w:rtl/>
        </w:rPr>
      </w:pPr>
    </w:p>
    <w:p w14:paraId="28A1A62E" w14:textId="77777777" w:rsidR="00F53D08" w:rsidRPr="00F53D08" w:rsidRDefault="00636A52" w:rsidP="00636A52">
      <w:pPr>
        <w:tabs>
          <w:tab w:val="left" w:pos="3171"/>
        </w:tabs>
        <w:rPr>
          <w:rtl/>
          <w:lang w:bidi="ar-SY"/>
        </w:rPr>
      </w:pPr>
      <w:r>
        <w:tab/>
      </w:r>
    </w:p>
    <w:p w14:paraId="5C70EAAE" w14:textId="77777777" w:rsidR="00F53D08" w:rsidRPr="00F53D08" w:rsidRDefault="00F53D08" w:rsidP="00F53D08">
      <w:pPr>
        <w:rPr>
          <w:rtl/>
        </w:rPr>
      </w:pPr>
    </w:p>
    <w:p w14:paraId="72E80959" w14:textId="77777777" w:rsidR="00F53D08" w:rsidRPr="00F53D08" w:rsidRDefault="002771A2" w:rsidP="00F53D08">
      <w:pPr>
        <w:rPr>
          <w:rtl/>
        </w:rPr>
      </w:pPr>
      <w:r w:rsidRPr="00F131A0">
        <w:rPr>
          <w:noProof/>
        </w:rPr>
        <mc:AlternateContent>
          <mc:Choice Requires="wpg">
            <w:drawing>
              <wp:anchor distT="0" distB="0" distL="114300" distR="114300" simplePos="0" relativeHeight="252793856" behindDoc="0" locked="0" layoutInCell="1" allowOverlap="1" wp14:anchorId="6C46BEC7" wp14:editId="7111DC77">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w:pict>
              <v:group w14:anchorId="5B42F9E2"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14:paraId="4ABB8A00" w14:textId="77777777" w:rsidR="00C46C39" w:rsidRDefault="002771A2" w:rsidP="005E591D">
      <w:pPr>
        <w:bidi w:val="0"/>
        <w:spacing w:after="160" w:line="259" w:lineRule="auto"/>
        <w:jc w:val="left"/>
        <w:rPr>
          <w:lang w:bidi="ar-SY"/>
        </w:rPr>
      </w:pPr>
      <w:r>
        <w:rPr>
          <w:noProof/>
        </w:rPr>
        <w:drawing>
          <wp:anchor distT="0" distB="0" distL="114300" distR="114300" simplePos="0" relativeHeight="252804096" behindDoc="1" locked="0" layoutInCell="1" allowOverlap="1" wp14:anchorId="5543AAF4" wp14:editId="33BD58FA">
            <wp:simplePos x="0" y="0"/>
            <wp:positionH relativeFrom="margin">
              <wp:posOffset>-939800</wp:posOffset>
            </wp:positionH>
            <wp:positionV relativeFrom="paragraph">
              <wp:posOffset>949960</wp:posOffset>
            </wp:positionV>
            <wp:extent cx="7621057" cy="3684270"/>
            <wp:effectExtent l="0" t="0" r="0" b="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7621057" cy="36842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631">
        <w:rPr>
          <w:rtl/>
        </w:rPr>
        <w:br w:type="page"/>
      </w:r>
    </w:p>
    <w:p w14:paraId="17AA06C8" w14:textId="77777777" w:rsidR="00EB688D" w:rsidRPr="00EB688D" w:rsidRDefault="0090459D" w:rsidP="0090459D">
      <w:pPr>
        <w:spacing w:after="160" w:line="259" w:lineRule="auto"/>
        <w:jc w:val="center"/>
        <w:rPr>
          <w:rtl/>
          <w:lang w:bidi="ar-SY"/>
        </w:rPr>
      </w:pPr>
      <w:r w:rsidRPr="0090459D">
        <w:rPr>
          <w:noProof/>
          <w:lang w:bidi="ar-SY"/>
        </w:rPr>
        <w:lastRenderedPageBreak/>
        <mc:AlternateContent>
          <mc:Choice Requires="wpg">
            <w:drawing>
              <wp:inline distT="0" distB="0" distL="0" distR="0" wp14:anchorId="102628B3" wp14:editId="22F427D5">
                <wp:extent cx="5633504" cy="593062"/>
                <wp:effectExtent l="0" t="0" r="5715" b="0"/>
                <wp:docPr id="9" name="Group 8">
                  <a:extLst xmlns:a="http://schemas.openxmlformats.org/drawingml/2006/main">
                    <a:ext uri="{FF2B5EF4-FFF2-40B4-BE49-F238E27FC236}">
                      <a16:creationId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id="{330305C7-BF66-4334-A3C5-3F36DD88628D}"/>
                            </a:ext>
                          </a:extLst>
                        </wps:cNvPr>
                        <wps:cNvSpPr txBox="1"/>
                        <wps:spPr>
                          <a:xfrm>
                            <a:off x="1796583" y="0"/>
                            <a:ext cx="4386580" cy="536575"/>
                          </a:xfrm>
                          <a:prstGeom prst="rect">
                            <a:avLst/>
                          </a:prstGeom>
                          <a:noFill/>
                        </wps:spPr>
                        <wps:txbx>
                          <w:txbxContent>
                            <w:p w14:paraId="4429960F"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w:pict>
              <v:group w14:anchorId="102628B3"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tEUk&#10;PfYCAAC6CQAADgAAAAAAAAAAAAAAAAAuAgAAZHJzL2Uyb0RvYy54bWxQSwECLQAUAAYACAAAACEA&#10;TRNt9d0AAAAEAQAADwAAAAAAAAAAAAAAAABQBQAAZHJzL2Rvd25yZXYueG1sUEsFBgAAAAAEAAQA&#10;8wAAAFoGA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" fillcolor="#f2f2f2 [3052]"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4429960F"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a6"/>
        <w:bidiVisual/>
        <w:tblW w:w="10489" w:type="dxa"/>
        <w:tblInd w:w="-750" w:type="dxa"/>
        <w:tblLook w:val="04A0" w:firstRow="1" w:lastRow="0" w:firstColumn="1" w:lastColumn="0" w:noHBand="0" w:noVBand="1"/>
      </w:tblPr>
      <w:tblGrid>
        <w:gridCol w:w="284"/>
        <w:gridCol w:w="9355"/>
        <w:gridCol w:w="850"/>
      </w:tblGrid>
      <w:tr w:rsidR="0090459D" w:rsidRPr="00BB40FB" w14:paraId="2C8C1DF9" w14:textId="77777777" w:rsidTr="004B5427">
        <w:trPr>
          <w:trHeight w:val="624"/>
        </w:trPr>
        <w:tc>
          <w:tcPr>
            <w:tcW w:w="284" w:type="dxa"/>
            <w:tcBorders>
              <w:top w:val="single" w:sz="4" w:space="0" w:color="168489"/>
              <w:left w:val="single" w:sz="8" w:space="0" w:color="1E3D6A"/>
              <w:bottom w:val="nil"/>
              <w:right w:val="single" w:sz="4" w:space="0" w:color="168489"/>
            </w:tcBorders>
            <w:shd w:val="clear" w:color="auto" w:fill="168489"/>
          </w:tcPr>
          <w:p w14:paraId="70D2E5E5"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14:paraId="65CA67B8" w14:textId="77777777" w:rsidR="0090459D" w:rsidRPr="00877434" w:rsidRDefault="0090459D" w:rsidP="00F602E7">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14:paraId="20F9DC7B" w14:textId="5C22467E" w:rsidR="0090459D" w:rsidRPr="00C36316" w:rsidRDefault="004E7DFE"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b/>
                <w:bCs/>
                <w:color w:val="168489"/>
                <w:kern w:val="24"/>
                <w:sz w:val="36"/>
                <w:szCs w:val="36"/>
                <w:lang w:bidi="ar-SY"/>
              </w:rPr>
              <w:t>3</w:t>
            </w:r>
          </w:p>
        </w:tc>
      </w:tr>
      <w:tr w:rsidR="0090459D" w:rsidRPr="00BB40FB" w14:paraId="008FE01C" w14:textId="77777777" w:rsidTr="004B5427">
        <w:trPr>
          <w:trHeight w:val="624"/>
        </w:trPr>
        <w:tc>
          <w:tcPr>
            <w:tcW w:w="284" w:type="dxa"/>
            <w:tcBorders>
              <w:top w:val="nil"/>
              <w:left w:val="single" w:sz="8" w:space="0" w:color="1E3D6A"/>
              <w:bottom w:val="nil"/>
              <w:right w:val="single" w:sz="8" w:space="0" w:color="1E3D6A"/>
            </w:tcBorders>
            <w:shd w:val="clear" w:color="auto" w:fill="FFFFFF" w:themeFill="background1"/>
          </w:tcPr>
          <w:p w14:paraId="16669148"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7E036FE" w14:textId="050BB57F" w:rsidR="0090459D" w:rsidRPr="00877434" w:rsidRDefault="0090459D" w:rsidP="00F602E7">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دليل ال</w:t>
            </w:r>
            <w:r w:rsidR="009B57DC">
              <w:rPr>
                <w:rFonts w:ascii="Adobe Arabic" w:eastAsia="GE Dinar One" w:hAnsi="Adobe Arabic" w:cs="Adobe Arabic"/>
                <w:b/>
                <w:bCs/>
                <w:color w:val="168489"/>
                <w:kern w:val="24"/>
                <w:sz w:val="36"/>
                <w:szCs w:val="36"/>
                <w:rtl/>
                <w:lang w:bidi="ar-SY"/>
              </w:rPr>
              <w:t>دورة</w:t>
            </w:r>
          </w:p>
        </w:tc>
        <w:tc>
          <w:tcPr>
            <w:tcW w:w="850" w:type="dxa"/>
            <w:tcBorders>
              <w:top w:val="single" w:sz="8" w:space="0" w:color="1E3D6A"/>
              <w:left w:val="single" w:sz="8" w:space="0" w:color="1E3D6A"/>
              <w:bottom w:val="single" w:sz="8" w:space="0" w:color="1E3D6A"/>
              <w:right w:val="single" w:sz="8" w:space="0" w:color="1E3D6A"/>
            </w:tcBorders>
            <w:vAlign w:val="center"/>
          </w:tcPr>
          <w:p w14:paraId="6FAAA52F" w14:textId="0BE1683E" w:rsidR="0090459D" w:rsidRPr="00C36316" w:rsidRDefault="004E7DFE"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b/>
                <w:bCs/>
                <w:color w:val="168489"/>
                <w:kern w:val="24"/>
                <w:sz w:val="36"/>
                <w:szCs w:val="36"/>
                <w:lang w:bidi="ar-SY"/>
              </w:rPr>
              <w:t>4</w:t>
            </w:r>
          </w:p>
        </w:tc>
      </w:tr>
      <w:tr w:rsidR="0090459D" w:rsidRPr="00BB40FB" w14:paraId="218B0F50" w14:textId="77777777" w:rsidTr="004B5427">
        <w:trPr>
          <w:trHeight w:val="624"/>
        </w:trPr>
        <w:tc>
          <w:tcPr>
            <w:tcW w:w="284" w:type="dxa"/>
            <w:tcBorders>
              <w:top w:val="nil"/>
              <w:left w:val="single" w:sz="8" w:space="0" w:color="1E3D6A"/>
              <w:bottom w:val="nil"/>
              <w:right w:val="single" w:sz="8" w:space="0" w:color="1E3D6A"/>
            </w:tcBorders>
            <w:shd w:val="clear" w:color="auto" w:fill="168489"/>
          </w:tcPr>
          <w:p w14:paraId="2A95322B"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8B2649A" w14:textId="77777777" w:rsidR="0090459D" w:rsidRPr="00877434" w:rsidRDefault="0090459D" w:rsidP="00F602E7">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إرشادات المدرب</w:t>
            </w:r>
          </w:p>
        </w:tc>
        <w:tc>
          <w:tcPr>
            <w:tcW w:w="850" w:type="dxa"/>
            <w:tcBorders>
              <w:top w:val="single" w:sz="8" w:space="0" w:color="1E3D6A"/>
              <w:left w:val="single" w:sz="8" w:space="0" w:color="1E3D6A"/>
              <w:bottom w:val="single" w:sz="8" w:space="0" w:color="1E3D6A"/>
              <w:right w:val="single" w:sz="8" w:space="0" w:color="1E3D6A"/>
            </w:tcBorders>
            <w:vAlign w:val="center"/>
          </w:tcPr>
          <w:p w14:paraId="2ECA4A24" w14:textId="51C229D2" w:rsidR="0090459D" w:rsidRPr="00C36316" w:rsidRDefault="004E7DFE"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b/>
                <w:bCs/>
                <w:color w:val="168489"/>
                <w:kern w:val="24"/>
                <w:sz w:val="36"/>
                <w:szCs w:val="36"/>
                <w:lang w:bidi="ar-SY"/>
              </w:rPr>
              <w:t>7</w:t>
            </w:r>
          </w:p>
        </w:tc>
      </w:tr>
      <w:tr w:rsidR="0090459D" w:rsidRPr="00BB40FB" w14:paraId="0268C796" w14:textId="77777777" w:rsidTr="004B5427">
        <w:trPr>
          <w:trHeight w:val="624"/>
        </w:trPr>
        <w:tc>
          <w:tcPr>
            <w:tcW w:w="284" w:type="dxa"/>
            <w:tcBorders>
              <w:top w:val="nil"/>
              <w:left w:val="single" w:sz="8" w:space="0" w:color="1E3D6A"/>
              <w:bottom w:val="nil"/>
              <w:right w:val="single" w:sz="8" w:space="0" w:color="1E3D6A"/>
            </w:tcBorders>
            <w:shd w:val="clear" w:color="auto" w:fill="FFFFFF" w:themeFill="background1"/>
          </w:tcPr>
          <w:p w14:paraId="6ED7276F"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F10B014" w14:textId="77777777" w:rsidR="0090459D" w:rsidRPr="00877434" w:rsidRDefault="0090459D" w:rsidP="00F602E7">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E3FD8B0" w14:textId="30B82B85" w:rsidR="0090459D" w:rsidRPr="00C36316" w:rsidRDefault="004E7DFE"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b/>
                <w:bCs/>
                <w:color w:val="168489"/>
                <w:kern w:val="24"/>
                <w:sz w:val="36"/>
                <w:szCs w:val="36"/>
                <w:lang w:bidi="ar-SY"/>
              </w:rPr>
              <w:t>9</w:t>
            </w:r>
          </w:p>
        </w:tc>
      </w:tr>
      <w:tr w:rsidR="0090459D" w:rsidRPr="00BB40FB" w14:paraId="07FB6FD4" w14:textId="77777777" w:rsidTr="004B5427">
        <w:trPr>
          <w:trHeight w:val="624"/>
        </w:trPr>
        <w:tc>
          <w:tcPr>
            <w:tcW w:w="284" w:type="dxa"/>
            <w:tcBorders>
              <w:top w:val="nil"/>
              <w:left w:val="single" w:sz="8" w:space="0" w:color="1E3D6A"/>
              <w:bottom w:val="nil"/>
              <w:right w:val="single" w:sz="8" w:space="0" w:color="1E3D6A"/>
            </w:tcBorders>
            <w:shd w:val="clear" w:color="auto" w:fill="168489"/>
          </w:tcPr>
          <w:p w14:paraId="08BD6B56"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5CB6B4E" w14:textId="77777777" w:rsidR="0090459D" w:rsidRPr="005F30AC" w:rsidRDefault="0090459D" w:rsidP="00F602E7">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الأول</w:t>
            </w:r>
          </w:p>
        </w:tc>
        <w:tc>
          <w:tcPr>
            <w:tcW w:w="850" w:type="dxa"/>
            <w:tcBorders>
              <w:top w:val="single" w:sz="8" w:space="0" w:color="1E3D6A"/>
              <w:left w:val="single" w:sz="8" w:space="0" w:color="1E3D6A"/>
              <w:bottom w:val="single" w:sz="8" w:space="0" w:color="1E3D6A"/>
              <w:right w:val="single" w:sz="8" w:space="0" w:color="1E3D6A"/>
            </w:tcBorders>
            <w:vAlign w:val="center"/>
          </w:tcPr>
          <w:p w14:paraId="47E06E7C" w14:textId="77777777" w:rsidR="0090459D" w:rsidRPr="00C36316" w:rsidRDefault="0090459D" w:rsidP="00F602E7">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67C3D4E5" w14:textId="77777777" w:rsidTr="004B5427">
        <w:trPr>
          <w:trHeight w:val="624"/>
        </w:trPr>
        <w:tc>
          <w:tcPr>
            <w:tcW w:w="284" w:type="dxa"/>
            <w:tcBorders>
              <w:top w:val="nil"/>
              <w:left w:val="single" w:sz="8" w:space="0" w:color="1E3D6A"/>
              <w:bottom w:val="nil"/>
              <w:right w:val="single" w:sz="8" w:space="0" w:color="1E3D6A"/>
            </w:tcBorders>
            <w:shd w:val="clear" w:color="auto" w:fill="FFFFFF" w:themeFill="background1"/>
          </w:tcPr>
          <w:p w14:paraId="53FDD741" w14:textId="77777777" w:rsidR="0090459D" w:rsidRPr="00877434" w:rsidRDefault="0090459D" w:rsidP="00F602E7">
            <w:pPr>
              <w:spacing w:line="240" w:lineRule="auto"/>
              <w:jc w:val="left"/>
              <w:rPr>
                <w:rFonts w:ascii="Adobe Arabic" w:hAnsi="Adobe Arabic" w:cs="Adobe Arabic"/>
                <w:b/>
                <w:bCs/>
                <w:color w:val="168489"/>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C37BE24" w14:textId="6C0CD9FF" w:rsidR="0090459D" w:rsidRPr="00877434" w:rsidRDefault="0090459D" w:rsidP="00F602E7">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الأولى: </w:t>
            </w:r>
            <w:r w:rsidR="004E7DFE" w:rsidRPr="004E7DFE">
              <w:rPr>
                <w:rFonts w:ascii="Adobe Arabic" w:eastAsia="GE Dinar One" w:hAnsi="Adobe Arabic" w:cs="Adobe Arabic"/>
                <w:b/>
                <w:bCs/>
                <w:color w:val="168489"/>
                <w:kern w:val="24"/>
                <w:sz w:val="36"/>
                <w:szCs w:val="36"/>
                <w:rtl/>
                <w:lang w:bidi="ar-SY"/>
              </w:rPr>
              <w:t>أساسيّات القيادة والإشراف الفعّال</w:t>
            </w:r>
          </w:p>
        </w:tc>
        <w:tc>
          <w:tcPr>
            <w:tcW w:w="850" w:type="dxa"/>
            <w:tcBorders>
              <w:top w:val="single" w:sz="8" w:space="0" w:color="1E3D6A"/>
              <w:left w:val="single" w:sz="8" w:space="0" w:color="1E3D6A"/>
              <w:bottom w:val="single" w:sz="8" w:space="0" w:color="1E3D6A"/>
              <w:right w:val="single" w:sz="8" w:space="0" w:color="1E3D6A"/>
            </w:tcBorders>
            <w:vAlign w:val="center"/>
          </w:tcPr>
          <w:p w14:paraId="118649A4" w14:textId="77777777" w:rsidR="0090459D" w:rsidRPr="00C36316" w:rsidRDefault="0090459D" w:rsidP="00F602E7">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14:paraId="052ACDAC" w14:textId="77777777" w:rsidTr="004B5427">
        <w:trPr>
          <w:trHeight w:val="624"/>
        </w:trPr>
        <w:tc>
          <w:tcPr>
            <w:tcW w:w="284" w:type="dxa"/>
            <w:tcBorders>
              <w:top w:val="nil"/>
              <w:left w:val="single" w:sz="8" w:space="0" w:color="1E3D6A"/>
              <w:bottom w:val="nil"/>
              <w:right w:val="single" w:sz="8" w:space="0" w:color="1E3D6A"/>
            </w:tcBorders>
            <w:shd w:val="clear" w:color="auto" w:fill="168489"/>
          </w:tcPr>
          <w:p w14:paraId="5ECB377F"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51CE8F7" w14:textId="77777777" w:rsidR="0090459D" w:rsidRPr="00C36316" w:rsidRDefault="0090459D" w:rsidP="00F602E7">
            <w:pPr>
              <w:spacing w:line="240" w:lineRule="auto"/>
              <w:jc w:val="left"/>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31221FCD" w14:textId="10611725" w:rsidR="0090459D" w:rsidRPr="00C36316" w:rsidRDefault="004E7DFE"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11</w:t>
            </w:r>
          </w:p>
        </w:tc>
      </w:tr>
      <w:tr w:rsidR="0090459D" w:rsidRPr="00BB40FB" w14:paraId="4209D55F" w14:textId="77777777" w:rsidTr="004B5427">
        <w:trPr>
          <w:trHeight w:val="624"/>
        </w:trPr>
        <w:tc>
          <w:tcPr>
            <w:tcW w:w="284" w:type="dxa"/>
            <w:tcBorders>
              <w:top w:val="nil"/>
              <w:left w:val="single" w:sz="8" w:space="0" w:color="1E3D6A"/>
              <w:bottom w:val="nil"/>
              <w:right w:val="single" w:sz="8" w:space="0" w:color="1E3D6A"/>
            </w:tcBorders>
            <w:shd w:val="clear" w:color="auto" w:fill="FFFFFF" w:themeFill="background1"/>
          </w:tcPr>
          <w:p w14:paraId="5620FCED"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A93E7D7" w14:textId="1A8EBBF0" w:rsidR="0090459D" w:rsidRPr="00C36316" w:rsidRDefault="004E7DFE" w:rsidP="00F602E7">
            <w:pPr>
              <w:spacing w:line="240" w:lineRule="auto"/>
              <w:jc w:val="left"/>
              <w:rPr>
                <w:rFonts w:ascii="Adobe Arabic" w:eastAsia="GE Dinar One" w:hAnsi="Adobe Arabic" w:cs="Adobe Arabic"/>
                <w:kern w:val="24"/>
                <w:sz w:val="36"/>
                <w:szCs w:val="36"/>
                <w:rtl/>
                <w:lang w:bidi="ar-SY"/>
              </w:rPr>
            </w:pPr>
            <w:r w:rsidRPr="004E7DFE">
              <w:rPr>
                <w:rFonts w:ascii="Adobe Arabic" w:eastAsia="GE Dinar One" w:hAnsi="Adobe Arabic" w:cs="Adobe Arabic"/>
                <w:kern w:val="24"/>
                <w:sz w:val="36"/>
                <w:szCs w:val="36"/>
                <w:rtl/>
                <w:lang w:bidi="ar-SY"/>
              </w:rPr>
              <w:t>مفهوم القيادة والإشراف والفرق بينهما</w:t>
            </w:r>
          </w:p>
        </w:tc>
        <w:tc>
          <w:tcPr>
            <w:tcW w:w="850" w:type="dxa"/>
            <w:tcBorders>
              <w:top w:val="single" w:sz="8" w:space="0" w:color="1E3D6A"/>
              <w:left w:val="single" w:sz="8" w:space="0" w:color="1E3D6A"/>
              <w:bottom w:val="single" w:sz="8" w:space="0" w:color="1E3D6A"/>
              <w:right w:val="single" w:sz="8" w:space="0" w:color="1E3D6A"/>
            </w:tcBorders>
            <w:vAlign w:val="center"/>
          </w:tcPr>
          <w:p w14:paraId="2731F17B" w14:textId="5A659097" w:rsidR="0090459D" w:rsidRPr="00C36316" w:rsidRDefault="004E7DFE"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13</w:t>
            </w:r>
          </w:p>
        </w:tc>
      </w:tr>
      <w:tr w:rsidR="0090459D" w:rsidRPr="00BB40FB" w14:paraId="75C2DC5C" w14:textId="77777777" w:rsidTr="004B5427">
        <w:trPr>
          <w:trHeight w:val="624"/>
        </w:trPr>
        <w:tc>
          <w:tcPr>
            <w:tcW w:w="284" w:type="dxa"/>
            <w:tcBorders>
              <w:top w:val="nil"/>
              <w:left w:val="single" w:sz="8" w:space="0" w:color="1E3D6A"/>
              <w:bottom w:val="nil"/>
              <w:right w:val="single" w:sz="8" w:space="0" w:color="1E3D6A"/>
            </w:tcBorders>
            <w:shd w:val="clear" w:color="auto" w:fill="168489"/>
          </w:tcPr>
          <w:p w14:paraId="0E4B879D"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29E4D4F" w14:textId="1C454FDB" w:rsidR="0090459D" w:rsidRPr="00C36316" w:rsidRDefault="00396C7A" w:rsidP="00F602E7">
            <w:pPr>
              <w:spacing w:line="240" w:lineRule="auto"/>
              <w:jc w:val="left"/>
              <w:rPr>
                <w:rFonts w:ascii="Adobe Arabic" w:eastAsia="GE Dinar One" w:hAnsi="Adobe Arabic" w:cs="Adobe Arabic"/>
                <w:kern w:val="24"/>
                <w:sz w:val="36"/>
                <w:szCs w:val="36"/>
                <w:rtl/>
                <w:lang w:bidi="ar-SY"/>
              </w:rPr>
            </w:pPr>
            <w:r w:rsidRPr="00396C7A">
              <w:rPr>
                <w:rFonts w:ascii="Adobe Arabic" w:eastAsia="GE Dinar One" w:hAnsi="Adobe Arabic" w:cs="Adobe Arabic"/>
                <w:kern w:val="24"/>
                <w:sz w:val="36"/>
                <w:szCs w:val="36"/>
                <w:rtl/>
                <w:lang w:bidi="ar-SY"/>
              </w:rPr>
              <w:t>أنماط القيادة الحديثة وتأثيرها على الأداء</w:t>
            </w:r>
          </w:p>
        </w:tc>
        <w:tc>
          <w:tcPr>
            <w:tcW w:w="850" w:type="dxa"/>
            <w:tcBorders>
              <w:top w:val="single" w:sz="8" w:space="0" w:color="1E3D6A"/>
              <w:left w:val="single" w:sz="8" w:space="0" w:color="1E3D6A"/>
              <w:bottom w:val="single" w:sz="8" w:space="0" w:color="1E3D6A"/>
              <w:right w:val="single" w:sz="8" w:space="0" w:color="1E3D6A"/>
            </w:tcBorders>
            <w:vAlign w:val="center"/>
          </w:tcPr>
          <w:p w14:paraId="0E0876D1" w14:textId="0B332186" w:rsidR="0090459D" w:rsidRPr="00C36316" w:rsidRDefault="00396C7A"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14</w:t>
            </w:r>
          </w:p>
        </w:tc>
      </w:tr>
      <w:tr w:rsidR="0090459D" w:rsidRPr="00BB40FB" w14:paraId="6A09EA3D" w14:textId="77777777" w:rsidTr="004B5427">
        <w:trPr>
          <w:trHeight w:val="624"/>
        </w:trPr>
        <w:tc>
          <w:tcPr>
            <w:tcW w:w="284" w:type="dxa"/>
            <w:tcBorders>
              <w:top w:val="nil"/>
              <w:left w:val="single" w:sz="8" w:space="0" w:color="1E3D6A"/>
              <w:bottom w:val="nil"/>
              <w:right w:val="single" w:sz="8" w:space="0" w:color="1E3D6A"/>
            </w:tcBorders>
            <w:shd w:val="clear" w:color="auto" w:fill="FFFFFF" w:themeFill="background1"/>
          </w:tcPr>
          <w:p w14:paraId="4F8C9B40"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02CBA65" w14:textId="375DF08B" w:rsidR="0090459D" w:rsidRPr="00C36316" w:rsidRDefault="00396C7A" w:rsidP="00F602E7">
            <w:pPr>
              <w:spacing w:line="240" w:lineRule="auto"/>
              <w:jc w:val="left"/>
              <w:rPr>
                <w:rFonts w:ascii="Adobe Arabic" w:eastAsia="GE Dinar One" w:hAnsi="Adobe Arabic" w:cs="Adobe Arabic"/>
                <w:kern w:val="24"/>
                <w:sz w:val="36"/>
                <w:szCs w:val="36"/>
                <w:rtl/>
                <w:lang w:bidi="ar-SY"/>
              </w:rPr>
            </w:pPr>
            <w:r w:rsidRPr="00396C7A">
              <w:rPr>
                <w:rFonts w:ascii="Adobe Arabic" w:eastAsia="GE Dinar One" w:hAnsi="Adobe Arabic" w:cs="Adobe Arabic"/>
                <w:kern w:val="24"/>
                <w:sz w:val="36"/>
                <w:szCs w:val="36"/>
                <w:rtl/>
                <w:lang w:bidi="ar-SY"/>
              </w:rPr>
              <w:t>خصائص القائد الفعّال في بيئة العمل</w:t>
            </w:r>
          </w:p>
        </w:tc>
        <w:tc>
          <w:tcPr>
            <w:tcW w:w="850" w:type="dxa"/>
            <w:tcBorders>
              <w:top w:val="single" w:sz="8" w:space="0" w:color="1E3D6A"/>
              <w:left w:val="single" w:sz="8" w:space="0" w:color="1E3D6A"/>
              <w:bottom w:val="single" w:sz="8" w:space="0" w:color="1E3D6A"/>
              <w:right w:val="single" w:sz="8" w:space="0" w:color="1E3D6A"/>
            </w:tcBorders>
            <w:vAlign w:val="center"/>
          </w:tcPr>
          <w:p w14:paraId="2EF78DDC" w14:textId="562A3CCC" w:rsidR="0090459D" w:rsidRPr="00C36316" w:rsidRDefault="00396C7A"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16</w:t>
            </w:r>
          </w:p>
        </w:tc>
      </w:tr>
      <w:tr w:rsidR="0090459D" w:rsidRPr="00BB40FB" w14:paraId="020E6EC2" w14:textId="77777777" w:rsidTr="004B5427">
        <w:trPr>
          <w:trHeight w:val="624"/>
        </w:trPr>
        <w:tc>
          <w:tcPr>
            <w:tcW w:w="284" w:type="dxa"/>
            <w:tcBorders>
              <w:top w:val="nil"/>
              <w:left w:val="single" w:sz="4" w:space="0" w:color="1E3D6A"/>
              <w:bottom w:val="nil"/>
              <w:right w:val="single" w:sz="8" w:space="0" w:color="1E3D6A"/>
            </w:tcBorders>
            <w:shd w:val="clear" w:color="auto" w:fill="168489"/>
          </w:tcPr>
          <w:p w14:paraId="196C24A4"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4C6726E" w14:textId="525A974C" w:rsidR="0090459D" w:rsidRPr="00C36316" w:rsidRDefault="00396C7A" w:rsidP="00F602E7">
            <w:pPr>
              <w:spacing w:line="240" w:lineRule="auto"/>
              <w:jc w:val="left"/>
              <w:rPr>
                <w:rFonts w:ascii="Adobe Arabic" w:eastAsia="GE Dinar One" w:hAnsi="Adobe Arabic" w:cs="Adobe Arabic"/>
                <w:kern w:val="24"/>
                <w:sz w:val="36"/>
                <w:szCs w:val="36"/>
                <w:rtl/>
                <w:lang w:bidi="ar-SY"/>
              </w:rPr>
            </w:pPr>
            <w:r w:rsidRPr="00396C7A">
              <w:rPr>
                <w:rFonts w:ascii="Adobe Arabic" w:eastAsia="GE Dinar One" w:hAnsi="Adobe Arabic" w:cs="Adobe Arabic"/>
                <w:kern w:val="24"/>
                <w:sz w:val="36"/>
                <w:szCs w:val="36"/>
                <w:rtl/>
                <w:lang w:bidi="ar-SY"/>
              </w:rPr>
              <w:t>الأدوار الأساسية للمشرف الناجح</w:t>
            </w:r>
          </w:p>
        </w:tc>
        <w:tc>
          <w:tcPr>
            <w:tcW w:w="850" w:type="dxa"/>
            <w:tcBorders>
              <w:top w:val="single" w:sz="8" w:space="0" w:color="1E3D6A"/>
              <w:left w:val="single" w:sz="8" w:space="0" w:color="1E3D6A"/>
              <w:bottom w:val="single" w:sz="8" w:space="0" w:color="1E3D6A"/>
              <w:right w:val="single" w:sz="8" w:space="0" w:color="1E3D6A"/>
            </w:tcBorders>
            <w:vAlign w:val="center"/>
          </w:tcPr>
          <w:p w14:paraId="2C20D169" w14:textId="40FD1549" w:rsidR="0090459D" w:rsidRPr="00C36316" w:rsidRDefault="00396C7A"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19</w:t>
            </w:r>
          </w:p>
        </w:tc>
      </w:tr>
      <w:tr w:rsidR="00396C7A" w:rsidRPr="00BB40FB" w14:paraId="7432DA62" w14:textId="77777777" w:rsidTr="004B5427">
        <w:trPr>
          <w:trHeight w:val="624"/>
        </w:trPr>
        <w:tc>
          <w:tcPr>
            <w:tcW w:w="284" w:type="dxa"/>
            <w:tcBorders>
              <w:top w:val="nil"/>
              <w:left w:val="single" w:sz="4" w:space="0" w:color="1E3D6A"/>
              <w:bottom w:val="nil"/>
              <w:right w:val="single" w:sz="8" w:space="0" w:color="1E3D6A"/>
            </w:tcBorders>
            <w:shd w:val="clear" w:color="auto" w:fill="168489"/>
          </w:tcPr>
          <w:p w14:paraId="0590EA79" w14:textId="77777777" w:rsidR="00396C7A" w:rsidRPr="00C36316" w:rsidRDefault="00396C7A"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37FD88F" w14:textId="4C384939" w:rsidR="00396C7A" w:rsidRPr="00396C7A" w:rsidRDefault="00396C7A" w:rsidP="00F602E7">
            <w:pPr>
              <w:spacing w:line="240" w:lineRule="auto"/>
              <w:jc w:val="left"/>
              <w:rPr>
                <w:rFonts w:ascii="Adobe Arabic" w:eastAsia="GE Dinar One" w:hAnsi="Adobe Arabic" w:cs="Adobe Arabic"/>
                <w:kern w:val="24"/>
                <w:sz w:val="36"/>
                <w:szCs w:val="36"/>
                <w:rtl/>
                <w:lang w:bidi="ar-SY"/>
              </w:rPr>
            </w:pPr>
            <w:r w:rsidRPr="00396C7A">
              <w:rPr>
                <w:rFonts w:ascii="Adobe Arabic" w:eastAsia="GE Dinar One" w:hAnsi="Adobe Arabic" w:cs="Adobe Arabic"/>
                <w:kern w:val="24"/>
                <w:sz w:val="36"/>
                <w:szCs w:val="36"/>
                <w:rtl/>
                <w:lang w:bidi="ar-SY"/>
              </w:rPr>
              <w:t>أخلاقيّات القيادة والمسؤولية المهنية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7AA3AD0E" w14:textId="7F4509F4" w:rsidR="00396C7A" w:rsidRDefault="00396C7A" w:rsidP="00F602E7">
            <w:pPr>
              <w:spacing w:line="240" w:lineRule="auto"/>
              <w:jc w:val="center"/>
              <w:rPr>
                <w:rFonts w:ascii="Adobe Arabic" w:eastAsia="GE Dinar One" w:hAnsi="Adobe Arabic" w:cs="Adobe Arabic"/>
                <w:kern w:val="24"/>
                <w:sz w:val="36"/>
                <w:szCs w:val="36"/>
                <w:lang w:bidi="ar-SY"/>
              </w:rPr>
            </w:pPr>
            <w:r>
              <w:rPr>
                <w:rFonts w:ascii="Adobe Arabic" w:eastAsia="GE Dinar One" w:hAnsi="Adobe Arabic" w:cs="Adobe Arabic"/>
                <w:kern w:val="24"/>
                <w:sz w:val="36"/>
                <w:szCs w:val="36"/>
                <w:lang w:bidi="ar-SY"/>
              </w:rPr>
              <w:t>22</w:t>
            </w:r>
          </w:p>
        </w:tc>
      </w:tr>
      <w:tr w:rsidR="0090459D" w:rsidRPr="00BB40FB" w14:paraId="282FF51B" w14:textId="77777777" w:rsidTr="004B5427">
        <w:trPr>
          <w:trHeight w:val="624"/>
        </w:trPr>
        <w:tc>
          <w:tcPr>
            <w:tcW w:w="284" w:type="dxa"/>
            <w:tcBorders>
              <w:top w:val="nil"/>
              <w:left w:val="single" w:sz="8" w:space="0" w:color="1E3D6A"/>
              <w:bottom w:val="nil"/>
              <w:right w:val="single" w:sz="8" w:space="0" w:color="1E3D6A"/>
            </w:tcBorders>
            <w:shd w:val="clear" w:color="auto" w:fill="FFFFFF" w:themeFill="background1"/>
          </w:tcPr>
          <w:p w14:paraId="7EBBB222"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1ADC243" w14:textId="34AED105" w:rsidR="0090459D" w:rsidRPr="00877434" w:rsidRDefault="0090459D" w:rsidP="00877434">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الثانية: </w:t>
            </w:r>
            <w:r w:rsidR="004B5427" w:rsidRPr="004B5427">
              <w:rPr>
                <w:rFonts w:ascii="Adobe Arabic" w:eastAsia="GE Dinar One" w:hAnsi="Adobe Arabic" w:cs="Adobe Arabic"/>
                <w:b/>
                <w:bCs/>
                <w:color w:val="168489"/>
                <w:kern w:val="24"/>
                <w:sz w:val="36"/>
                <w:szCs w:val="36"/>
                <w:rtl/>
                <w:lang w:bidi="ar-SY"/>
              </w:rPr>
              <w:t>مهارات التواصل القيادي وبناء العلاقات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02022AC8" w14:textId="4D3CBAA3" w:rsidR="0090459D" w:rsidRPr="00C36316" w:rsidRDefault="00396C7A" w:rsidP="00F602E7">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color w:val="1E3D6A"/>
                <w:kern w:val="24"/>
                <w:sz w:val="36"/>
                <w:szCs w:val="36"/>
                <w:lang w:bidi="ar-SY"/>
              </w:rPr>
              <w:t>29</w:t>
            </w:r>
          </w:p>
        </w:tc>
      </w:tr>
      <w:tr w:rsidR="0090459D" w:rsidRPr="009A36D0" w14:paraId="1D95D928" w14:textId="77777777" w:rsidTr="004B5427">
        <w:trPr>
          <w:trHeight w:val="624"/>
        </w:trPr>
        <w:tc>
          <w:tcPr>
            <w:tcW w:w="284" w:type="dxa"/>
            <w:tcBorders>
              <w:top w:val="nil"/>
              <w:left w:val="single" w:sz="8" w:space="0" w:color="1E3D6A"/>
              <w:bottom w:val="nil"/>
              <w:right w:val="single" w:sz="8" w:space="0" w:color="1E3D6A"/>
            </w:tcBorders>
            <w:shd w:val="clear" w:color="auto" w:fill="168489"/>
          </w:tcPr>
          <w:p w14:paraId="52DACAFE"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EAA61B1" w14:textId="22710267" w:rsidR="0090459D" w:rsidRPr="00C36316" w:rsidRDefault="00396C7A" w:rsidP="00F602E7">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5972A0F6" w14:textId="1B3007F0" w:rsidR="0090459D" w:rsidRPr="00C36316" w:rsidRDefault="00396C7A"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30</w:t>
            </w:r>
          </w:p>
        </w:tc>
      </w:tr>
      <w:tr w:rsidR="0090459D" w:rsidRPr="009A36D0" w14:paraId="36B533B6" w14:textId="77777777" w:rsidTr="004B5427">
        <w:trPr>
          <w:trHeight w:val="624"/>
        </w:trPr>
        <w:tc>
          <w:tcPr>
            <w:tcW w:w="284" w:type="dxa"/>
            <w:tcBorders>
              <w:top w:val="nil"/>
              <w:left w:val="single" w:sz="8" w:space="0" w:color="1E3D6A"/>
              <w:bottom w:val="nil"/>
              <w:right w:val="single" w:sz="8" w:space="0" w:color="1E3D6A"/>
            </w:tcBorders>
          </w:tcPr>
          <w:p w14:paraId="18B89A91"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D0E67A4" w14:textId="11E398E8" w:rsidR="0090459D" w:rsidRPr="00C36316" w:rsidRDefault="00396C7A" w:rsidP="00F602E7">
            <w:pPr>
              <w:spacing w:line="240" w:lineRule="auto"/>
              <w:jc w:val="left"/>
              <w:rPr>
                <w:rFonts w:ascii="Adobe Arabic" w:eastAsia="GE Dinar One" w:hAnsi="Adobe Arabic" w:cs="Adobe Arabic"/>
                <w:kern w:val="24"/>
                <w:sz w:val="36"/>
                <w:szCs w:val="36"/>
                <w:rtl/>
                <w:lang w:bidi="ar-SY"/>
              </w:rPr>
            </w:pPr>
            <w:r w:rsidRPr="00396C7A">
              <w:rPr>
                <w:rFonts w:ascii="Adobe Arabic" w:eastAsia="GE Dinar One" w:hAnsi="Adobe Arabic" w:cs="Adobe Arabic"/>
                <w:kern w:val="24"/>
                <w:sz w:val="36"/>
                <w:szCs w:val="36"/>
                <w:rtl/>
                <w:lang w:bidi="ar-SY"/>
              </w:rPr>
              <w:t>مهارات الاتصال القيادي الفعّال</w:t>
            </w:r>
          </w:p>
        </w:tc>
        <w:tc>
          <w:tcPr>
            <w:tcW w:w="850" w:type="dxa"/>
            <w:tcBorders>
              <w:top w:val="single" w:sz="8" w:space="0" w:color="1E3D6A"/>
              <w:left w:val="single" w:sz="8" w:space="0" w:color="1E3D6A"/>
              <w:bottom w:val="single" w:sz="8" w:space="0" w:color="1E3D6A"/>
              <w:right w:val="single" w:sz="8" w:space="0" w:color="1E3D6A"/>
            </w:tcBorders>
            <w:vAlign w:val="center"/>
          </w:tcPr>
          <w:p w14:paraId="2CAAFCE9" w14:textId="054C7100" w:rsidR="0090459D" w:rsidRPr="00C36316" w:rsidRDefault="00396C7A"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33</w:t>
            </w:r>
          </w:p>
        </w:tc>
      </w:tr>
      <w:tr w:rsidR="0090459D" w:rsidRPr="009A36D0" w14:paraId="39F9DA3D" w14:textId="77777777" w:rsidTr="004B5427">
        <w:trPr>
          <w:trHeight w:val="624"/>
        </w:trPr>
        <w:tc>
          <w:tcPr>
            <w:tcW w:w="284" w:type="dxa"/>
            <w:tcBorders>
              <w:top w:val="nil"/>
              <w:left w:val="single" w:sz="8" w:space="0" w:color="1E3D6A"/>
              <w:bottom w:val="nil"/>
              <w:right w:val="single" w:sz="8" w:space="0" w:color="1E3D6A"/>
            </w:tcBorders>
            <w:shd w:val="clear" w:color="auto" w:fill="168489"/>
          </w:tcPr>
          <w:p w14:paraId="608DA861"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5817438" w14:textId="70A143E8" w:rsidR="0090459D" w:rsidRPr="00C36316" w:rsidRDefault="00396C7A" w:rsidP="00F602E7">
            <w:pPr>
              <w:spacing w:line="240" w:lineRule="auto"/>
              <w:jc w:val="left"/>
              <w:rPr>
                <w:rFonts w:ascii="Adobe Arabic" w:eastAsia="GE Dinar One" w:hAnsi="Adobe Arabic" w:cs="Adobe Arabic"/>
                <w:kern w:val="24"/>
                <w:sz w:val="36"/>
                <w:szCs w:val="36"/>
                <w:rtl/>
                <w:lang w:bidi="ar-SY"/>
              </w:rPr>
            </w:pPr>
            <w:r w:rsidRPr="00396C7A">
              <w:rPr>
                <w:rFonts w:ascii="Adobe Arabic" w:eastAsia="GE Dinar One" w:hAnsi="Adobe Arabic" w:cs="Adobe Arabic"/>
                <w:kern w:val="24"/>
                <w:sz w:val="36"/>
                <w:szCs w:val="36"/>
                <w:rtl/>
                <w:lang w:bidi="ar-SY"/>
              </w:rPr>
              <w:t>أساليب التأثير والإقناع داخل الفريق</w:t>
            </w:r>
          </w:p>
        </w:tc>
        <w:tc>
          <w:tcPr>
            <w:tcW w:w="850" w:type="dxa"/>
            <w:tcBorders>
              <w:top w:val="single" w:sz="8" w:space="0" w:color="1E3D6A"/>
              <w:left w:val="single" w:sz="8" w:space="0" w:color="1E3D6A"/>
              <w:bottom w:val="single" w:sz="8" w:space="0" w:color="1E3D6A"/>
              <w:right w:val="single" w:sz="8" w:space="0" w:color="1E3D6A"/>
            </w:tcBorders>
            <w:vAlign w:val="center"/>
          </w:tcPr>
          <w:p w14:paraId="42546029" w14:textId="09DA7613" w:rsidR="0090459D" w:rsidRPr="00C36316" w:rsidRDefault="00396C7A"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37</w:t>
            </w:r>
          </w:p>
        </w:tc>
      </w:tr>
      <w:tr w:rsidR="0090459D" w:rsidRPr="009A36D0" w14:paraId="45BE500B" w14:textId="77777777" w:rsidTr="004B5427">
        <w:trPr>
          <w:trHeight w:val="624"/>
        </w:trPr>
        <w:tc>
          <w:tcPr>
            <w:tcW w:w="284" w:type="dxa"/>
            <w:tcBorders>
              <w:top w:val="nil"/>
              <w:left w:val="single" w:sz="8" w:space="0" w:color="1E3D6A"/>
              <w:bottom w:val="nil"/>
              <w:right w:val="single" w:sz="8" w:space="0" w:color="1E3D6A"/>
            </w:tcBorders>
          </w:tcPr>
          <w:p w14:paraId="41362BBB"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638690B" w14:textId="2909FA04" w:rsidR="0090459D" w:rsidRPr="00C36316" w:rsidRDefault="00396C7A" w:rsidP="00F602E7">
            <w:pPr>
              <w:spacing w:line="240" w:lineRule="auto"/>
              <w:jc w:val="left"/>
              <w:rPr>
                <w:rFonts w:ascii="Adobe Arabic" w:eastAsia="GE Dinar One" w:hAnsi="Adobe Arabic" w:cs="Adobe Arabic"/>
                <w:kern w:val="24"/>
                <w:sz w:val="36"/>
                <w:szCs w:val="36"/>
                <w:rtl/>
                <w:lang w:bidi="ar-SY"/>
              </w:rPr>
            </w:pPr>
            <w:r w:rsidRPr="00396C7A">
              <w:rPr>
                <w:rFonts w:ascii="Adobe Arabic" w:eastAsia="GE Dinar One" w:hAnsi="Adobe Arabic" w:cs="Adobe Arabic"/>
                <w:kern w:val="24"/>
                <w:sz w:val="36"/>
                <w:szCs w:val="36"/>
                <w:rtl/>
                <w:lang w:bidi="ar-SY"/>
              </w:rPr>
              <w:t>بناء الثقة وتعزيز العلاقات المهنية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D22A91B" w14:textId="0A883F04" w:rsidR="0090459D" w:rsidRPr="00C36316" w:rsidRDefault="00396C7A"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42</w:t>
            </w:r>
          </w:p>
        </w:tc>
      </w:tr>
      <w:tr w:rsidR="00396C7A" w:rsidRPr="009A36D0" w14:paraId="39F3567E" w14:textId="77777777" w:rsidTr="004B5427">
        <w:trPr>
          <w:trHeight w:val="624"/>
        </w:trPr>
        <w:tc>
          <w:tcPr>
            <w:tcW w:w="284" w:type="dxa"/>
            <w:tcBorders>
              <w:top w:val="nil"/>
              <w:left w:val="single" w:sz="8" w:space="0" w:color="1E3D6A"/>
              <w:bottom w:val="nil"/>
              <w:right w:val="single" w:sz="8" w:space="0" w:color="1E3D6A"/>
            </w:tcBorders>
          </w:tcPr>
          <w:p w14:paraId="14DE5063" w14:textId="77777777" w:rsidR="00396C7A" w:rsidRPr="00C36316" w:rsidRDefault="00396C7A"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FBE9E50" w14:textId="1B67183B" w:rsidR="00396C7A" w:rsidRPr="00396C7A" w:rsidRDefault="00396C7A" w:rsidP="00F602E7">
            <w:pPr>
              <w:spacing w:line="240" w:lineRule="auto"/>
              <w:jc w:val="left"/>
              <w:rPr>
                <w:rFonts w:ascii="Adobe Arabic" w:eastAsia="GE Dinar One" w:hAnsi="Adobe Arabic" w:cs="Adobe Arabic"/>
                <w:kern w:val="24"/>
                <w:sz w:val="36"/>
                <w:szCs w:val="36"/>
                <w:rtl/>
                <w:lang w:bidi="ar-SY"/>
              </w:rPr>
            </w:pPr>
            <w:r w:rsidRPr="00396C7A">
              <w:rPr>
                <w:rFonts w:ascii="Adobe Arabic" w:eastAsia="GE Dinar One" w:hAnsi="Adobe Arabic" w:cs="Adobe Arabic"/>
                <w:kern w:val="24"/>
                <w:sz w:val="36"/>
                <w:szCs w:val="36"/>
                <w:rtl/>
                <w:lang w:bidi="ar-SY"/>
              </w:rPr>
              <w:t>إدارة الاجتماعات الإشرافية بفعالية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3ECC2D51" w14:textId="2F19FFF2" w:rsidR="00396C7A" w:rsidRDefault="00396C7A" w:rsidP="00F602E7">
            <w:pPr>
              <w:spacing w:line="240" w:lineRule="auto"/>
              <w:jc w:val="center"/>
              <w:rPr>
                <w:rFonts w:ascii="Adobe Arabic" w:eastAsia="GE Dinar One" w:hAnsi="Adobe Arabic" w:cs="Adobe Arabic"/>
                <w:kern w:val="24"/>
                <w:sz w:val="36"/>
                <w:szCs w:val="36"/>
                <w:lang w:bidi="ar-SY"/>
              </w:rPr>
            </w:pPr>
            <w:r>
              <w:rPr>
                <w:rFonts w:ascii="Adobe Arabic" w:eastAsia="GE Dinar One" w:hAnsi="Adobe Arabic" w:cs="Adobe Arabic"/>
                <w:kern w:val="24"/>
                <w:sz w:val="36"/>
                <w:szCs w:val="36"/>
                <w:lang w:bidi="ar-SY"/>
              </w:rPr>
              <w:t>46</w:t>
            </w:r>
          </w:p>
        </w:tc>
      </w:tr>
      <w:tr w:rsidR="00396C7A" w:rsidRPr="009A36D0" w14:paraId="5CA622F5" w14:textId="77777777" w:rsidTr="004B5427">
        <w:trPr>
          <w:trHeight w:val="624"/>
        </w:trPr>
        <w:tc>
          <w:tcPr>
            <w:tcW w:w="284" w:type="dxa"/>
            <w:tcBorders>
              <w:top w:val="nil"/>
              <w:left w:val="single" w:sz="8" w:space="0" w:color="1E3D6A"/>
              <w:bottom w:val="nil"/>
              <w:right w:val="single" w:sz="8" w:space="0" w:color="1E3D6A"/>
            </w:tcBorders>
          </w:tcPr>
          <w:p w14:paraId="065C4162" w14:textId="77777777" w:rsidR="00396C7A" w:rsidRPr="00C36316" w:rsidRDefault="00396C7A"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C44EF5F" w14:textId="6ED79659" w:rsidR="00396C7A" w:rsidRPr="00396C7A" w:rsidRDefault="00396C7A" w:rsidP="00F602E7">
            <w:pPr>
              <w:spacing w:line="240" w:lineRule="auto"/>
              <w:jc w:val="left"/>
              <w:rPr>
                <w:rFonts w:ascii="Adobe Arabic" w:eastAsia="GE Dinar One" w:hAnsi="Adobe Arabic" w:cs="Adobe Arabic"/>
                <w:kern w:val="24"/>
                <w:sz w:val="36"/>
                <w:szCs w:val="36"/>
                <w:rtl/>
                <w:lang w:bidi="ar-SY"/>
              </w:rPr>
            </w:pPr>
            <w:r w:rsidRPr="00396C7A">
              <w:rPr>
                <w:rFonts w:ascii="Adobe Arabic" w:eastAsia="GE Dinar One" w:hAnsi="Adobe Arabic" w:cs="Adobe Arabic"/>
                <w:kern w:val="24"/>
                <w:sz w:val="36"/>
                <w:szCs w:val="36"/>
                <w:rtl/>
                <w:lang w:bidi="ar-SY"/>
              </w:rPr>
              <w:t>معوّقات التواصل وطرق التغلّب عليها</w:t>
            </w:r>
          </w:p>
        </w:tc>
        <w:tc>
          <w:tcPr>
            <w:tcW w:w="850" w:type="dxa"/>
            <w:tcBorders>
              <w:top w:val="single" w:sz="8" w:space="0" w:color="1E3D6A"/>
              <w:left w:val="single" w:sz="8" w:space="0" w:color="1E3D6A"/>
              <w:bottom w:val="single" w:sz="8" w:space="0" w:color="1E3D6A"/>
              <w:right w:val="single" w:sz="8" w:space="0" w:color="1E3D6A"/>
            </w:tcBorders>
            <w:vAlign w:val="center"/>
          </w:tcPr>
          <w:p w14:paraId="1B9FCDC8" w14:textId="737A0B8E" w:rsidR="00396C7A" w:rsidRDefault="00396C7A" w:rsidP="00F602E7">
            <w:pPr>
              <w:spacing w:line="240" w:lineRule="auto"/>
              <w:jc w:val="center"/>
              <w:rPr>
                <w:rFonts w:ascii="Adobe Arabic" w:eastAsia="GE Dinar One" w:hAnsi="Adobe Arabic" w:cs="Adobe Arabic"/>
                <w:kern w:val="24"/>
                <w:sz w:val="36"/>
                <w:szCs w:val="36"/>
                <w:lang w:bidi="ar-SY"/>
              </w:rPr>
            </w:pPr>
            <w:r>
              <w:rPr>
                <w:rFonts w:ascii="Adobe Arabic" w:eastAsia="GE Dinar One" w:hAnsi="Adobe Arabic" w:cs="Adobe Arabic"/>
                <w:kern w:val="24"/>
                <w:sz w:val="36"/>
                <w:szCs w:val="36"/>
                <w:lang w:bidi="ar-SY"/>
              </w:rPr>
              <w:t>49</w:t>
            </w:r>
          </w:p>
        </w:tc>
      </w:tr>
      <w:tr w:rsidR="0090459D" w:rsidRPr="00BB40FB" w14:paraId="35B49CCA" w14:textId="77777777" w:rsidTr="004B5427">
        <w:trPr>
          <w:trHeight w:val="624"/>
        </w:trPr>
        <w:tc>
          <w:tcPr>
            <w:tcW w:w="284" w:type="dxa"/>
            <w:tcBorders>
              <w:top w:val="nil"/>
              <w:left w:val="single" w:sz="8" w:space="0" w:color="1E3D6A"/>
              <w:bottom w:val="nil"/>
              <w:right w:val="single" w:sz="8" w:space="0" w:color="1E3D6A"/>
            </w:tcBorders>
            <w:shd w:val="clear" w:color="auto" w:fill="168489"/>
          </w:tcPr>
          <w:p w14:paraId="31118AAB"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9017F57" w14:textId="77777777" w:rsidR="0090459D" w:rsidRPr="005F30AC" w:rsidRDefault="0090459D" w:rsidP="00F602E7">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الثاني</w:t>
            </w:r>
          </w:p>
        </w:tc>
        <w:tc>
          <w:tcPr>
            <w:tcW w:w="850" w:type="dxa"/>
            <w:tcBorders>
              <w:top w:val="single" w:sz="8" w:space="0" w:color="1E3D6A"/>
              <w:left w:val="single" w:sz="8" w:space="0" w:color="1E3D6A"/>
              <w:bottom w:val="single" w:sz="8" w:space="0" w:color="1E3D6A"/>
              <w:right w:val="single" w:sz="8" w:space="0" w:color="1E3D6A"/>
            </w:tcBorders>
            <w:vAlign w:val="center"/>
          </w:tcPr>
          <w:p w14:paraId="197EEF72" w14:textId="77777777" w:rsidR="0090459D" w:rsidRPr="00C36316" w:rsidRDefault="0090459D" w:rsidP="00F602E7">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418D4823" w14:textId="77777777" w:rsidTr="004B5427">
        <w:trPr>
          <w:trHeight w:val="624"/>
        </w:trPr>
        <w:tc>
          <w:tcPr>
            <w:tcW w:w="284" w:type="dxa"/>
            <w:tcBorders>
              <w:top w:val="nil"/>
              <w:left w:val="single" w:sz="8" w:space="0" w:color="1E3D6A"/>
              <w:bottom w:val="nil"/>
              <w:right w:val="single" w:sz="8" w:space="0" w:color="1E3D6A"/>
            </w:tcBorders>
          </w:tcPr>
          <w:p w14:paraId="6CEFC9F2"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6233D94" w14:textId="4FA7E1B5" w:rsidR="0090459D" w:rsidRPr="00877434" w:rsidRDefault="0090459D" w:rsidP="00F602E7">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الأولى: </w:t>
            </w:r>
            <w:r w:rsidR="00396C7A" w:rsidRPr="00396C7A">
              <w:rPr>
                <w:rFonts w:ascii="Adobe Arabic" w:eastAsia="GE Dinar One" w:hAnsi="Adobe Arabic" w:cs="Adobe Arabic"/>
                <w:b/>
                <w:bCs/>
                <w:color w:val="168489"/>
                <w:kern w:val="24"/>
                <w:sz w:val="36"/>
                <w:szCs w:val="36"/>
                <w:rtl/>
                <w:lang w:bidi="ar-SY"/>
              </w:rPr>
              <w:t>بناء الفرق والتحفيز وتمكين الموظفين</w:t>
            </w:r>
          </w:p>
        </w:tc>
        <w:tc>
          <w:tcPr>
            <w:tcW w:w="850" w:type="dxa"/>
            <w:tcBorders>
              <w:top w:val="single" w:sz="8" w:space="0" w:color="1E3D6A"/>
              <w:left w:val="single" w:sz="8" w:space="0" w:color="1E3D6A"/>
              <w:bottom w:val="single" w:sz="8" w:space="0" w:color="1E3D6A"/>
              <w:right w:val="single" w:sz="8" w:space="0" w:color="1E3D6A"/>
            </w:tcBorders>
            <w:vAlign w:val="center"/>
          </w:tcPr>
          <w:p w14:paraId="50FE2990" w14:textId="46671B92" w:rsidR="0090459D" w:rsidRPr="00C36316" w:rsidRDefault="00396C7A" w:rsidP="00F602E7">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color w:val="1E3D6A"/>
                <w:kern w:val="24"/>
                <w:sz w:val="36"/>
                <w:szCs w:val="36"/>
                <w:lang w:bidi="ar-SY"/>
              </w:rPr>
              <w:t>61</w:t>
            </w:r>
          </w:p>
        </w:tc>
      </w:tr>
      <w:tr w:rsidR="0090459D" w:rsidRPr="009A36D0" w14:paraId="532E374B" w14:textId="77777777" w:rsidTr="004B5427">
        <w:trPr>
          <w:trHeight w:val="624"/>
        </w:trPr>
        <w:tc>
          <w:tcPr>
            <w:tcW w:w="284" w:type="dxa"/>
            <w:tcBorders>
              <w:top w:val="nil"/>
              <w:left w:val="single" w:sz="8" w:space="0" w:color="1E3D6A"/>
              <w:bottom w:val="single" w:sz="4" w:space="0" w:color="auto"/>
              <w:right w:val="single" w:sz="8" w:space="0" w:color="1E3D6A"/>
            </w:tcBorders>
            <w:shd w:val="clear" w:color="auto" w:fill="168489"/>
          </w:tcPr>
          <w:p w14:paraId="641543D9"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ED8D392" w14:textId="0C31512B" w:rsidR="0090459D" w:rsidRPr="00C36316" w:rsidRDefault="004B5427" w:rsidP="00F602E7">
            <w:pPr>
              <w:spacing w:line="240" w:lineRule="auto"/>
              <w:jc w:val="left"/>
              <w:rPr>
                <w:rFonts w:ascii="Adobe Arabic" w:eastAsia="GE Dinar One" w:hAnsi="Adobe Arabic" w:cs="Adobe Arabic"/>
                <w:kern w:val="24"/>
                <w:sz w:val="36"/>
                <w:szCs w:val="36"/>
                <w:rtl/>
                <w:lang w:bidi="ar-AE"/>
              </w:rPr>
            </w:pPr>
            <w:r>
              <w:rPr>
                <w:rFonts w:ascii="Adobe Arabic" w:eastAsia="GE Dinar One" w:hAnsi="Adobe Arabic" w:cs="Adobe Arabic" w:hint="cs"/>
                <w:kern w:val="24"/>
                <w:sz w:val="36"/>
                <w:szCs w:val="36"/>
                <w:rtl/>
                <w:lang w:bidi="ar-AE"/>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7F39458D" w14:textId="27BEA042" w:rsidR="0090459D" w:rsidRPr="00C36316" w:rsidRDefault="00396C7A"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62</w:t>
            </w:r>
          </w:p>
        </w:tc>
      </w:tr>
      <w:tr w:rsidR="0090459D" w:rsidRPr="009A36D0" w14:paraId="0A4C03AD" w14:textId="77777777" w:rsidTr="004B5427">
        <w:trPr>
          <w:trHeight w:val="624"/>
        </w:trPr>
        <w:tc>
          <w:tcPr>
            <w:tcW w:w="284" w:type="dxa"/>
            <w:tcBorders>
              <w:top w:val="single" w:sz="4" w:space="0" w:color="auto"/>
              <w:left w:val="single" w:sz="8" w:space="0" w:color="1E3D6A"/>
              <w:bottom w:val="nil"/>
              <w:right w:val="single" w:sz="8" w:space="0" w:color="1E3D6A"/>
            </w:tcBorders>
          </w:tcPr>
          <w:p w14:paraId="2F0C28DD"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088805A" w14:textId="27B25720" w:rsidR="0090459D" w:rsidRPr="00C36316" w:rsidRDefault="004B5427" w:rsidP="00F602E7">
            <w:pPr>
              <w:spacing w:line="240" w:lineRule="auto"/>
              <w:jc w:val="left"/>
              <w:rPr>
                <w:rFonts w:ascii="Adobe Arabic" w:eastAsia="GE Dinar One" w:hAnsi="Adobe Arabic" w:cs="Adobe Arabic"/>
                <w:kern w:val="24"/>
                <w:sz w:val="36"/>
                <w:szCs w:val="36"/>
                <w:rtl/>
                <w:lang w:bidi="ar-SY"/>
              </w:rPr>
            </w:pPr>
            <w:r w:rsidRPr="004B5427">
              <w:rPr>
                <w:rFonts w:ascii="Adobe Arabic" w:eastAsia="GE Dinar One" w:hAnsi="Adobe Arabic" w:cs="Adobe Arabic"/>
                <w:kern w:val="24"/>
                <w:sz w:val="36"/>
                <w:szCs w:val="36"/>
                <w:rtl/>
                <w:lang w:bidi="ar-SY"/>
              </w:rPr>
              <w:t>بناء وتحفيز فرق العمل</w:t>
            </w:r>
          </w:p>
        </w:tc>
        <w:tc>
          <w:tcPr>
            <w:tcW w:w="850" w:type="dxa"/>
            <w:tcBorders>
              <w:top w:val="single" w:sz="8" w:space="0" w:color="1E3D6A"/>
              <w:left w:val="single" w:sz="8" w:space="0" w:color="1E3D6A"/>
              <w:bottom w:val="single" w:sz="8" w:space="0" w:color="1E3D6A"/>
              <w:right w:val="single" w:sz="8" w:space="0" w:color="1E3D6A"/>
            </w:tcBorders>
            <w:vAlign w:val="center"/>
          </w:tcPr>
          <w:p w14:paraId="0FB0BCEA" w14:textId="493375D9" w:rsidR="0090459D" w:rsidRPr="00C36316"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64</w:t>
            </w:r>
          </w:p>
        </w:tc>
      </w:tr>
      <w:tr w:rsidR="0090459D" w:rsidRPr="009A36D0" w14:paraId="5D61E2F5" w14:textId="77777777" w:rsidTr="004B5427">
        <w:trPr>
          <w:trHeight w:val="624"/>
        </w:trPr>
        <w:tc>
          <w:tcPr>
            <w:tcW w:w="284" w:type="dxa"/>
            <w:tcBorders>
              <w:top w:val="nil"/>
              <w:left w:val="single" w:sz="8" w:space="0" w:color="1E3D6A"/>
              <w:bottom w:val="nil"/>
              <w:right w:val="single" w:sz="8" w:space="0" w:color="1E3D6A"/>
            </w:tcBorders>
            <w:shd w:val="clear" w:color="auto" w:fill="168489"/>
          </w:tcPr>
          <w:p w14:paraId="2135B856"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4ED8B15" w14:textId="6460C851" w:rsidR="0090459D" w:rsidRPr="00C36316" w:rsidRDefault="004B5427" w:rsidP="00F602E7">
            <w:pPr>
              <w:spacing w:line="240" w:lineRule="auto"/>
              <w:jc w:val="left"/>
              <w:rPr>
                <w:rFonts w:ascii="Adobe Arabic" w:eastAsia="GE Dinar One" w:hAnsi="Adobe Arabic" w:cs="Adobe Arabic"/>
                <w:kern w:val="24"/>
                <w:sz w:val="36"/>
                <w:szCs w:val="36"/>
                <w:rtl/>
                <w:lang w:bidi="ar-SY"/>
              </w:rPr>
            </w:pPr>
            <w:r w:rsidRPr="004B5427">
              <w:rPr>
                <w:rFonts w:ascii="Adobe Arabic" w:eastAsia="GE Dinar One" w:hAnsi="Adobe Arabic" w:cs="Adobe Arabic"/>
                <w:kern w:val="24"/>
                <w:sz w:val="36"/>
                <w:szCs w:val="36"/>
                <w:rtl/>
                <w:lang w:bidi="ar-SY"/>
              </w:rPr>
              <w:t>استراتيجيات التحفيز المادي والمعنوي</w:t>
            </w:r>
          </w:p>
        </w:tc>
        <w:tc>
          <w:tcPr>
            <w:tcW w:w="850" w:type="dxa"/>
            <w:tcBorders>
              <w:top w:val="single" w:sz="8" w:space="0" w:color="1E3D6A"/>
              <w:left w:val="single" w:sz="8" w:space="0" w:color="1E3D6A"/>
              <w:bottom w:val="single" w:sz="8" w:space="0" w:color="1E3D6A"/>
              <w:right w:val="single" w:sz="8" w:space="0" w:color="1E3D6A"/>
            </w:tcBorders>
            <w:vAlign w:val="center"/>
          </w:tcPr>
          <w:p w14:paraId="47FD5991" w14:textId="2607603D" w:rsidR="0090459D" w:rsidRPr="00C36316"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66</w:t>
            </w:r>
          </w:p>
        </w:tc>
      </w:tr>
      <w:tr w:rsidR="0090459D" w:rsidRPr="009A36D0" w14:paraId="0F184A94" w14:textId="77777777" w:rsidTr="004B5427">
        <w:trPr>
          <w:trHeight w:val="624"/>
        </w:trPr>
        <w:tc>
          <w:tcPr>
            <w:tcW w:w="284" w:type="dxa"/>
            <w:tcBorders>
              <w:top w:val="nil"/>
              <w:left w:val="single" w:sz="8" w:space="0" w:color="1E3D6A"/>
              <w:bottom w:val="nil"/>
              <w:right w:val="single" w:sz="8" w:space="0" w:color="1E3D6A"/>
            </w:tcBorders>
          </w:tcPr>
          <w:p w14:paraId="0F4CB9E8"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D84B826" w14:textId="7D8A310A" w:rsidR="0090459D" w:rsidRPr="00C36316" w:rsidRDefault="004B5427" w:rsidP="00F602E7">
            <w:pPr>
              <w:spacing w:line="240" w:lineRule="auto"/>
              <w:jc w:val="left"/>
              <w:rPr>
                <w:rFonts w:ascii="Adobe Arabic" w:eastAsia="GE Dinar One" w:hAnsi="Adobe Arabic" w:cs="Adobe Arabic"/>
                <w:kern w:val="24"/>
                <w:sz w:val="36"/>
                <w:szCs w:val="36"/>
                <w:rtl/>
                <w:lang w:bidi="ar-SY"/>
              </w:rPr>
            </w:pPr>
            <w:r w:rsidRPr="004B5427">
              <w:rPr>
                <w:rFonts w:ascii="Adobe Arabic" w:eastAsia="GE Dinar One" w:hAnsi="Adobe Arabic" w:cs="Adobe Arabic"/>
                <w:kern w:val="24"/>
                <w:sz w:val="36"/>
                <w:szCs w:val="36"/>
                <w:rtl/>
                <w:lang w:bidi="ar-SY"/>
              </w:rPr>
              <w:t>تفويض الصلاحيات وتمكين الموظفين</w:t>
            </w:r>
          </w:p>
        </w:tc>
        <w:tc>
          <w:tcPr>
            <w:tcW w:w="850" w:type="dxa"/>
            <w:tcBorders>
              <w:top w:val="single" w:sz="8" w:space="0" w:color="1E3D6A"/>
              <w:left w:val="single" w:sz="8" w:space="0" w:color="1E3D6A"/>
              <w:bottom w:val="single" w:sz="8" w:space="0" w:color="1E3D6A"/>
              <w:right w:val="single" w:sz="8" w:space="0" w:color="1E3D6A"/>
            </w:tcBorders>
            <w:vAlign w:val="center"/>
          </w:tcPr>
          <w:p w14:paraId="37994C7E" w14:textId="3E516FF8" w:rsidR="0090459D" w:rsidRPr="00C36316"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68</w:t>
            </w:r>
          </w:p>
        </w:tc>
      </w:tr>
      <w:tr w:rsidR="004B5427" w:rsidRPr="009A36D0" w14:paraId="74990BBF" w14:textId="77777777" w:rsidTr="004B5427">
        <w:trPr>
          <w:trHeight w:val="624"/>
        </w:trPr>
        <w:tc>
          <w:tcPr>
            <w:tcW w:w="284" w:type="dxa"/>
            <w:tcBorders>
              <w:top w:val="nil"/>
              <w:left w:val="single" w:sz="8" w:space="0" w:color="1E3D6A"/>
              <w:bottom w:val="nil"/>
              <w:right w:val="single" w:sz="8" w:space="0" w:color="1E3D6A"/>
            </w:tcBorders>
          </w:tcPr>
          <w:p w14:paraId="3EFC7344" w14:textId="77777777" w:rsidR="004B5427" w:rsidRPr="00C36316" w:rsidRDefault="004B5427"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5DEBE95" w14:textId="67A13173" w:rsidR="004B5427" w:rsidRPr="004B5427" w:rsidRDefault="004B5427" w:rsidP="00F602E7">
            <w:pPr>
              <w:spacing w:line="240" w:lineRule="auto"/>
              <w:jc w:val="left"/>
              <w:rPr>
                <w:rFonts w:ascii="Adobe Arabic" w:eastAsia="GE Dinar One" w:hAnsi="Adobe Arabic" w:cs="Adobe Arabic"/>
                <w:kern w:val="24"/>
                <w:sz w:val="36"/>
                <w:szCs w:val="36"/>
                <w:rtl/>
                <w:lang w:bidi="ar-SY"/>
              </w:rPr>
            </w:pPr>
            <w:r w:rsidRPr="004B5427">
              <w:rPr>
                <w:rFonts w:ascii="Adobe Arabic" w:eastAsia="GE Dinar One" w:hAnsi="Adobe Arabic" w:cs="Adobe Arabic"/>
                <w:kern w:val="24"/>
                <w:sz w:val="36"/>
                <w:szCs w:val="36"/>
                <w:rtl/>
                <w:lang w:bidi="ar-SY"/>
              </w:rPr>
              <w:t>إدارة الصراعات داخل الفريق</w:t>
            </w:r>
          </w:p>
        </w:tc>
        <w:tc>
          <w:tcPr>
            <w:tcW w:w="850" w:type="dxa"/>
            <w:tcBorders>
              <w:top w:val="single" w:sz="8" w:space="0" w:color="1E3D6A"/>
              <w:left w:val="single" w:sz="8" w:space="0" w:color="1E3D6A"/>
              <w:bottom w:val="single" w:sz="8" w:space="0" w:color="1E3D6A"/>
              <w:right w:val="single" w:sz="8" w:space="0" w:color="1E3D6A"/>
            </w:tcBorders>
            <w:vAlign w:val="center"/>
          </w:tcPr>
          <w:p w14:paraId="7D4253E2" w14:textId="5DD20C31" w:rsidR="004B5427"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70</w:t>
            </w:r>
          </w:p>
        </w:tc>
      </w:tr>
      <w:tr w:rsidR="004B5427" w:rsidRPr="009A36D0" w14:paraId="469DD369" w14:textId="77777777" w:rsidTr="004B5427">
        <w:trPr>
          <w:trHeight w:val="624"/>
        </w:trPr>
        <w:tc>
          <w:tcPr>
            <w:tcW w:w="284" w:type="dxa"/>
            <w:tcBorders>
              <w:top w:val="nil"/>
              <w:left w:val="single" w:sz="8" w:space="0" w:color="1E3D6A"/>
              <w:bottom w:val="nil"/>
              <w:right w:val="single" w:sz="8" w:space="0" w:color="1E3D6A"/>
            </w:tcBorders>
          </w:tcPr>
          <w:p w14:paraId="00A0F035" w14:textId="77777777" w:rsidR="004B5427" w:rsidRPr="00C36316" w:rsidRDefault="004B5427"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92BD122" w14:textId="1602AFB3" w:rsidR="004B5427" w:rsidRPr="004B5427" w:rsidRDefault="004B5427" w:rsidP="00F602E7">
            <w:pPr>
              <w:spacing w:line="240" w:lineRule="auto"/>
              <w:jc w:val="left"/>
              <w:rPr>
                <w:rFonts w:ascii="Adobe Arabic" w:eastAsia="GE Dinar One" w:hAnsi="Adobe Arabic" w:cs="Adobe Arabic"/>
                <w:kern w:val="24"/>
                <w:sz w:val="36"/>
                <w:szCs w:val="36"/>
                <w:rtl/>
                <w:lang w:bidi="ar-SY"/>
              </w:rPr>
            </w:pPr>
            <w:r w:rsidRPr="004B5427">
              <w:rPr>
                <w:rFonts w:ascii="Adobe Arabic" w:eastAsia="GE Dinar One" w:hAnsi="Adobe Arabic" w:cs="Adobe Arabic"/>
                <w:kern w:val="24"/>
                <w:sz w:val="36"/>
                <w:szCs w:val="36"/>
                <w:rtl/>
                <w:lang w:bidi="ar-SY"/>
              </w:rPr>
              <w:t>تحسين بيئة العمل ورفع الروح المعنوية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6102E1D0" w14:textId="2DD8D711" w:rsidR="004B5427"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72</w:t>
            </w:r>
          </w:p>
        </w:tc>
      </w:tr>
      <w:tr w:rsidR="0090459D" w:rsidRPr="00BB40FB" w14:paraId="37419EAB" w14:textId="77777777" w:rsidTr="004B5427">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31F1CA36"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3E7472C" w14:textId="789F638C" w:rsidR="0090459D" w:rsidRPr="00877434" w:rsidRDefault="0090459D" w:rsidP="00F602E7">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الثانية: </w:t>
            </w:r>
            <w:r w:rsidR="004B5427" w:rsidRPr="004B5427">
              <w:rPr>
                <w:rFonts w:ascii="Adobe Arabic" w:eastAsia="GE Dinar One" w:hAnsi="Adobe Arabic" w:cs="Adobe Arabic"/>
                <w:b/>
                <w:bCs/>
                <w:color w:val="168489"/>
                <w:kern w:val="24"/>
                <w:sz w:val="36"/>
                <w:szCs w:val="36"/>
                <w:rtl/>
                <w:lang w:bidi="ar-SY"/>
              </w:rPr>
              <w:t>اتخاذ القرار وتقييم الأداء وخطة التطوير القيادي</w:t>
            </w:r>
          </w:p>
        </w:tc>
        <w:tc>
          <w:tcPr>
            <w:tcW w:w="850" w:type="dxa"/>
            <w:tcBorders>
              <w:top w:val="single" w:sz="8" w:space="0" w:color="1E3D6A"/>
              <w:left w:val="single" w:sz="8" w:space="0" w:color="1E3D6A"/>
              <w:bottom w:val="single" w:sz="8" w:space="0" w:color="1E3D6A"/>
              <w:right w:val="single" w:sz="8" w:space="0" w:color="1E3D6A"/>
            </w:tcBorders>
            <w:vAlign w:val="center"/>
          </w:tcPr>
          <w:p w14:paraId="7AA21662" w14:textId="1CAD9122" w:rsidR="0090459D" w:rsidRPr="00C36316" w:rsidRDefault="004B5427" w:rsidP="00F602E7">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81</w:t>
            </w:r>
          </w:p>
        </w:tc>
      </w:tr>
      <w:tr w:rsidR="0090459D" w:rsidRPr="009A36D0" w14:paraId="6303758B" w14:textId="77777777" w:rsidTr="004B5427">
        <w:trPr>
          <w:trHeight w:val="624"/>
        </w:trPr>
        <w:tc>
          <w:tcPr>
            <w:tcW w:w="284" w:type="dxa"/>
            <w:tcBorders>
              <w:top w:val="nil"/>
              <w:left w:val="single" w:sz="8" w:space="0" w:color="1E3D6A"/>
              <w:bottom w:val="single" w:sz="4" w:space="0" w:color="1E3D6A"/>
              <w:right w:val="single" w:sz="8" w:space="0" w:color="1E3D6A"/>
            </w:tcBorders>
          </w:tcPr>
          <w:p w14:paraId="6B70E3B4"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4DC6B92" w14:textId="6C707335" w:rsidR="0090459D" w:rsidRPr="00C36316" w:rsidRDefault="004B5427" w:rsidP="00F602E7">
            <w:pPr>
              <w:spacing w:line="240" w:lineRule="auto"/>
              <w:jc w:val="left"/>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AE"/>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7717B18D" w14:textId="02F192A9" w:rsidR="0090459D" w:rsidRPr="00C36316"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82</w:t>
            </w:r>
          </w:p>
        </w:tc>
      </w:tr>
      <w:tr w:rsidR="0090459D" w:rsidRPr="009A36D0" w14:paraId="0FF7DD26" w14:textId="77777777" w:rsidTr="004B5427">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16C13123"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C86C4D0" w14:textId="3FE0FF62" w:rsidR="0090459D" w:rsidRPr="00C36316" w:rsidRDefault="004B5427" w:rsidP="00F602E7">
            <w:pPr>
              <w:spacing w:line="240" w:lineRule="auto"/>
              <w:jc w:val="left"/>
              <w:rPr>
                <w:rFonts w:ascii="Adobe Arabic" w:eastAsia="GE Dinar One" w:hAnsi="Adobe Arabic" w:cs="Adobe Arabic"/>
                <w:kern w:val="24"/>
                <w:sz w:val="36"/>
                <w:szCs w:val="36"/>
                <w:rtl/>
                <w:lang w:bidi="ar-SY"/>
              </w:rPr>
            </w:pPr>
            <w:r w:rsidRPr="004B5427">
              <w:rPr>
                <w:rFonts w:ascii="Adobe Arabic" w:eastAsia="GE Dinar One" w:hAnsi="Adobe Arabic" w:cs="Adobe Arabic"/>
                <w:kern w:val="24"/>
                <w:sz w:val="36"/>
                <w:szCs w:val="36"/>
                <w:rtl/>
                <w:lang w:bidi="ar-SY"/>
              </w:rPr>
              <w:t>مهارات اتخاذ القرار القيادي</w:t>
            </w:r>
          </w:p>
        </w:tc>
        <w:tc>
          <w:tcPr>
            <w:tcW w:w="850" w:type="dxa"/>
            <w:tcBorders>
              <w:top w:val="single" w:sz="8" w:space="0" w:color="1E3D6A"/>
              <w:left w:val="single" w:sz="8" w:space="0" w:color="1E3D6A"/>
              <w:bottom w:val="single" w:sz="8" w:space="0" w:color="1E3D6A"/>
              <w:right w:val="single" w:sz="8" w:space="0" w:color="1E3D6A"/>
            </w:tcBorders>
            <w:vAlign w:val="center"/>
          </w:tcPr>
          <w:p w14:paraId="293922C6" w14:textId="0F823B2D" w:rsidR="0090459D" w:rsidRPr="00C36316"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84</w:t>
            </w:r>
          </w:p>
        </w:tc>
      </w:tr>
      <w:tr w:rsidR="0090459D" w:rsidRPr="009A36D0" w14:paraId="4FDCCF9D" w14:textId="77777777" w:rsidTr="004B5427">
        <w:trPr>
          <w:trHeight w:val="624"/>
        </w:trPr>
        <w:tc>
          <w:tcPr>
            <w:tcW w:w="284" w:type="dxa"/>
            <w:tcBorders>
              <w:top w:val="nil"/>
              <w:left w:val="single" w:sz="8" w:space="0" w:color="1E3D6A"/>
              <w:bottom w:val="single" w:sz="4" w:space="0" w:color="1E3D6A"/>
              <w:right w:val="single" w:sz="8" w:space="0" w:color="1E3D6A"/>
            </w:tcBorders>
          </w:tcPr>
          <w:p w14:paraId="32EBBEC4"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9023561" w14:textId="0FBD184D" w:rsidR="0090459D" w:rsidRPr="00C36316" w:rsidRDefault="004B5427" w:rsidP="00F602E7">
            <w:pPr>
              <w:spacing w:line="240" w:lineRule="auto"/>
              <w:jc w:val="left"/>
              <w:rPr>
                <w:rFonts w:ascii="Adobe Arabic" w:eastAsia="GE Dinar One" w:hAnsi="Adobe Arabic" w:cs="Adobe Arabic"/>
                <w:kern w:val="24"/>
                <w:sz w:val="36"/>
                <w:szCs w:val="36"/>
                <w:rtl/>
                <w:lang w:bidi="ar-SY"/>
              </w:rPr>
            </w:pPr>
            <w:r w:rsidRPr="004B5427">
              <w:rPr>
                <w:rFonts w:ascii="Adobe Arabic" w:eastAsia="GE Dinar One" w:hAnsi="Adobe Arabic" w:cs="Adobe Arabic"/>
                <w:kern w:val="24"/>
                <w:sz w:val="36"/>
                <w:szCs w:val="36"/>
                <w:rtl/>
                <w:lang w:bidi="ar-SY"/>
              </w:rPr>
              <w:t>أساليب حل المشكلات في العمل</w:t>
            </w:r>
          </w:p>
        </w:tc>
        <w:tc>
          <w:tcPr>
            <w:tcW w:w="850" w:type="dxa"/>
            <w:tcBorders>
              <w:top w:val="single" w:sz="8" w:space="0" w:color="1E3D6A"/>
              <w:left w:val="single" w:sz="8" w:space="0" w:color="1E3D6A"/>
              <w:bottom w:val="single" w:sz="8" w:space="0" w:color="1E3D6A"/>
              <w:right w:val="single" w:sz="8" w:space="0" w:color="1E3D6A"/>
            </w:tcBorders>
            <w:vAlign w:val="center"/>
          </w:tcPr>
          <w:p w14:paraId="04C68B5B" w14:textId="6B10041A" w:rsidR="0090459D" w:rsidRPr="00C36316"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87</w:t>
            </w:r>
          </w:p>
        </w:tc>
      </w:tr>
      <w:tr w:rsidR="0090459D" w:rsidRPr="009A36D0" w14:paraId="6F864C64" w14:textId="77777777" w:rsidTr="004B5427">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6515A4A8"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A5AAD15" w14:textId="22D14EF0" w:rsidR="0090459D" w:rsidRPr="00C36316" w:rsidRDefault="004B5427" w:rsidP="00F602E7">
            <w:pPr>
              <w:spacing w:line="240" w:lineRule="auto"/>
              <w:jc w:val="left"/>
              <w:rPr>
                <w:rFonts w:ascii="Adobe Arabic" w:eastAsia="GE Dinar One" w:hAnsi="Adobe Arabic" w:cs="Adobe Arabic"/>
                <w:kern w:val="24"/>
                <w:sz w:val="36"/>
                <w:szCs w:val="36"/>
                <w:rtl/>
                <w:lang w:bidi="ar-SY"/>
              </w:rPr>
            </w:pPr>
            <w:r w:rsidRPr="004B5427">
              <w:rPr>
                <w:rFonts w:ascii="Adobe Arabic" w:eastAsia="GE Dinar One" w:hAnsi="Adobe Arabic" w:cs="Adobe Arabic"/>
                <w:kern w:val="24"/>
                <w:sz w:val="36"/>
                <w:szCs w:val="36"/>
                <w:rtl/>
                <w:lang w:bidi="ar-SY"/>
              </w:rPr>
              <w:t>متابعة الأداء وتقييم الموظفين</w:t>
            </w:r>
          </w:p>
        </w:tc>
        <w:tc>
          <w:tcPr>
            <w:tcW w:w="850" w:type="dxa"/>
            <w:tcBorders>
              <w:top w:val="single" w:sz="8" w:space="0" w:color="1E3D6A"/>
              <w:left w:val="single" w:sz="8" w:space="0" w:color="1E3D6A"/>
              <w:bottom w:val="single" w:sz="8" w:space="0" w:color="1E3D6A"/>
              <w:right w:val="single" w:sz="8" w:space="0" w:color="1E3D6A"/>
            </w:tcBorders>
            <w:vAlign w:val="center"/>
          </w:tcPr>
          <w:p w14:paraId="53AEAF42" w14:textId="49268FF1" w:rsidR="0090459D" w:rsidRPr="00C36316"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92</w:t>
            </w:r>
          </w:p>
        </w:tc>
      </w:tr>
      <w:tr w:rsidR="004B5427" w:rsidRPr="009A36D0" w14:paraId="6A2F8A56" w14:textId="77777777" w:rsidTr="004B5427">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03DBA35B" w14:textId="77777777" w:rsidR="004B5427" w:rsidRPr="00C36316" w:rsidRDefault="004B5427"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C167FE6" w14:textId="4C74CC58" w:rsidR="004B5427" w:rsidRPr="004B5427" w:rsidRDefault="004B5427" w:rsidP="00F602E7">
            <w:pPr>
              <w:spacing w:line="240" w:lineRule="auto"/>
              <w:jc w:val="left"/>
              <w:rPr>
                <w:rFonts w:ascii="Adobe Arabic" w:eastAsia="GE Dinar One" w:hAnsi="Adobe Arabic" w:cs="Adobe Arabic"/>
                <w:kern w:val="24"/>
                <w:sz w:val="36"/>
                <w:szCs w:val="36"/>
                <w:rtl/>
                <w:lang w:bidi="ar-SY"/>
              </w:rPr>
            </w:pPr>
            <w:r w:rsidRPr="004B5427">
              <w:rPr>
                <w:rFonts w:ascii="Adobe Arabic" w:eastAsia="GE Dinar One" w:hAnsi="Adobe Arabic" w:cs="Adobe Arabic"/>
                <w:kern w:val="24"/>
                <w:sz w:val="36"/>
                <w:szCs w:val="36"/>
                <w:rtl/>
                <w:lang w:bidi="ar-SY"/>
              </w:rPr>
              <w:t>التغذية الراجعة الفعّالة</w:t>
            </w:r>
          </w:p>
        </w:tc>
        <w:tc>
          <w:tcPr>
            <w:tcW w:w="850" w:type="dxa"/>
            <w:tcBorders>
              <w:top w:val="single" w:sz="8" w:space="0" w:color="1E3D6A"/>
              <w:left w:val="single" w:sz="8" w:space="0" w:color="1E3D6A"/>
              <w:bottom w:val="single" w:sz="8" w:space="0" w:color="1E3D6A"/>
              <w:right w:val="single" w:sz="8" w:space="0" w:color="1E3D6A"/>
            </w:tcBorders>
            <w:vAlign w:val="center"/>
          </w:tcPr>
          <w:p w14:paraId="263569FB" w14:textId="4A9D0176" w:rsidR="004B5427"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95</w:t>
            </w:r>
          </w:p>
        </w:tc>
      </w:tr>
      <w:tr w:rsidR="004B5427" w:rsidRPr="009A36D0" w14:paraId="2196CD91" w14:textId="77777777" w:rsidTr="004B5427">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252898DB" w14:textId="77777777" w:rsidR="004B5427" w:rsidRPr="00C36316" w:rsidRDefault="004B5427"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17CD756" w14:textId="570BEEE3" w:rsidR="004B5427" w:rsidRPr="004B5427" w:rsidRDefault="004B5427" w:rsidP="00F602E7">
            <w:pPr>
              <w:spacing w:line="240" w:lineRule="auto"/>
              <w:jc w:val="left"/>
              <w:rPr>
                <w:rFonts w:ascii="Adobe Arabic" w:eastAsia="GE Dinar One" w:hAnsi="Adobe Arabic" w:cs="Adobe Arabic"/>
                <w:kern w:val="24"/>
                <w:sz w:val="36"/>
                <w:szCs w:val="36"/>
                <w:rtl/>
                <w:lang w:bidi="ar-SY"/>
              </w:rPr>
            </w:pPr>
            <w:r w:rsidRPr="004B5427">
              <w:rPr>
                <w:rFonts w:ascii="Adobe Arabic" w:eastAsia="GE Dinar One" w:hAnsi="Adobe Arabic" w:cs="Adobe Arabic"/>
                <w:kern w:val="24"/>
                <w:sz w:val="36"/>
                <w:szCs w:val="36"/>
                <w:rtl/>
                <w:lang w:bidi="ar-SY"/>
              </w:rPr>
              <w:t>إعداد خطة تطوير شخصية قيادية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D5DC68C" w14:textId="2A2F7A1D" w:rsidR="004B5427"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99</w:t>
            </w:r>
          </w:p>
        </w:tc>
      </w:tr>
      <w:tr w:rsidR="0090459D" w:rsidRPr="00BB40FB" w14:paraId="3A23EFAC" w14:textId="77777777" w:rsidTr="004B5427">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7F4FB55F"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FEDF087" w14:textId="77777777" w:rsidR="0090459D" w:rsidRPr="00877434" w:rsidRDefault="0090459D" w:rsidP="00F602E7">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الخاتمة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56313DFD" w14:textId="3CEDB4C1" w:rsidR="0090459D" w:rsidRPr="00C36316"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110</w:t>
            </w:r>
          </w:p>
        </w:tc>
      </w:tr>
    </w:tbl>
    <w:p w14:paraId="066AA6D8" w14:textId="77777777" w:rsidR="00BE0014" w:rsidRDefault="00E47D5B" w:rsidP="00A24EAF">
      <w:pPr>
        <w:keepNext/>
        <w:pageBreakBefore/>
        <w:spacing w:after="160" w:line="259" w:lineRule="auto"/>
        <w:jc w:val="left"/>
        <w:rPr>
          <w:rFonts w:ascii="Adobe Arabic" w:hAnsi="Adobe Arabic" w:cs="Adobe Arabic"/>
          <w:b/>
          <w:bCs/>
          <w:noProof/>
          <w:color w:val="002060"/>
          <w:sz w:val="40"/>
          <w:szCs w:val="40"/>
        </w:rPr>
      </w:pPr>
      <w:r w:rsidRPr="0090459D">
        <w:rPr>
          <w:noProof/>
          <w:lang w:bidi="ar-SY"/>
        </w:rPr>
        <w:lastRenderedPageBreak/>
        <mc:AlternateContent>
          <mc:Choice Requires="wpg">
            <w:drawing>
              <wp:inline distT="0" distB="0" distL="0" distR="0" wp14:anchorId="0BA8D0D4" wp14:editId="665FFC33">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14:paraId="4E3ED41C"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w:pict>
              <v:group w14:anchorId="0BA8D0D4"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" fillcolor="#f2f2f2 [3052]"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E3ED41C"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anchorlock/>
              </v:group>
            </w:pict>
          </mc:Fallback>
        </mc:AlternateContent>
      </w:r>
    </w:p>
    <w:p w14:paraId="64975AB1" w14:textId="77777777" w:rsidR="004E7DFE" w:rsidRPr="004E7DFE" w:rsidRDefault="004E7DFE" w:rsidP="004E7DFE">
      <w:pPr>
        <w:spacing w:line="259" w:lineRule="auto"/>
        <w:rPr>
          <w:rFonts w:ascii="Sakkal Majalla" w:hAnsi="Sakkal Majalla"/>
          <w:sz w:val="34"/>
          <w:rtl/>
        </w:rPr>
      </w:pPr>
      <w:r w:rsidRPr="004E7DFE">
        <w:rPr>
          <w:rFonts w:ascii="Sakkal Majalla" w:hAnsi="Sakkal Majalla"/>
          <w:sz w:val="34"/>
          <w:rtl/>
        </w:rPr>
        <w:t>مرحبًا بكم جميعًا في دورة "المهارات القيادية والإشرافية"، أشكر حضوركم اليوم وأثمن التزامكم بتطوير مهاراتكم المهنية.</w:t>
      </w:r>
    </w:p>
    <w:p w14:paraId="1D7F2B78" w14:textId="77777777" w:rsidR="004E7DFE" w:rsidRPr="004E7DFE" w:rsidRDefault="004E7DFE" w:rsidP="004E7DFE">
      <w:pPr>
        <w:spacing w:line="259" w:lineRule="auto"/>
        <w:rPr>
          <w:rFonts w:ascii="Sakkal Majalla" w:hAnsi="Sakkal Majalla"/>
          <w:sz w:val="34"/>
          <w:rtl/>
        </w:rPr>
      </w:pPr>
      <w:r w:rsidRPr="004E7DFE">
        <w:rPr>
          <w:rFonts w:ascii="Sakkal Majalla" w:hAnsi="Sakkal Majalla"/>
          <w:sz w:val="34"/>
          <w:rtl/>
        </w:rPr>
        <w:t>في عالم الأعمال المتسارع الذي نعيش فيه، لم تعد القيادة مجرد منصب أو سلطة، بل أصبحت فنًا ومهارة وعلمًا له أصوله وأدواته. نحن اليوم نقف عند نقطة تحول مهمة في حياتكم المهنية - لحظة اخترتم فيها أن تصقلوا مهاراتكم لتصبحوا قادة أكثر تأثيرًا وفاعلية.</w:t>
      </w:r>
    </w:p>
    <w:p w14:paraId="32B3550A" w14:textId="77777777" w:rsidR="004E7DFE" w:rsidRPr="004E7DFE" w:rsidRDefault="004E7DFE" w:rsidP="004E7DFE">
      <w:pPr>
        <w:spacing w:line="259" w:lineRule="auto"/>
        <w:rPr>
          <w:rFonts w:ascii="Sakkal Majalla" w:hAnsi="Sakkal Majalla"/>
          <w:sz w:val="34"/>
          <w:rtl/>
        </w:rPr>
      </w:pPr>
      <w:r w:rsidRPr="004E7DFE">
        <w:rPr>
          <w:rFonts w:ascii="Sakkal Majalla" w:hAnsi="Sakkal Majalla"/>
          <w:sz w:val="34"/>
          <w:rtl/>
        </w:rPr>
        <w:t>القيادة الحقيقية ليست في إصدار الأوامر أو السيطرة على الآخرين، بل هي القدرة على إلهام الفريق، وتمكين الأفراد، وخلق بيئة عمل محفزة ومنتجة. كما أن الإشراف الفعّال يتجاوز المتابعة والرقابة إلى بناء العلاقات وتطوير المواهب وتحقيق الأهداف المشتركة.</w:t>
      </w:r>
    </w:p>
    <w:p w14:paraId="24D22E30" w14:textId="77777777" w:rsidR="004E7DFE" w:rsidRPr="004E7DFE" w:rsidRDefault="004E7DFE" w:rsidP="004E7DFE">
      <w:pPr>
        <w:spacing w:line="259" w:lineRule="auto"/>
        <w:rPr>
          <w:rFonts w:ascii="Sakkal Majalla" w:hAnsi="Sakkal Majalla"/>
          <w:sz w:val="34"/>
          <w:rtl/>
        </w:rPr>
      </w:pPr>
      <w:r w:rsidRPr="004E7DFE">
        <w:rPr>
          <w:rFonts w:ascii="Sakkal Majalla" w:hAnsi="Sakkal Majalla"/>
          <w:sz w:val="34"/>
          <w:rtl/>
        </w:rPr>
        <w:t xml:space="preserve">خلال الأيام القادمة، سنخوض معًا رحلة استكشافية في عالم القيادة والإشراف. </w:t>
      </w:r>
      <w:r w:rsidRPr="004E7DFE">
        <w:rPr>
          <w:rFonts w:ascii="Sakkal Majalla" w:hAnsi="Sakkal Majalla" w:hint="cs"/>
          <w:sz w:val="34"/>
          <w:rtl/>
        </w:rPr>
        <w:t xml:space="preserve">إن </w:t>
      </w:r>
      <w:r w:rsidRPr="004E7DFE">
        <w:rPr>
          <w:rFonts w:ascii="Sakkal Majalla" w:hAnsi="Sakkal Majalla"/>
          <w:sz w:val="34"/>
          <w:rtl/>
        </w:rPr>
        <w:t>القيادة لا تُتعلم بالاستماع فقط، بل بالممارسة والتطبيق والتأمل. سنعمل معًا من خلال تمارين عملية، ودراسات حالة، ولعب أدوار، ومناقشات جماعية، لنبني جسرًا متينًا بين النظرية والتطبيق.</w:t>
      </w:r>
    </w:p>
    <w:p w14:paraId="2E429AD7" w14:textId="77777777" w:rsidR="004E7DFE" w:rsidRPr="004E7DFE" w:rsidRDefault="004E7DFE" w:rsidP="004E7DFE">
      <w:pPr>
        <w:spacing w:line="259" w:lineRule="auto"/>
        <w:rPr>
          <w:rFonts w:ascii="Sakkal Majalla" w:hAnsi="Sakkal Majalla"/>
          <w:sz w:val="34"/>
          <w:rtl/>
        </w:rPr>
      </w:pPr>
      <w:r w:rsidRPr="004E7DFE">
        <w:rPr>
          <w:rFonts w:ascii="Sakkal Majalla" w:hAnsi="Sakkal Majalla"/>
          <w:sz w:val="34"/>
          <w:rtl/>
        </w:rPr>
        <w:t>أؤمن بأن كل واحد منكم يمتلك بداخله بذرة القيادة التي تحتاج فقط للرعاية والتنمية لتزدهر. وأنا هنا ليس فقط كميسر للتعلم، بل كشريك في رحلتكم نحو التميز القيادي. هدفي الأساسي هو أن تغادروا هذه الدورة ليس فقط بمعرفة نظرية، ولكن بثقة أكبر وأدوات عملية تطبقونها فورًا في مواقعكم.</w:t>
      </w:r>
    </w:p>
    <w:p w14:paraId="4C3AF4CF" w14:textId="77777777" w:rsidR="004E7DFE" w:rsidRPr="004E7DFE" w:rsidRDefault="004E7DFE" w:rsidP="004E7DFE">
      <w:pPr>
        <w:spacing w:line="259" w:lineRule="auto"/>
        <w:rPr>
          <w:rFonts w:ascii="Sakkal Majalla" w:hAnsi="Sakkal Majalla"/>
          <w:sz w:val="34"/>
          <w:rtl/>
        </w:rPr>
      </w:pPr>
      <w:r w:rsidRPr="004E7DFE">
        <w:rPr>
          <w:rFonts w:ascii="Sakkal Majalla" w:hAnsi="Sakkal Majalla"/>
          <w:sz w:val="34"/>
          <w:rtl/>
        </w:rPr>
        <w:t>لنبدأ هذه الرحلة معًا بعقول متفتحة وروح متعطشة للتعلم، ولنتذكر دائمًا أن القادة العظماء لم يولدوا قادة، بل صنعوا أنفسهم من خلال الممارسة والتعلم المستمر والشغف بالتأثير الإيجابي.</w:t>
      </w:r>
    </w:p>
    <w:p w14:paraId="0CCE86B7" w14:textId="77777777" w:rsidR="004E7DFE" w:rsidRPr="004E7DFE" w:rsidRDefault="004E7DFE" w:rsidP="004E7DFE">
      <w:pPr>
        <w:spacing w:line="259" w:lineRule="auto"/>
        <w:rPr>
          <w:rFonts w:ascii="Sakkal Majalla" w:hAnsi="Sakkal Majalla"/>
          <w:sz w:val="34"/>
          <w:rtl/>
        </w:rPr>
      </w:pPr>
      <w:r w:rsidRPr="004E7DFE">
        <w:rPr>
          <w:rFonts w:ascii="Sakkal Majalla" w:hAnsi="Sakkal Majalla"/>
          <w:sz w:val="34"/>
          <w:rtl/>
        </w:rPr>
        <w:t>شكرًا لكم، وأتطلع إلى أيام مثمرة من التعلم والتطوير المشترك.</w:t>
      </w:r>
    </w:p>
    <w:p w14:paraId="448F541B" w14:textId="77777777" w:rsidR="00BE0014" w:rsidRDefault="00BE0014" w:rsidP="004E7DFE">
      <w:pPr>
        <w:spacing w:after="160" w:line="259" w:lineRule="auto"/>
        <w:jc w:val="left"/>
        <w:rPr>
          <w:rFonts w:ascii="Adobe Arabic" w:hAnsi="Adobe Arabic" w:cs="Adobe Arabic"/>
          <w:b/>
          <w:bCs/>
          <w:noProof/>
          <w:color w:val="002060"/>
          <w:sz w:val="40"/>
          <w:szCs w:val="40"/>
          <w:u w:val="single"/>
        </w:rPr>
      </w:pPr>
    </w:p>
    <w:p w14:paraId="499A6D05" w14:textId="77777777" w:rsidR="00E72206" w:rsidRPr="00F108E7" w:rsidRDefault="00E72206" w:rsidP="00BE0014">
      <w:pPr>
        <w:spacing w:after="160" w:line="259" w:lineRule="auto"/>
        <w:ind w:left="1440"/>
        <w:jc w:val="left"/>
        <w:rPr>
          <w:rFonts w:ascii="Adobe Arabic" w:hAnsi="Adobe Arabic" w:cs="Adobe Arabic"/>
          <w:b/>
          <w:bCs/>
          <w:noProof/>
          <w:color w:val="002060"/>
          <w:sz w:val="40"/>
          <w:szCs w:val="40"/>
          <w:u w:val="single"/>
        </w:rPr>
      </w:pPr>
    </w:p>
    <w:p w14:paraId="1FA20069" w14:textId="62BAC4EF" w:rsidR="00BE0014" w:rsidRPr="004E7DFE" w:rsidRDefault="00E72206" w:rsidP="004E7DFE">
      <w:pPr>
        <w:spacing w:after="160" w:line="259" w:lineRule="auto"/>
        <w:jc w:val="center"/>
        <w:rPr>
          <w:rFonts w:ascii="Adobe Arabic" w:hAnsi="Adobe Arabic" w:cs="Adobe Arabic"/>
          <w:b/>
          <w:bCs/>
          <w:noProof/>
          <w:color w:val="002060"/>
          <w:sz w:val="40"/>
          <w:szCs w:val="40"/>
          <w:rtl/>
        </w:rPr>
      </w:pPr>
      <w:r>
        <w:rPr>
          <w:rFonts w:ascii="Adobe Arabic" w:hAnsi="Adobe Arabic" w:cs="Adobe Arabic"/>
          <w:b/>
          <w:bCs/>
          <w:noProof/>
          <w:color w:val="002060"/>
          <w:sz w:val="40"/>
          <w:szCs w:val="40"/>
        </w:rPr>
        <w:drawing>
          <wp:inline distT="0" distB="0" distL="0" distR="0" wp14:anchorId="0B5B30A9" wp14:editId="446667BC">
            <wp:extent cx="1431984" cy="143198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436149" cy="1436149"/>
                    </a:xfrm>
                    <a:prstGeom prst="rect">
                      <a:avLst/>
                    </a:prstGeom>
                    <a:noFill/>
                    <a:ln>
                      <a:noFill/>
                    </a:ln>
                  </pic:spPr>
                </pic:pic>
              </a:graphicData>
            </a:graphic>
          </wp:inline>
        </w:drawing>
      </w:r>
    </w:p>
    <w:p w14:paraId="24F67791" w14:textId="77777777" w:rsidR="000D082E" w:rsidRDefault="00E72206" w:rsidP="00E72206">
      <w:pPr>
        <w:spacing w:after="160" w:line="259" w:lineRule="auto"/>
        <w:jc w:val="left"/>
        <w:rPr>
          <w:b/>
          <w:bCs/>
          <w:sz w:val="44"/>
          <w:szCs w:val="48"/>
          <w:rtl/>
          <w14:glow w14:rad="228600">
            <w14:schemeClr w14:val="accent1">
              <w14:alpha w14:val="60000"/>
              <w14:satMod w14:val="175000"/>
            </w14:schemeClr>
          </w14:glow>
        </w:rPr>
      </w:pPr>
      <w:r w:rsidRPr="0090459D">
        <w:rPr>
          <w:noProof/>
          <w:lang w:bidi="ar-SY"/>
        </w:rPr>
        <w:lastRenderedPageBreak/>
        <mc:AlternateContent>
          <mc:Choice Requires="wpg">
            <w:drawing>
              <wp:inline distT="0" distB="0" distL="0" distR="0" wp14:anchorId="27A674CF" wp14:editId="37DBF70D">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14:paraId="745DE617" w14:textId="23FF9330"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w:t>
                              </w:r>
                              <w:r w:rsidR="009B57DC">
                                <w:rPr>
                                  <w:rFonts w:ascii="Adobe Arabic" w:hAnsi="Adobe Arabic" w:cs="Adobe Arabic" w:hint="cs"/>
                                  <w:b/>
                                  <w:bCs/>
                                  <w:color w:val="2B5474"/>
                                  <w:kern w:val="24"/>
                                  <w:sz w:val="56"/>
                                  <w:szCs w:val="56"/>
                                  <w:rtl/>
                                  <w:lang w:bidi="ar-SY"/>
                                </w:rPr>
                                <w:t>دورة</w:t>
                              </w:r>
                            </w:p>
                          </w:txbxContent>
                        </wps:txbx>
                        <wps:bodyPr wrap="square" rtlCol="0">
                          <a:noAutofit/>
                        </wps:bodyPr>
                      </wps:wsp>
                    </wpg:wgp>
                  </a:graphicData>
                </a:graphic>
              </wp:inline>
            </w:drawing>
          </mc:Choice>
          <mc:Fallback>
            <w:pict>
              <v:group w14:anchorId="27A674CF"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">
                <v:rect id="Rectangle 3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" fillcolor="#f2f2f2 [3052]" stroked="f" strokeweight="1pt"/>
                <v:rect id="Rectangle 33"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745DE617" w14:textId="23FF9330"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w:t>
                        </w:r>
                        <w:r w:rsidR="009B57DC">
                          <w:rPr>
                            <w:rFonts w:ascii="Adobe Arabic" w:hAnsi="Adobe Arabic" w:cs="Adobe Arabic" w:hint="cs"/>
                            <w:b/>
                            <w:bCs/>
                            <w:color w:val="2B5474"/>
                            <w:kern w:val="24"/>
                            <w:sz w:val="56"/>
                            <w:szCs w:val="56"/>
                            <w:rtl/>
                            <w:lang w:bidi="ar-SY"/>
                          </w:rPr>
                          <w:t>دورة</w:t>
                        </w:r>
                      </w:p>
                    </w:txbxContent>
                  </v:textbox>
                </v:shape>
                <w10:anchorlock/>
              </v:group>
            </w:pict>
          </mc:Fallback>
        </mc:AlternateContent>
      </w:r>
    </w:p>
    <w:p w14:paraId="1E55AABA" w14:textId="7429AEAF"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6992" behindDoc="0" locked="0" layoutInCell="1" allowOverlap="1" wp14:anchorId="0CA17D00" wp14:editId="2A452339">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10">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اسم ال</w:t>
      </w:r>
      <w:r w:rsidR="009B57DC">
        <w:rPr>
          <w:rFonts w:ascii="Adobe Arabic" w:hAnsi="Adobe Arabic" w:cs="Adobe Arabic"/>
          <w:b/>
          <w:bCs/>
          <w:color w:val="168489"/>
          <w:sz w:val="44"/>
          <w:szCs w:val="48"/>
          <w:rtl/>
        </w:rPr>
        <w:t>دورة</w:t>
      </w:r>
      <w:r w:rsidR="00E72206" w:rsidRPr="00E72206">
        <w:rPr>
          <w:rFonts w:ascii="Adobe Arabic" w:hAnsi="Adobe Arabic" w:cs="Adobe Arabic"/>
          <w:b/>
          <w:bCs/>
          <w:color w:val="168489"/>
          <w:sz w:val="44"/>
          <w:szCs w:val="48"/>
          <w:rtl/>
        </w:rPr>
        <w:t>:</w:t>
      </w:r>
      <w:r w:rsidR="00A24EAF" w:rsidRPr="00A24EAF">
        <w:rPr>
          <w:rtl/>
        </w:rPr>
        <w:t xml:space="preserve"> </w:t>
      </w:r>
      <w:r w:rsidR="00A24EAF">
        <w:rPr>
          <w:rFonts w:hint="cs"/>
          <w:rtl/>
        </w:rPr>
        <w:t xml:space="preserve"> </w:t>
      </w:r>
      <w:r w:rsidR="00A24EAF" w:rsidRPr="00A24EAF">
        <w:rPr>
          <w:rFonts w:ascii="Adobe Arabic" w:hAnsi="Adobe Arabic" w:cs="Adobe Arabic"/>
          <w:b/>
          <w:bCs/>
          <w:color w:val="168489"/>
          <w:sz w:val="44"/>
          <w:szCs w:val="48"/>
          <w:rtl/>
        </w:rPr>
        <w:t>المهارات القيادية والإشرافية</w:t>
      </w:r>
    </w:p>
    <w:p w14:paraId="57836C1F" w14:textId="77777777" w:rsidR="00E72206" w:rsidRDefault="007D339B" w:rsidP="00E72206">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8016" behindDoc="0" locked="0" layoutInCell="1" allowOverlap="1" wp14:anchorId="3964FA5B" wp14:editId="0E189776">
            <wp:simplePos x="0" y="0"/>
            <wp:positionH relativeFrom="column">
              <wp:posOffset>5166839</wp:posOffset>
            </wp:positionH>
            <wp:positionV relativeFrom="paragraph">
              <wp:posOffset>321681</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p>
    <w:p w14:paraId="67D7D732" w14:textId="1B2752AB"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00E72206" w:rsidRPr="00E72206">
        <w:rPr>
          <w:rFonts w:ascii="Adobe Arabic" w:hAnsi="Adobe Arabic" w:cs="Adobe Arabic" w:hint="cs"/>
          <w:b/>
          <w:bCs/>
          <w:color w:val="168489"/>
          <w:sz w:val="44"/>
          <w:szCs w:val="48"/>
          <w:rtl/>
        </w:rPr>
        <w:t>وصف ال</w:t>
      </w:r>
      <w:r w:rsidR="009B57DC">
        <w:rPr>
          <w:rFonts w:ascii="Adobe Arabic" w:hAnsi="Adobe Arabic" w:cs="Adobe Arabic" w:hint="cs"/>
          <w:b/>
          <w:bCs/>
          <w:color w:val="168489"/>
          <w:sz w:val="44"/>
          <w:szCs w:val="48"/>
          <w:rtl/>
        </w:rPr>
        <w:t>دورة</w:t>
      </w:r>
      <w:r w:rsidR="00E72206" w:rsidRPr="00E72206">
        <w:rPr>
          <w:rFonts w:ascii="Adobe Arabic" w:hAnsi="Adobe Arabic" w:cs="Adobe Arabic" w:hint="cs"/>
          <w:b/>
          <w:bCs/>
          <w:color w:val="168489"/>
          <w:sz w:val="44"/>
          <w:szCs w:val="48"/>
          <w:rtl/>
        </w:rPr>
        <w:t>:</w:t>
      </w:r>
    </w:p>
    <w:p w14:paraId="18962FF3" w14:textId="77777777" w:rsidR="00A24EAF" w:rsidRPr="00A24EAF" w:rsidRDefault="00A24EAF" w:rsidP="00A24EAF">
      <w:pPr>
        <w:rPr>
          <w:rFonts w:ascii="Sakkal Majalla" w:hAnsi="Sakkal Majalla"/>
          <w:sz w:val="34"/>
          <w:rtl/>
        </w:rPr>
      </w:pPr>
      <w:r w:rsidRPr="00A24EAF">
        <w:rPr>
          <w:rFonts w:ascii="Sakkal Majalla" w:hAnsi="Sakkal Majalla"/>
          <w:sz w:val="34"/>
          <w:rtl/>
        </w:rPr>
        <w:t>دورة تدريبية متخصصة تهدف إلى تأهيل القادة والمشرفين من خلال تزويدهم بالمعرفة الحديثة والمهارات العملية اللازمة لقيادة الفرق وتحقيق التميز المؤسسي.</w:t>
      </w:r>
    </w:p>
    <w:p w14:paraId="5E67959E"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9040" behindDoc="0" locked="0" layoutInCell="1" allowOverlap="1" wp14:anchorId="01284C3C" wp14:editId="5F850B8A">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14:paraId="46E3C349" w14:textId="336E9E5A"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w:t>
      </w:r>
      <w:r w:rsidR="009B57DC">
        <w:rPr>
          <w:rFonts w:ascii="Adobe Arabic" w:hAnsi="Adobe Arabic" w:cs="Adobe Arabic" w:hint="cs"/>
          <w:b/>
          <w:bCs/>
          <w:color w:val="168489"/>
          <w:sz w:val="44"/>
          <w:szCs w:val="48"/>
          <w:rtl/>
        </w:rPr>
        <w:t>دورة</w:t>
      </w:r>
      <w:r>
        <w:rPr>
          <w:rFonts w:ascii="Adobe Arabic" w:hAnsi="Adobe Arabic" w:cs="Adobe Arabic" w:hint="cs"/>
          <w:b/>
          <w:bCs/>
          <w:color w:val="168489"/>
          <w:sz w:val="44"/>
          <w:szCs w:val="48"/>
          <w:rtl/>
        </w:rPr>
        <w:t>:</w:t>
      </w:r>
    </w:p>
    <w:p w14:paraId="744932DF" w14:textId="1E49EBE2" w:rsidR="00A24EAF" w:rsidRPr="00A24EAF" w:rsidRDefault="00A24EAF" w:rsidP="00A24EAF">
      <w:pPr>
        <w:rPr>
          <w:rFonts w:ascii="Sakkal Majalla" w:hAnsi="Sakkal Majalla"/>
          <w:sz w:val="34"/>
          <w:rtl/>
        </w:rPr>
      </w:pPr>
      <w:r w:rsidRPr="00A24EAF">
        <w:rPr>
          <w:rFonts w:ascii="Sakkal Majalla" w:hAnsi="Sakkal Majalla"/>
          <w:sz w:val="34"/>
          <w:rtl/>
        </w:rPr>
        <w:t>تنامي الحاجة إلى قيادات مؤهلة قادرة على مواكبة التحولات السريعة في بيئات العمل الحديثة.</w:t>
      </w:r>
    </w:p>
    <w:p w14:paraId="37319C55" w14:textId="156F602E" w:rsidR="00A24EAF" w:rsidRPr="00A24EAF" w:rsidRDefault="00A24EAF" w:rsidP="00A24EAF">
      <w:pPr>
        <w:rPr>
          <w:rFonts w:ascii="Sakkal Majalla" w:hAnsi="Sakkal Majalla"/>
          <w:sz w:val="34"/>
          <w:rtl/>
        </w:rPr>
      </w:pPr>
      <w:r w:rsidRPr="00A24EAF">
        <w:rPr>
          <w:rFonts w:ascii="Sakkal Majalla" w:hAnsi="Sakkal Majalla"/>
          <w:sz w:val="34"/>
          <w:rtl/>
        </w:rPr>
        <w:t>الأثر المباشر للمهارات القيادية والإشرافية على إنتاجية الفرق ومستوى الرضا الوظيفي.</w:t>
      </w:r>
    </w:p>
    <w:p w14:paraId="05474485" w14:textId="09E0866C" w:rsidR="00A24EAF" w:rsidRPr="00A24EAF" w:rsidRDefault="00A24EAF" w:rsidP="00A24EAF">
      <w:pPr>
        <w:rPr>
          <w:rFonts w:ascii="Sakkal Majalla" w:hAnsi="Sakkal Majalla"/>
          <w:sz w:val="34"/>
          <w:rtl/>
        </w:rPr>
      </w:pPr>
      <w:r w:rsidRPr="00A24EAF">
        <w:rPr>
          <w:rFonts w:ascii="Sakkal Majalla" w:hAnsi="Sakkal Majalla"/>
          <w:sz w:val="34"/>
          <w:rtl/>
        </w:rPr>
        <w:t>ضرورة امتلاك المشرفين لأدوات فعّالة في التواصل والتحفيز وإدارة الصراعات لضمان بيئة عمل صحية.</w:t>
      </w:r>
    </w:p>
    <w:p w14:paraId="2AC7AF26" w14:textId="3B49F4B9" w:rsidR="007D339B" w:rsidRPr="00A24EAF" w:rsidRDefault="00A24EAF" w:rsidP="00A24EAF">
      <w:pPr>
        <w:rPr>
          <w:rFonts w:ascii="Sakkal Majalla" w:hAnsi="Sakkal Majalla"/>
          <w:sz w:val="32"/>
          <w:szCs w:val="32"/>
          <w:rtl/>
        </w:rPr>
      </w:pPr>
      <w:r w:rsidRPr="00A24EAF">
        <w:rPr>
          <w:rFonts w:ascii="Sakkal Majalla" w:hAnsi="Sakkal Majalla"/>
          <w:sz w:val="34"/>
          <w:rtl/>
        </w:rPr>
        <w:t>أهمية تطوير قدرات القادة في اتخاذ القرار وتقييم الأداء لتحقيق الأهداف المؤسسية بكفاءة.</w:t>
      </w:r>
      <w:r w:rsidR="007D339B" w:rsidRPr="007D339B">
        <w:rPr>
          <w:rFonts w:ascii="Adobe Arabic" w:hAnsi="Adobe Arabic" w:cs="Adobe Arabic"/>
          <w:b/>
          <w:bCs/>
          <w:noProof/>
          <w:color w:val="168489"/>
          <w:sz w:val="44"/>
          <w:szCs w:val="48"/>
        </w:rPr>
        <w:drawing>
          <wp:anchor distT="0" distB="0" distL="114300" distR="114300" simplePos="0" relativeHeight="252760064" behindDoc="0" locked="0" layoutInCell="1" allowOverlap="1" wp14:anchorId="09262F47" wp14:editId="18F05D58">
            <wp:simplePos x="0" y="0"/>
            <wp:positionH relativeFrom="margin">
              <wp:posOffset>5290185</wp:posOffset>
            </wp:positionH>
            <wp:positionV relativeFrom="paragraph">
              <wp:posOffset>429895</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1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p>
    <w:p w14:paraId="4997004C"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الهدف العام:</w:t>
      </w:r>
    </w:p>
    <w:p w14:paraId="5E361BED" w14:textId="77777777" w:rsidR="00A24EAF" w:rsidRPr="00A24EAF" w:rsidRDefault="00A24EAF" w:rsidP="00A24EAF">
      <w:pPr>
        <w:rPr>
          <w:rFonts w:ascii="Sakkal Majalla" w:hAnsi="Sakkal Majalla"/>
          <w:sz w:val="34"/>
          <w:rtl/>
        </w:rPr>
      </w:pPr>
      <w:r w:rsidRPr="00A24EAF">
        <w:rPr>
          <w:rFonts w:ascii="Sakkal Majalla" w:hAnsi="Sakkal Majalla"/>
          <w:sz w:val="34"/>
          <w:rtl/>
        </w:rPr>
        <w:t>تنمية قدرات المشاركين على ممارسة الأدوار القيادية والإشرافية بكفاءة واحترافية، وتعزيز مهاراتهم في إدارة الفرق وتحقيق الأداء الفعّال.</w:t>
      </w:r>
    </w:p>
    <w:p w14:paraId="40F345FE"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1088" behindDoc="0" locked="0" layoutInCell="1" allowOverlap="1" wp14:anchorId="5839BA0D" wp14:editId="39A37797">
            <wp:simplePos x="0" y="0"/>
            <wp:positionH relativeFrom="column">
              <wp:posOffset>5321132</wp:posOffset>
            </wp:positionH>
            <wp:positionV relativeFrom="paragraph">
              <wp:posOffset>355600</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4"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p>
    <w:p w14:paraId="4FD0E7B5"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14:paraId="3AB80ED2" w14:textId="79D75A87" w:rsidR="00A24EAF" w:rsidRPr="00A24EAF" w:rsidRDefault="00A24EAF" w:rsidP="00A24EAF">
      <w:pPr>
        <w:rPr>
          <w:rFonts w:ascii="Sakkal Majalla" w:hAnsi="Sakkal Majalla"/>
          <w:sz w:val="34"/>
          <w:rtl/>
        </w:rPr>
      </w:pPr>
      <w:r w:rsidRPr="00A24EAF">
        <w:rPr>
          <w:rFonts w:ascii="Sakkal Majalla" w:hAnsi="Sakkal Majalla"/>
          <w:sz w:val="34"/>
          <w:rtl/>
        </w:rPr>
        <w:t>تمكين المشاركين من فهم المفاهيم الحديثة للقيادة والإشراف وتمييز أنماطها المختلفة.</w:t>
      </w:r>
    </w:p>
    <w:p w14:paraId="421D6654" w14:textId="0B32709F" w:rsidR="00A24EAF" w:rsidRPr="00A24EAF" w:rsidRDefault="00A24EAF" w:rsidP="00A24EAF">
      <w:pPr>
        <w:rPr>
          <w:rFonts w:ascii="Sakkal Majalla" w:hAnsi="Sakkal Majalla"/>
          <w:sz w:val="34"/>
          <w:rtl/>
        </w:rPr>
      </w:pPr>
      <w:r w:rsidRPr="00A24EAF">
        <w:rPr>
          <w:rFonts w:ascii="Sakkal Majalla" w:hAnsi="Sakkal Majalla"/>
          <w:sz w:val="34"/>
          <w:rtl/>
        </w:rPr>
        <w:t>تعزيز مهارات التواصل القيادي الفعّال مع فرق العمل وتطوير أساليب التأثير والإقناع.</w:t>
      </w:r>
    </w:p>
    <w:p w14:paraId="7CEB8EC3" w14:textId="06AF9013" w:rsidR="00A24EAF" w:rsidRPr="00A24EAF" w:rsidRDefault="00A24EAF" w:rsidP="00A24EAF">
      <w:pPr>
        <w:rPr>
          <w:rFonts w:ascii="Sakkal Majalla" w:hAnsi="Sakkal Majalla"/>
          <w:sz w:val="34"/>
          <w:rtl/>
        </w:rPr>
      </w:pPr>
      <w:r w:rsidRPr="00A24EAF">
        <w:rPr>
          <w:rFonts w:ascii="Sakkal Majalla" w:hAnsi="Sakkal Majalla"/>
          <w:sz w:val="34"/>
          <w:rtl/>
        </w:rPr>
        <w:t>تنمية القدرة على اتخاذ القرار وحل المشكلات في بيئات العمل المتغيرة.</w:t>
      </w:r>
    </w:p>
    <w:p w14:paraId="73D0BE68" w14:textId="03524C1D" w:rsidR="00A24EAF" w:rsidRPr="00A24EAF" w:rsidRDefault="00A24EAF" w:rsidP="00A24EAF">
      <w:pPr>
        <w:rPr>
          <w:rFonts w:ascii="Sakkal Majalla" w:hAnsi="Sakkal Majalla"/>
          <w:sz w:val="34"/>
          <w:rtl/>
        </w:rPr>
      </w:pPr>
      <w:r w:rsidRPr="00A24EAF">
        <w:rPr>
          <w:rFonts w:ascii="Sakkal Majalla" w:hAnsi="Sakkal Majalla"/>
          <w:sz w:val="34"/>
          <w:rtl/>
        </w:rPr>
        <w:t>تطوير مهارات التحفيز وبناء فرق العمل المتماسكة وتفويض الصلاحيات.</w:t>
      </w:r>
    </w:p>
    <w:p w14:paraId="32B478BC" w14:textId="77777777" w:rsidR="00A24EAF" w:rsidRPr="00A24EAF" w:rsidRDefault="00A24EAF" w:rsidP="00A24EAF">
      <w:pPr>
        <w:rPr>
          <w:rFonts w:ascii="Sakkal Majalla" w:hAnsi="Sakkal Majalla"/>
          <w:sz w:val="34"/>
          <w:rtl/>
        </w:rPr>
      </w:pPr>
      <w:r w:rsidRPr="00A24EAF">
        <w:rPr>
          <w:rFonts w:ascii="Sakkal Majalla" w:hAnsi="Sakkal Majalla"/>
          <w:sz w:val="34"/>
          <w:rtl/>
        </w:rPr>
        <w:lastRenderedPageBreak/>
        <w:t>رفع كفاءة المتابعة والتقييم وإعداد خطط التطوير القيادي الشخصي.</w:t>
      </w:r>
    </w:p>
    <w:p w14:paraId="1C55DAB4" w14:textId="55B8EEF8" w:rsidR="007D339B" w:rsidRPr="00A24EAF" w:rsidRDefault="007D339B" w:rsidP="00A24EAF">
      <w:pPr>
        <w:rPr>
          <w:rFonts w:ascii="Sakkal Majalla" w:hAnsi="Sakkal Majalla"/>
          <w:sz w:val="32"/>
          <w:szCs w:val="32"/>
          <w:rtl/>
        </w:rPr>
      </w:pPr>
      <w:r w:rsidRPr="007D339B">
        <w:rPr>
          <w:rFonts w:ascii="Adobe Arabic" w:hAnsi="Adobe Arabic" w:cs="Adobe Arabic"/>
          <w:b/>
          <w:bCs/>
          <w:noProof/>
          <w:color w:val="168489"/>
          <w:sz w:val="44"/>
          <w:szCs w:val="48"/>
        </w:rPr>
        <w:drawing>
          <wp:anchor distT="0" distB="0" distL="114300" distR="114300" simplePos="0" relativeHeight="252762112" behindDoc="0" locked="0" layoutInCell="1" allowOverlap="1" wp14:anchorId="4F2FA0CA" wp14:editId="7138436A">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24B3FDF7"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14:paraId="144A39D7" w14:textId="77777777" w:rsidR="00A24EAF" w:rsidRPr="00A24EAF" w:rsidRDefault="00A24EAF" w:rsidP="00A24EAF">
      <w:pPr>
        <w:rPr>
          <w:rFonts w:ascii="Sakkal Majalla" w:hAnsi="Sakkal Majalla"/>
          <w:sz w:val="34"/>
          <w:rtl/>
        </w:rPr>
      </w:pPr>
      <w:r w:rsidRPr="00A24EAF">
        <w:rPr>
          <w:rFonts w:ascii="Sakkal Majalla" w:hAnsi="Sakkal Majalla"/>
          <w:sz w:val="34"/>
          <w:rtl/>
        </w:rPr>
        <w:t>مديرو الأقسام والوحدات</w:t>
      </w:r>
      <w:r w:rsidRPr="00A24EAF">
        <w:rPr>
          <w:rFonts w:ascii="Sakkal Majalla" w:hAnsi="Sakkal Majalla"/>
          <w:sz w:val="34"/>
          <w:rtl/>
        </w:rPr>
        <w:tab/>
      </w:r>
    </w:p>
    <w:p w14:paraId="7E99BA35" w14:textId="77777777" w:rsidR="00A24EAF" w:rsidRPr="00A24EAF" w:rsidRDefault="00A24EAF" w:rsidP="00A24EAF">
      <w:pPr>
        <w:rPr>
          <w:rFonts w:ascii="Sakkal Majalla" w:hAnsi="Sakkal Majalla"/>
          <w:sz w:val="34"/>
          <w:rtl/>
        </w:rPr>
      </w:pPr>
      <w:r w:rsidRPr="00A24EAF">
        <w:rPr>
          <w:rFonts w:ascii="Sakkal Majalla" w:hAnsi="Sakkal Majalla"/>
          <w:sz w:val="34"/>
          <w:rtl/>
        </w:rPr>
        <w:t>المشرفون ورؤساء الفرق</w:t>
      </w:r>
    </w:p>
    <w:p w14:paraId="6A897092" w14:textId="77777777" w:rsidR="00A24EAF" w:rsidRPr="00A24EAF" w:rsidRDefault="00A24EAF" w:rsidP="00A24EAF">
      <w:pPr>
        <w:rPr>
          <w:rFonts w:ascii="Sakkal Majalla" w:hAnsi="Sakkal Majalla"/>
          <w:sz w:val="34"/>
          <w:rtl/>
        </w:rPr>
      </w:pPr>
      <w:r w:rsidRPr="00A24EAF">
        <w:rPr>
          <w:rFonts w:ascii="Sakkal Majalla" w:hAnsi="Sakkal Majalla"/>
          <w:sz w:val="34"/>
          <w:rtl/>
        </w:rPr>
        <w:t>القيادات الناشئة والكوادر الواعدة</w:t>
      </w:r>
    </w:p>
    <w:p w14:paraId="55868B1B" w14:textId="22D07EBB" w:rsidR="00224389" w:rsidRPr="00A24EAF" w:rsidRDefault="00A24EAF" w:rsidP="00A24EAF">
      <w:pPr>
        <w:rPr>
          <w:rFonts w:ascii="Sakkal Majalla" w:hAnsi="Sakkal Majalla"/>
          <w:sz w:val="34"/>
        </w:rPr>
      </w:pPr>
      <w:r w:rsidRPr="00A24EAF">
        <w:rPr>
          <w:rFonts w:ascii="Sakkal Majalla" w:hAnsi="Sakkal Majalla"/>
          <w:sz w:val="34"/>
          <w:rtl/>
        </w:rPr>
        <w:t>الموظفون المرشحون لمناصب إشرافية</w:t>
      </w:r>
    </w:p>
    <w:p w14:paraId="2593622D" w14:textId="77777777" w:rsidR="00224389" w:rsidRDefault="00224389" w:rsidP="00224389">
      <w:pPr>
        <w:spacing w:after="160" w:line="259" w:lineRule="auto"/>
        <w:jc w:val="left"/>
        <w:rPr>
          <w:rFonts w:ascii="Adobe Arabic" w:hAnsi="Adobe Arabic" w:cs="Adobe Arabic"/>
          <w:b/>
          <w:bCs/>
          <w:color w:val="168489"/>
          <w:sz w:val="44"/>
          <w:szCs w:val="48"/>
          <w:rtl/>
        </w:rPr>
      </w:pPr>
      <w:r>
        <w:rPr>
          <w:noProof/>
        </w:rPr>
        <w:drawing>
          <wp:anchor distT="0" distB="0" distL="114300" distR="114300" simplePos="0" relativeHeight="252807168" behindDoc="0" locked="0" layoutInCell="1" allowOverlap="1" wp14:anchorId="6336F54C" wp14:editId="6BD4D890">
            <wp:simplePos x="0" y="0"/>
            <wp:positionH relativeFrom="column">
              <wp:posOffset>5092523</wp:posOffset>
            </wp:positionH>
            <wp:positionV relativeFrom="paragraph">
              <wp:posOffset>361034</wp:posOffset>
            </wp:positionV>
            <wp:extent cx="457200" cy="457200"/>
            <wp:effectExtent l="0" t="0" r="0" b="0"/>
            <wp:wrapSquare wrapText="bothSides"/>
            <wp:docPr id="1608693945" name="Picture 1608693945" descr="Ite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Iteration "/>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22A2A3F" w14:textId="77777777" w:rsidR="00224389" w:rsidRPr="00735B07" w:rsidRDefault="00224389" w:rsidP="00224389">
      <w:pPr>
        <w:spacing w:after="160" w:line="259" w:lineRule="auto"/>
        <w:jc w:val="left"/>
        <w:rPr>
          <w:rFonts w:ascii="Adobe Arabic" w:hAnsi="Adobe Arabic" w:cs="Adobe Arabic"/>
          <w:b/>
          <w:bCs/>
          <w:color w:val="168489"/>
          <w:sz w:val="44"/>
          <w:szCs w:val="48"/>
          <w:rtl/>
        </w:rPr>
      </w:pPr>
      <w:r w:rsidRPr="00735B07">
        <w:rPr>
          <w:rFonts w:ascii="Adobe Arabic" w:hAnsi="Adobe Arabic" w:cs="Adobe Arabic"/>
          <w:b/>
          <w:bCs/>
          <w:color w:val="168489"/>
          <w:sz w:val="44"/>
          <w:szCs w:val="48"/>
          <w:rtl/>
        </w:rPr>
        <w:t>منهجية التدريب</w:t>
      </w:r>
      <w:r>
        <w:rPr>
          <w:rFonts w:ascii="Adobe Arabic" w:hAnsi="Adobe Arabic" w:cs="Adobe Arabic" w:hint="cs"/>
          <w:b/>
          <w:bCs/>
          <w:color w:val="168489"/>
          <w:sz w:val="44"/>
          <w:szCs w:val="48"/>
          <w:rtl/>
        </w:rPr>
        <w:t>:</w:t>
      </w:r>
    </w:p>
    <w:p w14:paraId="474DDF7B" w14:textId="77777777" w:rsidR="0040489B" w:rsidRDefault="0040489B" w:rsidP="0040489B">
      <w:pPr>
        <w:spacing w:after="160" w:line="259" w:lineRule="auto"/>
        <w:jc w:val="left"/>
        <w:rPr>
          <w:rtl/>
        </w:rPr>
      </w:pPr>
      <w:r>
        <w:rPr>
          <w:rtl/>
        </w:rPr>
        <w:t>تعتمد الدورة على منهجية تدريبية تشاركية متكاملة تجمع بين:</w:t>
      </w:r>
    </w:p>
    <w:p w14:paraId="1183465B" w14:textId="4BCA1DB4" w:rsidR="0040489B" w:rsidRDefault="0040489B" w:rsidP="0040489B">
      <w:pPr>
        <w:spacing w:after="160" w:line="259" w:lineRule="auto"/>
        <w:jc w:val="left"/>
        <w:rPr>
          <w:rtl/>
        </w:rPr>
      </w:pPr>
      <w:r>
        <w:rPr>
          <w:rtl/>
        </w:rPr>
        <w:t>المحاضرات التفاعلية: عرض المفاهيم والنماذج النظرية الحديثة مع التطبيق الحي والنقاش المفتوح.</w:t>
      </w:r>
    </w:p>
    <w:p w14:paraId="742ECE46" w14:textId="3F15A84D" w:rsidR="0040489B" w:rsidRDefault="0040489B" w:rsidP="0040489B">
      <w:pPr>
        <w:spacing w:after="160" w:line="259" w:lineRule="auto"/>
        <w:jc w:val="left"/>
        <w:rPr>
          <w:rtl/>
        </w:rPr>
      </w:pPr>
      <w:r>
        <w:rPr>
          <w:rtl/>
        </w:rPr>
        <w:t>العصف الذهني: تحفيز التفكير النقدي وتبادل الخبرات بين المشاركين.</w:t>
      </w:r>
    </w:p>
    <w:p w14:paraId="42AC3CA1" w14:textId="70CB24D3" w:rsidR="0040489B" w:rsidRDefault="0040489B" w:rsidP="0040489B">
      <w:pPr>
        <w:spacing w:after="160" w:line="259" w:lineRule="auto"/>
        <w:jc w:val="left"/>
        <w:rPr>
          <w:rtl/>
        </w:rPr>
      </w:pPr>
      <w:r>
        <w:rPr>
          <w:rtl/>
        </w:rPr>
        <w:t>ألعاب الأدوار والمحاكاة: تمثيل مواقف واقعية من بيئة العمل لاكتساب المهارات عملياً.</w:t>
      </w:r>
    </w:p>
    <w:p w14:paraId="56E33F84" w14:textId="7C4C8B83" w:rsidR="0040489B" w:rsidRDefault="0040489B" w:rsidP="0040489B">
      <w:pPr>
        <w:spacing w:after="160" w:line="259" w:lineRule="auto"/>
        <w:jc w:val="left"/>
        <w:rPr>
          <w:rtl/>
        </w:rPr>
      </w:pPr>
      <w:r>
        <w:rPr>
          <w:rtl/>
        </w:rPr>
        <w:t>العمل التعاوني الجماعي: حل الحالات الدراسية وبناء المشاريع ضمن فرق.</w:t>
      </w:r>
    </w:p>
    <w:p w14:paraId="4D8FF75C" w14:textId="3A4DD4A3" w:rsidR="00224389" w:rsidRDefault="00224389" w:rsidP="0040489B">
      <w:pPr>
        <w:spacing w:after="160" w:line="259" w:lineRule="auto"/>
        <w:jc w:val="left"/>
        <w:rPr>
          <w:rFonts w:ascii="Adobe Arabic" w:hAnsi="Adobe Arabic" w:cs="Adobe Arabic"/>
          <w:b/>
          <w:bCs/>
          <w:color w:val="168489"/>
          <w:sz w:val="44"/>
          <w:szCs w:val="48"/>
          <w:rtl/>
        </w:rPr>
      </w:pPr>
      <w:r w:rsidRPr="00735B07">
        <w:rPr>
          <w:rFonts w:ascii="Adobe Arabic" w:hAnsi="Adobe Arabic" w:cs="Adobe Arabic"/>
          <w:b/>
          <w:bCs/>
          <w:noProof/>
          <w:color w:val="168489"/>
          <w:sz w:val="44"/>
          <w:szCs w:val="48"/>
        </w:rPr>
        <w:drawing>
          <wp:anchor distT="0" distB="0" distL="114300" distR="114300" simplePos="0" relativeHeight="252808192" behindDoc="0" locked="0" layoutInCell="1" allowOverlap="1" wp14:anchorId="53968A32" wp14:editId="43ECBB28">
            <wp:simplePos x="0" y="0"/>
            <wp:positionH relativeFrom="column">
              <wp:posOffset>5170805</wp:posOffset>
            </wp:positionH>
            <wp:positionV relativeFrom="paragraph">
              <wp:posOffset>281610</wp:posOffset>
            </wp:positionV>
            <wp:extent cx="510540" cy="510540"/>
            <wp:effectExtent l="0" t="0" r="3810" b="3810"/>
            <wp:wrapSquare wrapText="bothSides"/>
            <wp:docPr id="1608693946" name="Picture 1608693946" descr="Researc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Research "/>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115E90" w14:textId="7D8948B1" w:rsidR="00224389" w:rsidRPr="00735B07" w:rsidRDefault="0040489B" w:rsidP="00224389">
      <w:pPr>
        <w:spacing w:after="160" w:line="259" w:lineRule="auto"/>
        <w:jc w:val="left"/>
        <w:rPr>
          <w:rFonts w:ascii="Adobe Arabic" w:hAnsi="Adobe Arabic" w:cs="Adobe Arabic"/>
          <w:b/>
          <w:bCs/>
          <w:color w:val="168489"/>
          <w:sz w:val="44"/>
          <w:szCs w:val="48"/>
          <w:rtl/>
        </w:rPr>
      </w:pPr>
      <w:r w:rsidRPr="0040489B">
        <w:rPr>
          <w:rFonts w:ascii="Adobe Arabic" w:hAnsi="Adobe Arabic" w:cs="Adobe Arabic"/>
          <w:b/>
          <w:bCs/>
          <w:color w:val="168489"/>
          <w:sz w:val="44"/>
          <w:szCs w:val="48"/>
          <w:rtl/>
        </w:rPr>
        <w:t>نواتج التعلّم</w:t>
      </w:r>
      <w:r w:rsidR="00224389">
        <w:rPr>
          <w:rFonts w:ascii="Adobe Arabic" w:hAnsi="Adobe Arabic" w:cs="Adobe Arabic" w:hint="cs"/>
          <w:b/>
          <w:bCs/>
          <w:color w:val="168489"/>
          <w:sz w:val="44"/>
          <w:szCs w:val="48"/>
          <w:rtl/>
        </w:rPr>
        <w:t>:</w:t>
      </w:r>
    </w:p>
    <w:p w14:paraId="267A1FA7" w14:textId="77777777" w:rsidR="0040489B" w:rsidRPr="0040489B" w:rsidRDefault="0040489B" w:rsidP="0040489B">
      <w:pPr>
        <w:rPr>
          <w:rFonts w:ascii="Sakkal Majalla" w:hAnsi="Sakkal Majalla"/>
          <w:b/>
          <w:bCs/>
          <w:sz w:val="34"/>
          <w:rtl/>
        </w:rPr>
      </w:pPr>
      <w:r w:rsidRPr="0040489B">
        <w:rPr>
          <w:rFonts w:ascii="Sakkal Majalla" w:hAnsi="Sakkal Majalla"/>
          <w:b/>
          <w:bCs/>
          <w:sz w:val="34"/>
          <w:rtl/>
        </w:rPr>
        <w:t>أولاً: الفهم والمعرفة</w:t>
      </w:r>
    </w:p>
    <w:p w14:paraId="361D0204" w14:textId="4D2354F2" w:rsidR="0040489B" w:rsidRPr="0040489B" w:rsidRDefault="0040489B" w:rsidP="0040489B">
      <w:pPr>
        <w:rPr>
          <w:rFonts w:ascii="Sakkal Majalla" w:hAnsi="Sakkal Majalla"/>
          <w:sz w:val="34"/>
          <w:rtl/>
        </w:rPr>
      </w:pPr>
      <w:r w:rsidRPr="0040489B">
        <w:rPr>
          <w:rFonts w:ascii="Sakkal Majalla" w:hAnsi="Sakkal Majalla"/>
          <w:sz w:val="34"/>
          <w:rtl/>
        </w:rPr>
        <w:t>•</w:t>
      </w:r>
      <w:r w:rsidR="00D26E98">
        <w:rPr>
          <w:rFonts w:ascii="Sakkal Majalla" w:hAnsi="Sakkal Majalla" w:hint="cs"/>
          <w:sz w:val="34"/>
          <w:rtl/>
        </w:rPr>
        <w:t xml:space="preserve"> </w:t>
      </w:r>
      <w:r w:rsidRPr="0040489B">
        <w:rPr>
          <w:rFonts w:ascii="Sakkal Majalla" w:hAnsi="Sakkal Majalla"/>
          <w:sz w:val="34"/>
          <w:rtl/>
        </w:rPr>
        <w:t>تعريف مفهوم القيادة والإشراف وتمييز أبرز أنماطها الحديثة وتأثيراتها على بيئة العمل.</w:t>
      </w:r>
    </w:p>
    <w:p w14:paraId="11E31DB6" w14:textId="163E8FBD" w:rsidR="0040489B" w:rsidRPr="0040489B" w:rsidRDefault="0040489B" w:rsidP="0040489B">
      <w:pPr>
        <w:rPr>
          <w:rFonts w:ascii="Sakkal Majalla" w:hAnsi="Sakkal Majalla"/>
          <w:sz w:val="34"/>
          <w:rtl/>
        </w:rPr>
      </w:pPr>
      <w:r w:rsidRPr="0040489B">
        <w:rPr>
          <w:rFonts w:ascii="Sakkal Majalla" w:hAnsi="Sakkal Majalla"/>
          <w:sz w:val="34"/>
          <w:rtl/>
        </w:rPr>
        <w:t>•</w:t>
      </w:r>
      <w:r w:rsidR="00D26E98">
        <w:rPr>
          <w:rFonts w:ascii="Sakkal Majalla" w:hAnsi="Sakkal Majalla" w:hint="cs"/>
          <w:sz w:val="34"/>
          <w:rtl/>
        </w:rPr>
        <w:t xml:space="preserve"> </w:t>
      </w:r>
      <w:r w:rsidRPr="0040489B">
        <w:rPr>
          <w:rFonts w:ascii="Sakkal Majalla" w:hAnsi="Sakkal Majalla"/>
          <w:sz w:val="34"/>
          <w:rtl/>
        </w:rPr>
        <w:t>شرح المبادئ الأساسية للتواصل القيادي الفعّال وآليات بناء الثقة داخل الفريق.</w:t>
      </w:r>
    </w:p>
    <w:p w14:paraId="50F782D1" w14:textId="08A2BAA4" w:rsidR="0040489B" w:rsidRPr="0040489B" w:rsidRDefault="0040489B" w:rsidP="0040489B">
      <w:pPr>
        <w:rPr>
          <w:rFonts w:ascii="Sakkal Majalla" w:hAnsi="Sakkal Majalla"/>
          <w:sz w:val="34"/>
          <w:rtl/>
        </w:rPr>
      </w:pPr>
      <w:r w:rsidRPr="0040489B">
        <w:rPr>
          <w:rFonts w:ascii="Sakkal Majalla" w:hAnsi="Sakkal Majalla"/>
          <w:sz w:val="34"/>
          <w:rtl/>
        </w:rPr>
        <w:t>•</w:t>
      </w:r>
      <w:r w:rsidR="00D26E98">
        <w:rPr>
          <w:rFonts w:ascii="Sakkal Majalla" w:hAnsi="Sakkal Majalla" w:hint="cs"/>
          <w:sz w:val="34"/>
          <w:rtl/>
        </w:rPr>
        <w:t xml:space="preserve"> </w:t>
      </w:r>
      <w:r w:rsidRPr="0040489B">
        <w:rPr>
          <w:rFonts w:ascii="Sakkal Majalla" w:hAnsi="Sakkal Majalla"/>
          <w:sz w:val="34"/>
          <w:rtl/>
        </w:rPr>
        <w:t>وضيح نظريات التحفيز وإدارة الصراعات وتطبيقاتها في السياق المهني.</w:t>
      </w:r>
    </w:p>
    <w:p w14:paraId="42627281" w14:textId="77777777" w:rsidR="0040489B" w:rsidRPr="0040489B" w:rsidRDefault="0040489B" w:rsidP="0040489B">
      <w:pPr>
        <w:rPr>
          <w:rFonts w:ascii="Sakkal Majalla" w:hAnsi="Sakkal Majalla"/>
          <w:b/>
          <w:bCs/>
          <w:sz w:val="34"/>
          <w:rtl/>
        </w:rPr>
      </w:pPr>
      <w:r w:rsidRPr="0040489B">
        <w:rPr>
          <w:rFonts w:ascii="Sakkal Majalla" w:hAnsi="Sakkal Majalla"/>
          <w:b/>
          <w:bCs/>
          <w:sz w:val="34"/>
          <w:rtl/>
        </w:rPr>
        <w:t>ثانياً: المهارات العملية</w:t>
      </w:r>
    </w:p>
    <w:p w14:paraId="55CF8BE3" w14:textId="136B341B" w:rsidR="0040489B" w:rsidRPr="0040489B" w:rsidRDefault="0040489B" w:rsidP="0040489B">
      <w:pPr>
        <w:rPr>
          <w:rFonts w:ascii="Sakkal Majalla" w:hAnsi="Sakkal Majalla"/>
          <w:sz w:val="34"/>
          <w:rtl/>
        </w:rPr>
      </w:pPr>
      <w:r w:rsidRPr="0040489B">
        <w:rPr>
          <w:rFonts w:ascii="Sakkal Majalla" w:hAnsi="Sakkal Majalla"/>
          <w:sz w:val="34"/>
          <w:rtl/>
        </w:rPr>
        <w:t>•</w:t>
      </w:r>
      <w:r w:rsidR="00D26E98">
        <w:rPr>
          <w:rFonts w:ascii="Sakkal Majalla" w:hAnsi="Sakkal Majalla" w:hint="cs"/>
          <w:sz w:val="34"/>
          <w:rtl/>
        </w:rPr>
        <w:t xml:space="preserve"> </w:t>
      </w:r>
      <w:r w:rsidRPr="0040489B">
        <w:rPr>
          <w:rFonts w:ascii="Sakkal Majalla" w:hAnsi="Sakkal Majalla"/>
          <w:sz w:val="34"/>
          <w:rtl/>
        </w:rPr>
        <w:t>وظيف مهارات الاتصال القيادي والإقناع في إدارة الاجتماعات ومواقف العمل المتنوعة.</w:t>
      </w:r>
    </w:p>
    <w:p w14:paraId="1636792E" w14:textId="1BBE08B7" w:rsidR="0040489B" w:rsidRPr="0040489B" w:rsidRDefault="0040489B" w:rsidP="0040489B">
      <w:pPr>
        <w:rPr>
          <w:rFonts w:ascii="Sakkal Majalla" w:hAnsi="Sakkal Majalla"/>
          <w:sz w:val="34"/>
          <w:rtl/>
        </w:rPr>
      </w:pPr>
      <w:r w:rsidRPr="0040489B">
        <w:rPr>
          <w:rFonts w:ascii="Sakkal Majalla" w:hAnsi="Sakkal Majalla"/>
          <w:sz w:val="34"/>
          <w:rtl/>
        </w:rPr>
        <w:lastRenderedPageBreak/>
        <w:t>•</w:t>
      </w:r>
      <w:r w:rsidR="00D26E98">
        <w:rPr>
          <w:rFonts w:ascii="Sakkal Majalla" w:hAnsi="Sakkal Majalla" w:hint="cs"/>
          <w:sz w:val="34"/>
          <w:rtl/>
        </w:rPr>
        <w:t xml:space="preserve"> </w:t>
      </w:r>
      <w:r w:rsidRPr="0040489B">
        <w:rPr>
          <w:rFonts w:ascii="Sakkal Majalla" w:hAnsi="Sakkal Majalla"/>
          <w:sz w:val="34"/>
          <w:rtl/>
        </w:rPr>
        <w:t>تصميم وتطبيق خطط تحفيزية متكاملة تراعي الدوافع المادية والمعنوية لأعضاء الفريق.</w:t>
      </w:r>
    </w:p>
    <w:p w14:paraId="4AEA4471" w14:textId="78C8DBB1" w:rsidR="0040489B" w:rsidRPr="0040489B" w:rsidRDefault="0040489B" w:rsidP="0040489B">
      <w:pPr>
        <w:rPr>
          <w:rFonts w:ascii="Sakkal Majalla" w:hAnsi="Sakkal Majalla"/>
          <w:sz w:val="34"/>
          <w:rtl/>
        </w:rPr>
      </w:pPr>
      <w:r w:rsidRPr="0040489B">
        <w:rPr>
          <w:rFonts w:ascii="Sakkal Majalla" w:hAnsi="Sakkal Majalla"/>
          <w:sz w:val="34"/>
          <w:rtl/>
        </w:rPr>
        <w:t>•</w:t>
      </w:r>
      <w:r w:rsidR="00D26E98">
        <w:rPr>
          <w:rFonts w:ascii="Sakkal Majalla" w:hAnsi="Sakkal Majalla" w:hint="cs"/>
          <w:sz w:val="34"/>
          <w:rtl/>
        </w:rPr>
        <w:t xml:space="preserve"> </w:t>
      </w:r>
      <w:r w:rsidRPr="0040489B">
        <w:rPr>
          <w:rFonts w:ascii="Sakkal Majalla" w:hAnsi="Sakkal Majalla"/>
          <w:sz w:val="34"/>
          <w:rtl/>
        </w:rPr>
        <w:t>استخدام أدوات اتخاذ القرار وحل المشكلات بأسلوب منهجي وفعّال في ظروف ضغط العمل.</w:t>
      </w:r>
    </w:p>
    <w:p w14:paraId="1850898E" w14:textId="77777777" w:rsidR="0040489B" w:rsidRPr="0040489B" w:rsidRDefault="0040489B" w:rsidP="0040489B">
      <w:pPr>
        <w:rPr>
          <w:rFonts w:ascii="Sakkal Majalla" w:hAnsi="Sakkal Majalla"/>
          <w:b/>
          <w:bCs/>
          <w:sz w:val="34"/>
          <w:rtl/>
        </w:rPr>
      </w:pPr>
      <w:r w:rsidRPr="0040489B">
        <w:rPr>
          <w:rFonts w:ascii="Sakkal Majalla" w:hAnsi="Sakkal Majalla"/>
          <w:b/>
          <w:bCs/>
          <w:sz w:val="34"/>
          <w:rtl/>
        </w:rPr>
        <w:t>ثالثاً: الكفايات المهنية</w:t>
      </w:r>
    </w:p>
    <w:p w14:paraId="64B9D2A4" w14:textId="58BD5EE3" w:rsidR="0040489B" w:rsidRPr="0040489B" w:rsidRDefault="0040489B" w:rsidP="0040489B">
      <w:pPr>
        <w:rPr>
          <w:rFonts w:ascii="Sakkal Majalla" w:hAnsi="Sakkal Majalla"/>
          <w:sz w:val="34"/>
          <w:rtl/>
        </w:rPr>
      </w:pPr>
      <w:r w:rsidRPr="0040489B">
        <w:rPr>
          <w:rFonts w:ascii="Sakkal Majalla" w:hAnsi="Sakkal Majalla"/>
          <w:sz w:val="34"/>
          <w:rtl/>
        </w:rPr>
        <w:t>•</w:t>
      </w:r>
      <w:r w:rsidR="00D26E98">
        <w:rPr>
          <w:rFonts w:ascii="Sakkal Majalla" w:hAnsi="Sakkal Majalla" w:hint="cs"/>
          <w:sz w:val="34"/>
          <w:rtl/>
        </w:rPr>
        <w:t xml:space="preserve"> </w:t>
      </w:r>
      <w:r w:rsidRPr="0040489B">
        <w:rPr>
          <w:rFonts w:ascii="Sakkal Majalla" w:hAnsi="Sakkal Majalla"/>
          <w:sz w:val="34"/>
          <w:rtl/>
        </w:rPr>
        <w:t>قيادة فرق العمل بكفاءة من خلال التفويض الصحيح للصلاحيات وتمكين الأعضاء.</w:t>
      </w:r>
    </w:p>
    <w:p w14:paraId="47D2D769" w14:textId="6FE3BEFA" w:rsidR="0040489B" w:rsidRPr="0040489B" w:rsidRDefault="0040489B" w:rsidP="0040489B">
      <w:pPr>
        <w:rPr>
          <w:rFonts w:ascii="Sakkal Majalla" w:hAnsi="Sakkal Majalla"/>
          <w:sz w:val="34"/>
          <w:rtl/>
        </w:rPr>
      </w:pPr>
      <w:r w:rsidRPr="0040489B">
        <w:rPr>
          <w:rFonts w:ascii="Sakkal Majalla" w:hAnsi="Sakkal Majalla"/>
          <w:sz w:val="34"/>
          <w:rtl/>
        </w:rPr>
        <w:t>•</w:t>
      </w:r>
      <w:r w:rsidR="00D26E98">
        <w:rPr>
          <w:rFonts w:ascii="Sakkal Majalla" w:hAnsi="Sakkal Majalla" w:hint="cs"/>
          <w:sz w:val="34"/>
          <w:rtl/>
        </w:rPr>
        <w:t xml:space="preserve"> </w:t>
      </w:r>
      <w:r w:rsidRPr="0040489B">
        <w:rPr>
          <w:rFonts w:ascii="Sakkal Majalla" w:hAnsi="Sakkal Majalla"/>
          <w:sz w:val="34"/>
          <w:rtl/>
        </w:rPr>
        <w:t>تقييم أداء الموظفين وتقديم تغذية راجعة بنّاءة تسهم في تحسين الإنجاز.</w:t>
      </w:r>
    </w:p>
    <w:p w14:paraId="7E9EBE51" w14:textId="0F55F6A5" w:rsidR="0040489B" w:rsidRPr="0040489B" w:rsidRDefault="0040489B" w:rsidP="0040489B">
      <w:pPr>
        <w:rPr>
          <w:rFonts w:ascii="Sakkal Majalla" w:hAnsi="Sakkal Majalla"/>
          <w:sz w:val="34"/>
          <w:rtl/>
        </w:rPr>
      </w:pPr>
      <w:r w:rsidRPr="0040489B">
        <w:rPr>
          <w:rFonts w:ascii="Sakkal Majalla" w:hAnsi="Sakkal Majalla"/>
          <w:sz w:val="34"/>
          <w:rtl/>
        </w:rPr>
        <w:t>•</w:t>
      </w:r>
      <w:r w:rsidR="00D26E98">
        <w:rPr>
          <w:rFonts w:ascii="Sakkal Majalla" w:hAnsi="Sakkal Majalla" w:hint="cs"/>
          <w:sz w:val="34"/>
          <w:rtl/>
        </w:rPr>
        <w:t xml:space="preserve"> </w:t>
      </w:r>
      <w:r w:rsidRPr="0040489B">
        <w:rPr>
          <w:rFonts w:ascii="Sakkal Majalla" w:hAnsi="Sakkal Majalla"/>
          <w:sz w:val="34"/>
          <w:rtl/>
        </w:rPr>
        <w:t>إعداد خطة تطوير شخصية قيادية وفق الأهداف الذكية (</w:t>
      </w:r>
      <w:r w:rsidRPr="0040489B">
        <w:rPr>
          <w:rFonts w:ascii="Sakkal Majalla" w:hAnsi="Sakkal Majalla"/>
          <w:sz w:val="34"/>
        </w:rPr>
        <w:t>SMART</w:t>
      </w:r>
      <w:r w:rsidRPr="0040489B">
        <w:rPr>
          <w:rFonts w:ascii="Sakkal Majalla" w:hAnsi="Sakkal Majalla"/>
          <w:sz w:val="34"/>
          <w:rtl/>
        </w:rPr>
        <w:t>) وإدارة مسار التطور المهني.</w:t>
      </w:r>
    </w:p>
    <w:p w14:paraId="36FC00FF" w14:textId="77777777" w:rsidR="00224389" w:rsidRDefault="00224389" w:rsidP="00224389">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806144" behindDoc="0" locked="0" layoutInCell="1" allowOverlap="1" wp14:anchorId="0EF298A1" wp14:editId="0BD602C0">
            <wp:simplePos x="0" y="0"/>
            <wp:positionH relativeFrom="margin">
              <wp:posOffset>5321132</wp:posOffset>
            </wp:positionH>
            <wp:positionV relativeFrom="paragraph">
              <wp:posOffset>362585</wp:posOffset>
            </wp:positionV>
            <wp:extent cx="362310" cy="362310"/>
            <wp:effectExtent l="0" t="0" r="0" b="0"/>
            <wp:wrapSquare wrapText="bothSides"/>
            <wp:docPr id="7" name="Picture 7"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1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14:paraId="7CBEF619" w14:textId="77777777" w:rsidR="00224389" w:rsidRDefault="00224389" w:rsidP="00224389">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الدورة:</w:t>
      </w:r>
    </w:p>
    <w:p w14:paraId="44F41784" w14:textId="518F7777" w:rsidR="00224389" w:rsidRPr="00447068" w:rsidRDefault="0040489B" w:rsidP="00224389">
      <w:pPr>
        <w:shd w:val="clear" w:color="auto" w:fill="F2F2F2" w:themeFill="background1" w:themeFillShade="F2"/>
        <w:spacing w:after="160" w:line="259" w:lineRule="auto"/>
        <w:jc w:val="center"/>
        <w:rPr>
          <w:rFonts w:ascii="Adobe Arabic" w:hAnsi="Adobe Arabic" w:cs="Adobe Arabic"/>
          <w:b/>
          <w:bCs/>
          <w:color w:val="168489"/>
          <w:sz w:val="44"/>
          <w:szCs w:val="48"/>
        </w:rPr>
      </w:pPr>
      <w:r w:rsidRPr="0040489B">
        <w:rPr>
          <w:rFonts w:ascii="Adobe Arabic" w:hAnsi="Adobe Arabic" w:cs="Adobe Arabic"/>
          <w:b/>
          <w:bCs/>
          <w:color w:val="168489"/>
          <w:sz w:val="44"/>
          <w:szCs w:val="48"/>
          <w:rtl/>
        </w:rPr>
        <w:t xml:space="preserve">يومان </w:t>
      </w:r>
      <w:r w:rsidR="00224389" w:rsidRPr="00435FDB">
        <w:rPr>
          <w:rFonts w:ascii="Adobe Arabic" w:hAnsi="Adobe Arabic" w:cs="Adobe Arabic"/>
          <w:b/>
          <w:bCs/>
          <w:color w:val="168489"/>
          <w:sz w:val="44"/>
          <w:szCs w:val="48"/>
          <w:rtl/>
        </w:rPr>
        <w:t xml:space="preserve">، </w:t>
      </w:r>
      <w:r w:rsidRPr="0040489B">
        <w:rPr>
          <w:rFonts w:ascii="Adobe Arabic" w:hAnsi="Adobe Arabic" w:cs="Adobe Arabic"/>
          <w:b/>
          <w:bCs/>
          <w:color w:val="168489"/>
          <w:sz w:val="44"/>
          <w:szCs w:val="48"/>
          <w:rtl/>
        </w:rPr>
        <w:t>10 ساعات تدريبية</w:t>
      </w:r>
    </w:p>
    <w:p w14:paraId="2822A6A7" w14:textId="707AD4C4" w:rsidR="007D339B" w:rsidRDefault="007D339B" w:rsidP="007D339B">
      <w:pPr>
        <w:spacing w:after="160" w:line="259" w:lineRule="auto"/>
        <w:jc w:val="left"/>
        <w:rPr>
          <w:rFonts w:ascii="Adobe Arabic" w:hAnsi="Adobe Arabic" w:cs="Adobe Arabic"/>
          <w:b/>
          <w:bCs/>
          <w:color w:val="168489"/>
          <w:sz w:val="44"/>
          <w:szCs w:val="48"/>
          <w:rtl/>
        </w:rPr>
      </w:pPr>
    </w:p>
    <w:p w14:paraId="2636C6B4" w14:textId="77777777" w:rsidR="00E72206" w:rsidRPr="00E72206" w:rsidRDefault="00E72206" w:rsidP="00E72206">
      <w:pPr>
        <w:spacing w:after="160" w:line="259" w:lineRule="auto"/>
        <w:jc w:val="left"/>
        <w:rPr>
          <w:rFonts w:ascii="Adobe Arabic" w:hAnsi="Adobe Arabic" w:cs="Adobe Arabic"/>
          <w:b/>
          <w:bCs/>
          <w:color w:val="168489"/>
          <w:sz w:val="44"/>
          <w:szCs w:val="48"/>
        </w:rPr>
      </w:pPr>
    </w:p>
    <w:p w14:paraId="1E71AC07" w14:textId="77777777" w:rsidR="00B4310C" w:rsidRDefault="007D339B" w:rsidP="00E72206">
      <w:pPr>
        <w:pageBreakBefore/>
        <w:rPr>
          <w:rtl/>
        </w:rPr>
      </w:pPr>
      <w:r w:rsidRPr="0090459D">
        <w:rPr>
          <w:noProof/>
          <w:lang w:bidi="ar-SY"/>
        </w:rPr>
        <w:lastRenderedPageBreak/>
        <mc:AlternateContent>
          <mc:Choice Requires="wpg">
            <w:drawing>
              <wp:inline distT="0" distB="0" distL="0" distR="0" wp14:anchorId="7E5D4ACE" wp14:editId="5C0BCBAD">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14:paraId="2802E891"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w:pict>
              <v:group w14:anchorId="7E5D4ACE"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C6gswh5gIAAL8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" fillcolor="#f2f2f2 [3052]"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2802E891"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anchorlock/>
              </v:group>
            </w:pict>
          </mc:Fallback>
        </mc:AlternateContent>
      </w:r>
    </w:p>
    <w:p w14:paraId="09E14AB5" w14:textId="77777777"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المدرب:</w:t>
      </w:r>
    </w:p>
    <w:p w14:paraId="22FBC424" w14:textId="251D6557" w:rsidR="007D339B" w:rsidRPr="007D339B" w:rsidRDefault="007D339B" w:rsidP="007D339B">
      <w:pPr>
        <w:pStyle w:val="ad"/>
      </w:pPr>
      <w:r w:rsidRPr="007D339B">
        <w:rPr>
          <w:rtl/>
        </w:rPr>
        <w:t>تقع على عاتقك مهمة جسيمة تتطلب جهوداً حثيثة لتحقيق أهداف ال</w:t>
      </w:r>
      <w:r w:rsidR="009B57DC">
        <w:rPr>
          <w:rtl/>
        </w:rPr>
        <w:t>دورة</w:t>
      </w:r>
      <w:r w:rsidRPr="007D339B">
        <w:rPr>
          <w:rtl/>
        </w:rPr>
        <w:t xml:space="preserve"> التدريبي وضمان انتقال أثره بشكل فعال إلى المتدربين. لذلك، نود التأكيد على الإرشادات التالية التي ستساعدك في تحقيق النجاح المنشود:</w:t>
      </w:r>
    </w:p>
    <w:p w14:paraId="2FA0705F"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قراءة الحقيبة التدريبية بعناية واهتمام، ودراسة محتوياتها بشكل دقيق، حيث سيزيد ذلك من كفاءتك التدريبية وإدارتك للجلسات، ويجنبك الحرج أثناء التدريب.</w:t>
      </w:r>
    </w:p>
    <w:p w14:paraId="3903B771"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حمل الحقيبة التدريبية معك دائمًا في قاعة التدريب، فهي تحتوي على المواد والأدوات الضرورية لمساعدتك.</w:t>
      </w:r>
    </w:p>
    <w:p w14:paraId="5EA1361A" w14:textId="1B8ECAA4"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بجدول الزمني لل</w:t>
      </w:r>
      <w:r w:rsidR="009B57DC">
        <w:rPr>
          <w:rFonts w:ascii="Adobe Arabic" w:hAnsi="Adobe Arabic" w:cs="Adobe Arabic"/>
          <w:color w:val="002060"/>
          <w:sz w:val="36"/>
          <w:szCs w:val="36"/>
          <w:rtl/>
        </w:rPr>
        <w:t>دورة</w:t>
      </w:r>
      <w:r w:rsidRPr="007D339B">
        <w:rPr>
          <w:rFonts w:ascii="Adobe Arabic" w:hAnsi="Adobe Arabic" w:cs="Adobe Arabic"/>
          <w:color w:val="002060"/>
          <w:sz w:val="36"/>
          <w:szCs w:val="36"/>
          <w:rtl/>
        </w:rPr>
        <w:t xml:space="preserve"> بدقة، واحرص على استثمار الوقت بكفاءة وفقًا للخطة الموضوعة لكل جلسة، حيث يعد هذا عاملًا مساعدًا في تحقيق أهداف ال</w:t>
      </w:r>
      <w:r w:rsidR="009B57DC">
        <w:rPr>
          <w:rFonts w:ascii="Adobe Arabic" w:hAnsi="Adobe Arabic" w:cs="Adobe Arabic"/>
          <w:color w:val="002060"/>
          <w:sz w:val="36"/>
          <w:szCs w:val="36"/>
          <w:rtl/>
        </w:rPr>
        <w:t>دورة</w:t>
      </w:r>
      <w:r w:rsidRPr="007D339B">
        <w:rPr>
          <w:rFonts w:ascii="Adobe Arabic" w:hAnsi="Adobe Arabic" w:cs="Adobe Arabic"/>
          <w:color w:val="002060"/>
          <w:sz w:val="36"/>
          <w:szCs w:val="36"/>
          <w:rtl/>
        </w:rPr>
        <w:t>.</w:t>
      </w:r>
    </w:p>
    <w:p w14:paraId="69A56B4B"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امنح النشاطات التدريبية الوقت الكافي لتحقيق أهدافها بشكل كامل.</w:t>
      </w:r>
    </w:p>
    <w:p w14:paraId="0A121303" w14:textId="7146C100"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شجع المشاركة النشطة للمتدربين في ال</w:t>
      </w:r>
      <w:r w:rsidR="009B57DC">
        <w:rPr>
          <w:rFonts w:ascii="Adobe Arabic" w:hAnsi="Adobe Arabic" w:cs="Adobe Arabic"/>
          <w:color w:val="002060"/>
          <w:sz w:val="36"/>
          <w:szCs w:val="36"/>
          <w:rtl/>
        </w:rPr>
        <w:t>دورة</w:t>
      </w:r>
      <w:r w:rsidRPr="007D339B">
        <w:rPr>
          <w:rFonts w:ascii="Adobe Arabic" w:hAnsi="Adobe Arabic" w:cs="Adobe Arabic"/>
          <w:color w:val="002060"/>
          <w:sz w:val="36"/>
          <w:szCs w:val="36"/>
          <w:rtl/>
        </w:rPr>
        <w:t>، وكن منسقًا وميسرًا للحوار والنقاش داخل القاعة، حيث سيجعل ذلك ال</w:t>
      </w:r>
      <w:r w:rsidR="009B57DC">
        <w:rPr>
          <w:rFonts w:ascii="Adobe Arabic" w:hAnsi="Adobe Arabic" w:cs="Adobe Arabic"/>
          <w:color w:val="002060"/>
          <w:sz w:val="36"/>
          <w:szCs w:val="36"/>
          <w:rtl/>
        </w:rPr>
        <w:t>دورة</w:t>
      </w:r>
      <w:r w:rsidRPr="007D339B">
        <w:rPr>
          <w:rFonts w:ascii="Adobe Arabic" w:hAnsi="Adobe Arabic" w:cs="Adobe Arabic"/>
          <w:color w:val="002060"/>
          <w:sz w:val="36"/>
          <w:szCs w:val="36"/>
          <w:rtl/>
        </w:rPr>
        <w:t xml:space="preserve"> أكثر تأثيرًا وإثارة للاهتمام.</w:t>
      </w:r>
    </w:p>
    <w:p w14:paraId="727009BE"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noProof/>
          <w:sz w:val="36"/>
          <w:szCs w:val="36"/>
        </w:rPr>
        <w:drawing>
          <wp:anchor distT="0" distB="0" distL="114300" distR="114300" simplePos="0" relativeHeight="252765184" behindDoc="0" locked="0" layoutInCell="1" allowOverlap="1" wp14:anchorId="4B919C04" wp14:editId="2C1B1C12">
            <wp:simplePos x="0" y="0"/>
            <wp:positionH relativeFrom="margin">
              <wp:align>left</wp:align>
            </wp:positionH>
            <wp:positionV relativeFrom="paragraph">
              <wp:posOffset>775335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color w:val="002060"/>
          <w:sz w:val="36"/>
          <w:szCs w:val="36"/>
          <w:rtl/>
        </w:rPr>
        <w:t>قم بتشكيل المجموعات بشكل عشوائي بعد كل جلسة تدريبية، مما يسهم في الحفاظ على حيوية المتدربين واستفادتهم من خبرات متنوعة، ما لم يتطلب النشاط تشكيل مجموعات متجانسة حسب التخصص.</w:t>
      </w:r>
    </w:p>
    <w:p w14:paraId="4F32ABF1"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التقويم التكويني أثناء عملية التدريب، فهو يساعد المتدرب في بلوغ أهداف الجلسة التدريبية.</w:t>
      </w:r>
    </w:p>
    <w:p w14:paraId="65FB285F"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لخص عمل المجموعات بعد العرض والنقاش، وضعه على شكل نقاط على السبورة أو الشفافية أو السبورة الورقية.</w:t>
      </w:r>
    </w:p>
    <w:p w14:paraId="6F48ACF6"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في نهاية كل جلسة تدريبية، احرص على تحديد خلاصة للتعلم المتحقق، حيث يسهم ذلك في تأكيد التعلم.</w:t>
      </w:r>
    </w:p>
    <w:p w14:paraId="52203B26"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lastRenderedPageBreak/>
        <w:t>لا تتجاوز أي خطوة أو مرحلة في الحقيبة ما لم تتأكد من تحقيق الحد الأدنى من التمكن لدى جميع المتدربين.</w:t>
      </w:r>
    </w:p>
    <w:p w14:paraId="3989FC4B"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يمكنك اختزال وقت التنفيذ لخطوة أو مرحلة معينة عند شعورك بأبجديتها لدى المتدربين، احترامًا لإمكاناتهم وخبراتهم.</w:t>
      </w:r>
    </w:p>
    <w:p w14:paraId="7DA09AC4"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بالأهداف الخاصة والإجرائية والأنشطة المحققة لها.</w:t>
      </w:r>
    </w:p>
    <w:p w14:paraId="155E4306" w14:textId="072BD8FC"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دون ملاحظاتك على الحقيبة من خلال أدوات التقويم المصاحبة، للاستفادة منها في تطوير ال</w:t>
      </w:r>
      <w:r w:rsidR="009B57DC">
        <w:rPr>
          <w:rFonts w:ascii="Adobe Arabic" w:hAnsi="Adobe Arabic" w:cs="Adobe Arabic"/>
          <w:color w:val="002060"/>
          <w:sz w:val="36"/>
          <w:szCs w:val="36"/>
          <w:rtl/>
        </w:rPr>
        <w:t>دورة</w:t>
      </w:r>
      <w:r w:rsidRPr="007D339B">
        <w:rPr>
          <w:rFonts w:ascii="Adobe Arabic" w:hAnsi="Adobe Arabic" w:cs="Adobe Arabic"/>
          <w:color w:val="002060"/>
          <w:sz w:val="36"/>
          <w:szCs w:val="36"/>
          <w:rtl/>
        </w:rPr>
        <w:t xml:space="preserve"> وحقيبته التدريبية.</w:t>
      </w:r>
    </w:p>
    <w:p w14:paraId="5C3DED5B" w14:textId="77777777" w:rsidR="007D339B" w:rsidRPr="007D339B" w:rsidRDefault="007D339B" w:rsidP="007D339B">
      <w:pPr>
        <w:pStyle w:val="ad"/>
        <w:rPr>
          <w:b w:val="0"/>
          <w:bCs/>
          <w:color w:val="C00000"/>
        </w:rPr>
      </w:pPr>
      <w:r w:rsidRPr="007D339B">
        <w:rPr>
          <w:b w:val="0"/>
          <w:bCs/>
          <w:color w:val="C00000"/>
          <w:rtl/>
        </w:rPr>
        <w:t>نتمنى لك النجاح في مهمتك التدريبية، ونؤكد على دعمنا المستمر لجهودك المتميزة.</w:t>
      </w:r>
    </w:p>
    <w:p w14:paraId="4EC7B465" w14:textId="77777777" w:rsidR="00DD10BF" w:rsidRDefault="00B4310C" w:rsidP="00B4310C">
      <w:pPr>
        <w:bidi w:val="0"/>
        <w:spacing w:after="160" w:line="259" w:lineRule="auto"/>
        <w:jc w:val="right"/>
      </w:pPr>
      <w:r>
        <w:rPr>
          <w:rtl/>
        </w:rPr>
        <w:br w:type="page"/>
      </w:r>
    </w:p>
    <w:p w14:paraId="5E605597" w14:textId="77777777" w:rsidR="00B4310C" w:rsidRDefault="007D339B" w:rsidP="00DD10BF">
      <w:pPr>
        <w:spacing w:after="160" w:line="259" w:lineRule="auto"/>
        <w:jc w:val="center"/>
      </w:pPr>
      <w:r w:rsidRPr="0090459D">
        <w:rPr>
          <w:noProof/>
          <w:lang w:bidi="ar-SY"/>
        </w:rPr>
        <w:lastRenderedPageBreak/>
        <mc:AlternateContent>
          <mc:Choice Requires="wpg">
            <w:drawing>
              <wp:inline distT="0" distB="0" distL="0" distR="0" wp14:anchorId="2710B77B" wp14:editId="475BB476">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14:paraId="3B226036"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w14:anchorId="2710B77B"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" fillcolor="#f2f2f2 [3052]"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3B226036"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14:paraId="30C065F6" w14:textId="77777777" w:rsidR="00E42DAD" w:rsidRDefault="00E42DAD" w:rsidP="00DD10BF">
      <w:pPr>
        <w:spacing w:after="160" w:line="259" w:lineRule="auto"/>
        <w:jc w:val="center"/>
      </w:pPr>
    </w:p>
    <w:p w14:paraId="080BA0A8" w14:textId="77777777" w:rsidR="00E42DAD" w:rsidRDefault="00E42DAD" w:rsidP="00DD10BF">
      <w:pPr>
        <w:spacing w:after="160" w:line="259" w:lineRule="auto"/>
        <w:jc w:val="center"/>
        <w:rPr>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9"/>
        <w:gridCol w:w="1452"/>
        <w:gridCol w:w="3124"/>
        <w:gridCol w:w="1391"/>
      </w:tblGrid>
      <w:tr w:rsidR="00835331" w:rsidRPr="00E42DAD" w14:paraId="2CB1EE8B" w14:textId="77777777" w:rsidTr="00835331">
        <w:trPr>
          <w:trHeight w:val="1962"/>
          <w:jc w:val="right"/>
        </w:trPr>
        <w:tc>
          <w:tcPr>
            <w:tcW w:w="3145" w:type="dxa"/>
            <w:tcBorders>
              <w:bottom w:val="single" w:sz="18" w:space="0" w:color="168489"/>
            </w:tcBorders>
            <w:vAlign w:val="center"/>
          </w:tcPr>
          <w:p w14:paraId="411F01DB"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14:paraId="5D970A92"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067D5EFB"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2426F759" wp14:editId="05EBDB11">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3D9E0D9"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21"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14:paraId="12B171CB"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3C672B79"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14:paraId="5CFB99AC"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14:paraId="3B4337B9" w14:textId="77777777" w:rsidR="00835331" w:rsidRPr="00E42DAD" w:rsidRDefault="00835331" w:rsidP="00F602E7">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14:paraId="1CBD7EB0" w14:textId="77777777"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43FC476" wp14:editId="5D60BFED">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61EF64B"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23"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6C131204" w14:textId="77777777" w:rsidTr="00835331">
        <w:trPr>
          <w:trHeight w:val="2370"/>
          <w:jc w:val="right"/>
        </w:trPr>
        <w:tc>
          <w:tcPr>
            <w:tcW w:w="3145" w:type="dxa"/>
            <w:tcBorders>
              <w:top w:val="single" w:sz="18" w:space="0" w:color="168489"/>
              <w:bottom w:val="single" w:sz="18" w:space="0" w:color="168489"/>
            </w:tcBorders>
            <w:vAlign w:val="center"/>
          </w:tcPr>
          <w:p w14:paraId="411924B6"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14:paraId="7CA22844"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73EFA3D9"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3AFD7DD" wp14:editId="6BF92149">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C885A6F"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25"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4B6DB271"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4A638792"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14:paraId="6754C2CE"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39C23FB7"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F7ECBDB" wp14:editId="4E5F5E69">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72E0071"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27"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0358E0AE" w14:textId="77777777" w:rsidTr="00835331">
        <w:trPr>
          <w:trHeight w:val="2199"/>
          <w:jc w:val="right"/>
        </w:trPr>
        <w:tc>
          <w:tcPr>
            <w:tcW w:w="3145" w:type="dxa"/>
            <w:tcBorders>
              <w:top w:val="single" w:sz="18" w:space="0" w:color="168489"/>
              <w:bottom w:val="single" w:sz="18" w:space="0" w:color="168489"/>
            </w:tcBorders>
            <w:vAlign w:val="center"/>
          </w:tcPr>
          <w:p w14:paraId="32A708AF"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14:paraId="4D04E456" w14:textId="77777777"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4FB88B03"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BB5B16B" wp14:editId="44643674">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5EAB19CE"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CyO34QAAAP90Uk5T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29"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75B9CEC6"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743E7637"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14:paraId="1B4A1897"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14:paraId="049E0F08" w14:textId="77777777" w:rsidR="00835331" w:rsidRPr="00E42DAD" w:rsidRDefault="00835331" w:rsidP="00F602E7">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14:paraId="3EB365E5"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389DF26" wp14:editId="6B429AEE">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3A6EF0B"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31"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05EC934C" w14:textId="77777777" w:rsidTr="00835331">
        <w:trPr>
          <w:trHeight w:val="2370"/>
          <w:jc w:val="right"/>
        </w:trPr>
        <w:tc>
          <w:tcPr>
            <w:tcW w:w="3145" w:type="dxa"/>
            <w:tcBorders>
              <w:top w:val="single" w:sz="18" w:space="0" w:color="168489"/>
            </w:tcBorders>
            <w:vAlign w:val="center"/>
          </w:tcPr>
          <w:p w14:paraId="03B02890"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14:paraId="1810DC61"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59E33454"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53E8C67" wp14:editId="7B9D33A4">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3CD8A44"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3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14:paraId="7C5B521A"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14:paraId="5669BC9C"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14:paraId="31758E9B"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8D30DE4" wp14:editId="33C8D2A6">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02EDF4F"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35"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14:paraId="5FDB8CEB" w14:textId="77777777" w:rsidR="00DD10BF" w:rsidRDefault="00DD10BF" w:rsidP="00DD10BF">
      <w:pPr>
        <w:bidi w:val="0"/>
        <w:spacing w:after="160" w:line="259" w:lineRule="auto"/>
        <w:jc w:val="right"/>
        <w:rPr>
          <w:rtl/>
        </w:rPr>
      </w:pPr>
    </w:p>
    <w:p w14:paraId="04BA0A10" w14:textId="77777777" w:rsidR="00935C0E" w:rsidRDefault="00935C0E" w:rsidP="00935C0E">
      <w:pPr>
        <w:bidi w:val="0"/>
        <w:jc w:val="center"/>
      </w:pPr>
    </w:p>
    <w:p w14:paraId="7020B07F" w14:textId="77777777" w:rsidR="00935C0E" w:rsidRPr="009F34C6" w:rsidRDefault="00935C0E" w:rsidP="009F34C6">
      <w:pPr>
        <w:bidi w:val="0"/>
        <w:spacing w:after="160" w:line="259" w:lineRule="auto"/>
        <w:jc w:val="left"/>
      </w:pPr>
      <w:r>
        <w:br w:type="page"/>
      </w:r>
    </w:p>
    <w:p w14:paraId="311FEA2E" w14:textId="77777777" w:rsidR="00781A2F" w:rsidRPr="00935C0E" w:rsidRDefault="00781A2F" w:rsidP="00781A2F">
      <w:pPr>
        <w:tabs>
          <w:tab w:val="center" w:pos="4513"/>
        </w:tabs>
        <w:bidi w:val="0"/>
        <w:rPr>
          <w:rtl/>
        </w:rPr>
        <w:sectPr w:rsidR="00781A2F" w:rsidRPr="00935C0E" w:rsidSect="00D45731">
          <w:headerReference w:type="even" r:id="rId36"/>
          <w:headerReference w:type="default" r:id="rId37"/>
          <w:footerReference w:type="even" r:id="rId38"/>
          <w:footerReference w:type="default" r:id="rId39"/>
          <w:headerReference w:type="first" r:id="rId40"/>
          <w:footerReference w:type="first" r:id="rId41"/>
          <w:pgSz w:w="11906" w:h="16838" w:code="9"/>
          <w:pgMar w:top="1440" w:right="1440" w:bottom="1440" w:left="1440" w:header="113" w:footer="0" w:gutter="0"/>
          <w:pgNumType w:start="0"/>
          <w:cols w:space="720"/>
          <w:titlePg/>
          <w:docGrid w:linePitch="381"/>
        </w:sectPr>
      </w:pPr>
    </w:p>
    <w:p w14:paraId="3067ABDF" w14:textId="77777777" w:rsidR="00E52299" w:rsidRPr="00423539" w:rsidRDefault="00F01FA2" w:rsidP="00E42DAD">
      <w:pPr>
        <w:spacing w:line="240" w:lineRule="auto"/>
        <w:jc w:val="center"/>
        <w:rPr>
          <w:rFonts w:cs="PT Bold Heading"/>
          <w:sz w:val="52"/>
          <w:szCs w:val="56"/>
          <w:rtl/>
        </w:rPr>
      </w:pPr>
      <w:r>
        <w:rPr>
          <w:rFonts w:cs="PT Bold Heading"/>
          <w:noProof/>
          <w:sz w:val="52"/>
          <w:szCs w:val="56"/>
          <w:rtl/>
          <w:lang w:val="ar-SA"/>
        </w:rPr>
        <w:lastRenderedPageBreak/>
        <mc:AlternateContent>
          <mc:Choice Requires="wpg">
            <w:drawing>
              <wp:anchor distT="0" distB="0" distL="114300" distR="114300" simplePos="0" relativeHeight="252771328" behindDoc="0" locked="0" layoutInCell="1" allowOverlap="1" wp14:anchorId="3A45F695" wp14:editId="713CB198">
                <wp:simplePos x="0" y="0"/>
                <wp:positionH relativeFrom="column">
                  <wp:posOffset>-259080</wp:posOffset>
                </wp:positionH>
                <wp:positionV relativeFrom="paragraph">
                  <wp:posOffset>-464820</wp:posOffset>
                </wp:positionV>
                <wp:extent cx="6734174" cy="6979920"/>
                <wp:effectExtent l="0" t="0" r="0" b="0"/>
                <wp:wrapNone/>
                <wp:docPr id="162" name="Group 162"/>
                <wp:cNvGraphicFramePr/>
                <a:graphic xmlns:a="http://schemas.openxmlformats.org/drawingml/2006/main">
                  <a:graphicData uri="http://schemas.microsoft.com/office/word/2010/wordprocessingGroup">
                    <wpg:wgp>
                      <wpg:cNvGrpSpPr/>
                      <wpg:grpSpPr>
                        <a:xfrm>
                          <a:off x="0" y="0"/>
                          <a:ext cx="6734174" cy="6979920"/>
                          <a:chOff x="-381000" y="0"/>
                          <a:chExt cx="6734174" cy="6979920"/>
                        </a:xfrm>
                      </wpg:grpSpPr>
                      <wpg:grpSp>
                        <wpg:cNvPr id="1279981941" name="Group 1279981941"/>
                        <wpg:cNvGrpSpPr/>
                        <wpg:grpSpPr>
                          <a:xfrm>
                            <a:off x="-381000" y="2571750"/>
                            <a:ext cx="5966795" cy="4408170"/>
                            <a:chOff x="-542935" y="0"/>
                            <a:chExt cx="5966875" cy="4408482"/>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14:paraId="7A5ABE52"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14:paraId="06FCA6BE"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108634" y="792550"/>
                              <a:ext cx="3315306" cy="3534178"/>
                            </a:xfrm>
                            <a:prstGeom prst="rect">
                              <a:avLst/>
                            </a:prstGeom>
                            <a:noFill/>
                            <a:ln w="6350">
                              <a:noFill/>
                            </a:ln>
                          </wps:spPr>
                          <wps:txbx>
                            <w:txbxContent>
                              <w:p w14:paraId="303170BC" w14:textId="77777777" w:rsidR="00D85D77" w:rsidRPr="00D85D77" w:rsidRDefault="00D85D77" w:rsidP="000F32C7">
                                <w:pPr>
                                  <w:pStyle w:val="a5"/>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Sakkal Majalla" w:hAnsi="Sakkal Majalla" w:cs="Sakkal Majalla"/>
                                    <w:b/>
                                    <w:color w:val="auto"/>
                                    <w:sz w:val="34"/>
                                    <w:szCs w:val="34"/>
                                    <w:rtl/>
                                  </w:rPr>
                                  <w:t>بنهاية هذه الجلسة، سيكون المشارك قادراً على:</w:t>
                                </w:r>
                              </w:p>
                              <w:p w14:paraId="54AA3019" w14:textId="77777777" w:rsidR="00D85D77" w:rsidRDefault="00D85D77" w:rsidP="000F32C7">
                                <w:pPr>
                                  <w:pStyle w:val="a5"/>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التمييز بوضوح بين مفهومي القيادة والإشراف وفهم العلاقة بينهما.</w:t>
                                </w:r>
                              </w:p>
                              <w:p w14:paraId="3E5562DB" w14:textId="77777777" w:rsidR="00D85D77" w:rsidRDefault="00D85D77" w:rsidP="000F32C7">
                                <w:pPr>
                                  <w:pStyle w:val="a5"/>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التعرّف على أنماط القيادة الحديثة وتحليل تأثيرها على أداء الفريق.</w:t>
                                </w:r>
                              </w:p>
                              <w:p w14:paraId="2F3F0F16" w14:textId="28049559" w:rsidR="00BC6FB1" w:rsidRDefault="00D85D77" w:rsidP="00D85D77">
                                <w:pPr>
                                  <w:pStyle w:val="a5"/>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تحديد الخصائص الأساسية التي تميّز القائد الفعّال في بيئة العمل.</w:t>
                                </w:r>
                              </w:p>
                              <w:p w14:paraId="015499F2" w14:textId="4FAD30FE" w:rsidR="00D85D77" w:rsidRDefault="00D85D77" w:rsidP="00D85D77">
                                <w:pPr>
                                  <w:pStyle w:val="a5"/>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استيعاب الأدوار المحورية للمشرف الناجح وكيفية تطبيقها.</w:t>
                                </w:r>
                              </w:p>
                              <w:p w14:paraId="453E589D" w14:textId="312E3FE1" w:rsidR="00D85D77" w:rsidRPr="000F32C7" w:rsidRDefault="00D85D77" w:rsidP="00D85D77">
                                <w:pPr>
                                  <w:pStyle w:val="a5"/>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فهم أهمية الأخلاقيات والمسؤولية المهنية في القيادة.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542935" y="783177"/>
                              <a:ext cx="2797733" cy="3625305"/>
                            </a:xfrm>
                            <a:prstGeom prst="rect">
                              <a:avLst/>
                            </a:prstGeom>
                            <a:noFill/>
                            <a:ln w="6350">
                              <a:noFill/>
                            </a:ln>
                          </wps:spPr>
                          <wps:txbx>
                            <w:txbxContent>
                              <w:p w14:paraId="0CCB3853" w14:textId="77777777" w:rsidR="00D85D77" w:rsidRPr="00D85D77" w:rsidRDefault="00D85D77" w:rsidP="00D85D77">
                                <w:pPr>
                                  <w:pStyle w:val="a5"/>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افتتاحيّة الدورة.</w:t>
                                </w:r>
                              </w:p>
                              <w:p w14:paraId="6B3C7A04" w14:textId="77777777" w:rsidR="00D85D77" w:rsidRPr="00D85D77" w:rsidRDefault="00D85D77" w:rsidP="00D85D77">
                                <w:pPr>
                                  <w:pStyle w:val="a5"/>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نشاط تعارف المشاركين.</w:t>
                                </w:r>
                              </w:p>
                              <w:p w14:paraId="0A21D3F2" w14:textId="77777777" w:rsidR="00D85D77" w:rsidRPr="00D85D77" w:rsidRDefault="00D85D77" w:rsidP="00D85D77">
                                <w:pPr>
                                  <w:pStyle w:val="a5"/>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نشاط عصف ذهني.</w:t>
                                </w:r>
                              </w:p>
                              <w:p w14:paraId="4ECC96BF" w14:textId="77777777" w:rsidR="00D85D77" w:rsidRPr="00D85D77" w:rsidRDefault="00D85D77" w:rsidP="00D85D77">
                                <w:pPr>
                                  <w:pStyle w:val="a5"/>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مفهوم القيادة والإشراف والفرق بينهما.</w:t>
                                </w:r>
                              </w:p>
                              <w:p w14:paraId="19C00132" w14:textId="77777777" w:rsidR="00D85D77" w:rsidRPr="00D85D77" w:rsidRDefault="00D85D77" w:rsidP="00D85D77">
                                <w:pPr>
                                  <w:pStyle w:val="a5"/>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أنماط القيادة الحديثة وتأثيرها على الأداء.</w:t>
                                </w:r>
                              </w:p>
                              <w:p w14:paraId="75FA8C8A" w14:textId="77777777" w:rsidR="00D85D77" w:rsidRPr="00D85D77" w:rsidRDefault="00D85D77" w:rsidP="00D85D77">
                                <w:pPr>
                                  <w:pStyle w:val="a5"/>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خصائص القائد الفعّال في بيئة العمل.</w:t>
                                </w:r>
                              </w:p>
                              <w:p w14:paraId="27EE7EDF" w14:textId="77777777" w:rsidR="00D85D77" w:rsidRPr="00D85D77" w:rsidRDefault="00D85D77" w:rsidP="00D85D77">
                                <w:pPr>
                                  <w:pStyle w:val="a5"/>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تمرين تطبيقي.</w:t>
                                </w:r>
                              </w:p>
                              <w:p w14:paraId="03860ADB" w14:textId="77777777" w:rsidR="00D85D77" w:rsidRPr="00D85D77" w:rsidRDefault="00D85D77" w:rsidP="00D85D77">
                                <w:pPr>
                                  <w:pStyle w:val="a5"/>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الأدوار الأساسية للمشرف الناجح.</w:t>
                                </w:r>
                              </w:p>
                              <w:p w14:paraId="485B1EDE" w14:textId="77777777" w:rsidR="00D85D77" w:rsidRPr="00D85D77" w:rsidRDefault="00D85D77" w:rsidP="00D85D77">
                                <w:pPr>
                                  <w:pStyle w:val="a5"/>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أخلاقيّات القيادة والمسؤولية المهنية.</w:t>
                                </w:r>
                              </w:p>
                              <w:p w14:paraId="6ABC0409" w14:textId="77777777" w:rsidR="00D85D77" w:rsidRPr="00D85D77" w:rsidRDefault="00D85D77" w:rsidP="00D85D77">
                                <w:pPr>
                                  <w:pStyle w:val="a5"/>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نشاط تدريبي.</w:t>
                                </w:r>
                              </w:p>
                              <w:p w14:paraId="18200542" w14:textId="49F3C1DC" w:rsidR="00BC6FB1" w:rsidRPr="000F32C7" w:rsidRDefault="00D85D77" w:rsidP="00D85D77">
                                <w:pPr>
                                  <w:pStyle w:val="a5"/>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حالة دراسيّة.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353174" cy="2054088"/>
                            <a:chOff x="0" y="0"/>
                            <a:chExt cx="6353174" cy="2054088"/>
                          </a:xfrm>
                        </wpg:grpSpPr>
                        <pic:pic xmlns:pic="http://schemas.openxmlformats.org/drawingml/2006/picture">
                          <pic:nvPicPr>
                            <pic:cNvPr id="1246116252" name="Picture 1246116252" descr="Calendar "/>
                            <pic:cNvPicPr>
                              <a:picLocks noChangeAspect="1"/>
                            </pic:cNvPicPr>
                          </pic:nvPicPr>
                          <pic:blipFill>
                            <a:blip r:embed="rId46" cstate="print">
                              <a:lum bright="70000" contrast="-70000"/>
                              <a:extLst>
                                <a:ext uri="{BEBA8EAE-BF5A-486C-A8C5-ECC9F3942E4B}">
                                  <a14:imgProps xmlns:a14="http://schemas.microsoft.com/office/drawing/2010/main">
                                    <a14:imgLayer r:embed="rId4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969" y="1072378"/>
                              <a:ext cx="1132205" cy="981710"/>
                            </a:xfrm>
                            <a:prstGeom prst="rect">
                              <a:avLst/>
                            </a:prstGeom>
                            <a:noFill/>
                          </wps:spPr>
                          <wps:txbx>
                            <w:txbxContent>
                              <w:p w14:paraId="1EFEDFE1"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20" y="19867"/>
                              <a:ext cx="2430145" cy="536575"/>
                            </a:xfrm>
                            <a:prstGeom prst="rect">
                              <a:avLst/>
                            </a:prstGeom>
                            <a:noFill/>
                          </wps:spPr>
                          <wps:txbx>
                            <w:txbxContent>
                              <w:p w14:paraId="451791A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0" y="1291077"/>
                              <a:ext cx="4567555" cy="536575"/>
                            </a:xfrm>
                            <a:prstGeom prst="rect">
                              <a:avLst/>
                            </a:prstGeom>
                            <a:noFill/>
                          </wps:spPr>
                          <wps:txbx>
                            <w:txbxContent>
                              <w:p w14:paraId="7BD04C2F" w14:textId="429C77C6" w:rsidR="00F01FA2" w:rsidRPr="00F01FA2" w:rsidRDefault="00D85D77" w:rsidP="00F01FA2">
                                <w:pPr>
                                  <w:bidi w:val="0"/>
                                  <w:jc w:val="center"/>
                                  <w:rPr>
                                    <w:rFonts w:ascii="Adobe Arabic" w:eastAsia="GE Dinar One" w:hAnsi="Adobe Arabic" w:cs="Adobe Arabic"/>
                                    <w:b/>
                                    <w:bCs/>
                                    <w:kern w:val="24"/>
                                    <w:sz w:val="56"/>
                                    <w:szCs w:val="56"/>
                                    <w:lang w:bidi="ar-SY"/>
                                  </w:rPr>
                                </w:pPr>
                                <w:r w:rsidRPr="00D85D77">
                                  <w:rPr>
                                    <w:rFonts w:ascii="Adobe Arabic" w:eastAsia="GE Dinar One" w:hAnsi="Adobe Arabic" w:cs="Adobe Arabic"/>
                                    <w:b/>
                                    <w:bCs/>
                                    <w:kern w:val="24"/>
                                    <w:sz w:val="56"/>
                                    <w:szCs w:val="56"/>
                                    <w:rtl/>
                                    <w:lang w:bidi="ar-SY"/>
                                  </w:rPr>
                                  <w:t>أساسيّات القيادة والإشراف الفعّال</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3A45F695" id="Group 162" o:spid="_x0000_s1048" style="position:absolute;left:0;text-align:left;margin-left:-20.4pt;margin-top:-36.6pt;width:530.25pt;height:549.6pt;z-index:252771328;mso-position-horizontal-relative:text;mso-position-vertical-relative:text;mso-width-relative:margin;mso-height-relative:margin" coordorigin="-3810" coordsize="67341,6979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">
                <v:group id="Group 1279981941" o:spid="_x0000_s1049" style="position:absolute;left:-3810;top:25717;width:59667;height:44082" coordorigin="-5429" coordsize="59668,44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050"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5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5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48" o:title="Target " gain="19661f" blacklevel="22938f"/>
                      </v:shape>
                    </v:group>
                    <v:shape id="TextBox 34" o:spid="_x0000_s1054"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7A5ABE52"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05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5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57"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06FCA6BE"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05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">
                      <v:imagedata r:id="rId49" o:title="Note " gain="19661f" blacklevel="22938f"/>
                    </v:shape>
                  </v:group>
                  <v:shape id="Text Box 1279981951" o:spid="_x0000_s1059" type="#_x0000_t202" style="position:absolute;left:21086;top:7925;width:33153;height:35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303170BC" w14:textId="77777777" w:rsidR="00D85D77" w:rsidRPr="00D85D77" w:rsidRDefault="00D85D77" w:rsidP="000F32C7">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Sakkal Majalla" w:hAnsi="Sakkal Majalla" w:cs="Sakkal Majalla"/>
                              <w:b/>
                              <w:color w:val="auto"/>
                              <w:sz w:val="34"/>
                              <w:szCs w:val="34"/>
                              <w:rtl/>
                            </w:rPr>
                            <w:t>بنهاية هذه الجلسة، سيكون المشارك قادراً على:</w:t>
                          </w:r>
                        </w:p>
                        <w:p w14:paraId="54AA3019" w14:textId="77777777" w:rsidR="00D85D77" w:rsidRDefault="00D85D77" w:rsidP="000F32C7">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التمييز بوضوح بين مفهومي القيادة والإشراف وفهم العلاقة بينهما.</w:t>
                          </w:r>
                        </w:p>
                        <w:p w14:paraId="3E5562DB" w14:textId="77777777" w:rsidR="00D85D77" w:rsidRDefault="00D85D77" w:rsidP="000F32C7">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التعرّف على أنماط القيادة الحديثة وتحليل تأثيرها على أداء الفريق.</w:t>
                          </w:r>
                        </w:p>
                        <w:p w14:paraId="2F3F0F16" w14:textId="28049559" w:rsidR="00BC6FB1" w:rsidRDefault="00D85D77" w:rsidP="00D85D77">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تحديد الخصائص الأساسية التي تميّز القائد الفعّال في بيئة العمل.</w:t>
                          </w:r>
                        </w:p>
                        <w:p w14:paraId="015499F2" w14:textId="4FAD30FE" w:rsidR="00D85D77" w:rsidRDefault="00D85D77" w:rsidP="00D85D77">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استيعاب الأدوار المحورية للمشرف الناجح وكيفية تطبيقها.</w:t>
                          </w:r>
                        </w:p>
                        <w:p w14:paraId="453E589D" w14:textId="312E3FE1" w:rsidR="00D85D77" w:rsidRPr="000F32C7" w:rsidRDefault="00D85D77" w:rsidP="00D85D77">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فهم أهمية الأخلاقيات والمسؤولية المهنية في القيادة.</w:t>
                          </w:r>
                        </w:p>
                      </w:txbxContent>
                    </v:textbox>
                  </v:shape>
                  <v:shape id="Text Box 1579856704" o:spid="_x0000_s1060" type="#_x0000_t202" style="position:absolute;left:-5429;top:7831;width:27976;height:36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0CCB3853" w14:textId="77777777" w:rsidR="00D85D77" w:rsidRPr="00D85D77" w:rsidRDefault="00D85D77" w:rsidP="00D85D77">
                          <w:pPr>
                            <w:pStyle w:val="ListParagraph"/>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افتتاحيّة الدورة.</w:t>
                          </w:r>
                        </w:p>
                        <w:p w14:paraId="6B3C7A04" w14:textId="77777777" w:rsidR="00D85D77" w:rsidRPr="00D85D77" w:rsidRDefault="00D85D77" w:rsidP="00D85D77">
                          <w:pPr>
                            <w:pStyle w:val="ListParagraph"/>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نشاط تعارف المشاركين.</w:t>
                          </w:r>
                        </w:p>
                        <w:p w14:paraId="0A21D3F2" w14:textId="77777777" w:rsidR="00D85D77" w:rsidRPr="00D85D77" w:rsidRDefault="00D85D77" w:rsidP="00D85D77">
                          <w:pPr>
                            <w:pStyle w:val="ListParagraph"/>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نشاط عصف ذهني.</w:t>
                          </w:r>
                        </w:p>
                        <w:p w14:paraId="4ECC96BF" w14:textId="77777777" w:rsidR="00D85D77" w:rsidRPr="00D85D77" w:rsidRDefault="00D85D77" w:rsidP="00D85D77">
                          <w:pPr>
                            <w:pStyle w:val="ListParagraph"/>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مفهوم القيادة والإشراف والفرق بينهما.</w:t>
                          </w:r>
                        </w:p>
                        <w:p w14:paraId="19C00132" w14:textId="77777777" w:rsidR="00D85D77" w:rsidRPr="00D85D77" w:rsidRDefault="00D85D77" w:rsidP="00D85D77">
                          <w:pPr>
                            <w:pStyle w:val="ListParagraph"/>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أنماط القيادة الحديثة وتأثيرها على الأداء.</w:t>
                          </w:r>
                        </w:p>
                        <w:p w14:paraId="75FA8C8A" w14:textId="77777777" w:rsidR="00D85D77" w:rsidRPr="00D85D77" w:rsidRDefault="00D85D77" w:rsidP="00D85D77">
                          <w:pPr>
                            <w:pStyle w:val="ListParagraph"/>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خصائص القائد الفعّال في بيئة العمل.</w:t>
                          </w:r>
                        </w:p>
                        <w:p w14:paraId="27EE7EDF" w14:textId="77777777" w:rsidR="00D85D77" w:rsidRPr="00D85D77" w:rsidRDefault="00D85D77" w:rsidP="00D85D77">
                          <w:pPr>
                            <w:pStyle w:val="ListParagraph"/>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تمرين تطبيقي.</w:t>
                          </w:r>
                        </w:p>
                        <w:p w14:paraId="03860ADB" w14:textId="77777777" w:rsidR="00D85D77" w:rsidRPr="00D85D77" w:rsidRDefault="00D85D77" w:rsidP="00D85D77">
                          <w:pPr>
                            <w:pStyle w:val="ListParagraph"/>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الأدوار الأساسية للمشرف الناجح.</w:t>
                          </w:r>
                        </w:p>
                        <w:p w14:paraId="485B1EDE" w14:textId="77777777" w:rsidR="00D85D77" w:rsidRPr="00D85D77" w:rsidRDefault="00D85D77" w:rsidP="00D85D77">
                          <w:pPr>
                            <w:pStyle w:val="ListParagraph"/>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أخلاقيّات القيادة والمسؤولية المهنية.</w:t>
                          </w:r>
                        </w:p>
                        <w:p w14:paraId="6ABC0409" w14:textId="77777777" w:rsidR="00D85D77" w:rsidRPr="00D85D77" w:rsidRDefault="00D85D77" w:rsidP="00D85D77">
                          <w:pPr>
                            <w:pStyle w:val="ListParagraph"/>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نشاط تدريبي.</w:t>
                          </w:r>
                        </w:p>
                        <w:p w14:paraId="18200542" w14:textId="49F3C1DC" w:rsidR="00BC6FB1" w:rsidRPr="000F32C7" w:rsidRDefault="00D85D77" w:rsidP="00D85D77">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حالة دراسيّة.</w:t>
                          </w:r>
                        </w:p>
                      </w:txbxContent>
                    </v:textbox>
                  </v:shape>
                </v:group>
                <v:group id="Group 1246116251" o:spid="_x0000_s1061" style="position:absolute;width:63531;height:20540" coordsize="63531,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6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50" o:title="Calendar " gain="19661f" blacklevel="22938f"/>
                  </v:shape>
                  <v:shape id="TextBox 34" o:spid="_x0000_s1063" type="#_x0000_t202" style="position:absolute;left:52209;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1EFEDFE1"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451791A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7BD04C2F" w14:textId="429C77C6" w:rsidR="00F01FA2" w:rsidRPr="00F01FA2" w:rsidRDefault="00D85D77" w:rsidP="00F01FA2">
                          <w:pPr>
                            <w:bidi w:val="0"/>
                            <w:jc w:val="center"/>
                            <w:rPr>
                              <w:rFonts w:ascii="Adobe Arabic" w:eastAsia="GE Dinar One" w:hAnsi="Adobe Arabic" w:cs="Adobe Arabic"/>
                              <w:b/>
                              <w:bCs/>
                              <w:kern w:val="24"/>
                              <w:sz w:val="56"/>
                              <w:szCs w:val="56"/>
                              <w:lang w:bidi="ar-SY"/>
                            </w:rPr>
                          </w:pPr>
                          <w:r w:rsidRPr="00D85D77">
                            <w:rPr>
                              <w:rFonts w:ascii="Adobe Arabic" w:eastAsia="GE Dinar One" w:hAnsi="Adobe Arabic" w:cs="Adobe Arabic"/>
                              <w:b/>
                              <w:bCs/>
                              <w:kern w:val="24"/>
                              <w:sz w:val="56"/>
                              <w:szCs w:val="56"/>
                              <w:rtl/>
                              <w:lang w:bidi="ar-SY"/>
                            </w:rPr>
                            <w:t>أساسيّات القيادة والإشراف الفعّال</w:t>
                          </w:r>
                        </w:p>
                      </w:txbxContent>
                    </v:textbox>
                  </v:shape>
                </v:group>
              </v:group>
            </w:pict>
          </mc:Fallback>
        </mc:AlternateContent>
      </w:r>
    </w:p>
    <w:p w14:paraId="14395697" w14:textId="77777777" w:rsidR="00E52299" w:rsidRPr="001C11A3" w:rsidRDefault="00E52299" w:rsidP="00E52299">
      <w:pPr>
        <w:pStyle w:val="a5"/>
        <w:spacing w:line="360" w:lineRule="auto"/>
        <w:rPr>
          <w:rFonts w:ascii="Adobe Arabic" w:hAnsi="Adobe Arabic" w:cs="Adobe Arabic"/>
          <w:b/>
          <w:bCs/>
          <w:color w:val="002060"/>
          <w:sz w:val="48"/>
          <w:szCs w:val="36"/>
          <w:rtl/>
        </w:r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1892AE65" w14:textId="77777777" w:rsidTr="00F602E7">
        <w:tc>
          <w:tcPr>
            <w:tcW w:w="5000" w:type="pct"/>
            <w:gridSpan w:val="3"/>
            <w:tcBorders>
              <w:left w:val="single" w:sz="4" w:space="0" w:color="168489"/>
              <w:right w:val="single" w:sz="4" w:space="0" w:color="168489"/>
            </w:tcBorders>
            <w:shd w:val="clear" w:color="auto" w:fill="F2F2F2" w:themeFill="background1" w:themeFillShade="F2"/>
          </w:tcPr>
          <w:p w14:paraId="76BBAAC1" w14:textId="77777777" w:rsidR="00F01FA2" w:rsidRPr="00781A2F" w:rsidRDefault="00F01FA2" w:rsidP="00F602E7">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14:paraId="45380833" w14:textId="77777777" w:rsidTr="00F602E7">
        <w:tc>
          <w:tcPr>
            <w:tcW w:w="2612" w:type="pct"/>
            <w:tcBorders>
              <w:left w:val="single" w:sz="4" w:space="0" w:color="168489"/>
              <w:right w:val="single" w:sz="4" w:space="0" w:color="168489"/>
            </w:tcBorders>
          </w:tcPr>
          <w:p w14:paraId="4E390AF8" w14:textId="77777777" w:rsidR="00F01FA2" w:rsidRDefault="00F01FA2" w:rsidP="00F602E7">
            <w:pPr>
              <w:pStyle w:val="bold"/>
              <w:jc w:val="center"/>
              <w:rPr>
                <w:color w:val="168489"/>
                <w:sz w:val="40"/>
                <w:szCs w:val="40"/>
                <w:rtl/>
                <w:lang w:bidi="ar-EG"/>
              </w:rPr>
            </w:pPr>
            <w:r>
              <w:rPr>
                <w:noProof/>
              </w:rPr>
              <w:drawing>
                <wp:inline distT="0" distB="0" distL="0" distR="0" wp14:anchorId="20AF40B8" wp14:editId="7E52839E">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7D66A15C" w14:textId="77777777" w:rsidR="00F01FA2" w:rsidRPr="00F01FA2" w:rsidRDefault="00F01FA2" w:rsidP="00F602E7">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tcPr>
          <w:p w14:paraId="65493B62" w14:textId="77777777" w:rsidR="00F01FA2" w:rsidRDefault="00F01FA2" w:rsidP="00F602E7">
            <w:pPr>
              <w:pStyle w:val="bold"/>
              <w:jc w:val="center"/>
              <w:rPr>
                <w:color w:val="168489"/>
                <w:sz w:val="40"/>
                <w:szCs w:val="40"/>
                <w:rtl/>
                <w:lang w:bidi="ar-EG"/>
              </w:rPr>
            </w:pPr>
            <w:r>
              <w:rPr>
                <w:noProof/>
              </w:rPr>
              <w:drawing>
                <wp:inline distT="0" distB="0" distL="0" distR="0" wp14:anchorId="3E904E1E" wp14:editId="4111A958">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45780D45" w14:textId="77777777" w:rsidR="00F01FA2" w:rsidRPr="00F01FA2" w:rsidRDefault="00162D45" w:rsidP="00F602E7">
            <w:pPr>
              <w:pStyle w:val="bold"/>
              <w:jc w:val="center"/>
              <w:rPr>
                <w:color w:val="168489"/>
                <w:sz w:val="40"/>
                <w:szCs w:val="40"/>
                <w:rtl/>
                <w:lang w:bidi="ar-EG"/>
              </w:rPr>
            </w:pPr>
            <w:bookmarkStart w:id="0" w:name="_Hlk178353506"/>
            <w:r w:rsidRPr="00162D45">
              <w:rPr>
                <w:color w:val="168489"/>
                <w:sz w:val="40"/>
                <w:szCs w:val="40"/>
                <w:rtl/>
                <w:lang w:bidi="ar-EG"/>
              </w:rPr>
              <w:t>منهجيّات التدريب</w:t>
            </w:r>
            <w:bookmarkEnd w:id="0"/>
          </w:p>
        </w:tc>
        <w:tc>
          <w:tcPr>
            <w:tcW w:w="579" w:type="pct"/>
            <w:tcBorders>
              <w:left w:val="single" w:sz="4" w:space="0" w:color="168489"/>
              <w:right w:val="single" w:sz="4" w:space="0" w:color="168489"/>
            </w:tcBorders>
          </w:tcPr>
          <w:p w14:paraId="29A1F4C6" w14:textId="77777777" w:rsidR="00F01FA2" w:rsidRPr="00F01FA2" w:rsidRDefault="00F01FA2" w:rsidP="00F602E7">
            <w:pPr>
              <w:pStyle w:val="bold"/>
              <w:bidi w:val="0"/>
              <w:jc w:val="center"/>
              <w:rPr>
                <w:color w:val="168489"/>
                <w:sz w:val="40"/>
                <w:szCs w:val="40"/>
                <w:rtl/>
                <w:lang w:bidi="ar-EG"/>
              </w:rPr>
            </w:pPr>
            <w:r w:rsidRPr="00595B2E">
              <w:rPr>
                <w:noProof/>
              </w:rPr>
              <w:drawing>
                <wp:inline distT="0" distB="0" distL="0" distR="0" wp14:anchorId="5D9A63A4" wp14:editId="06ED8025">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3"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14174A7E" w14:textId="77777777" w:rsidTr="00F602E7">
        <w:tc>
          <w:tcPr>
            <w:tcW w:w="2612" w:type="pct"/>
            <w:tcBorders>
              <w:left w:val="single" w:sz="4" w:space="0" w:color="168489"/>
              <w:right w:val="single" w:sz="4" w:space="0" w:color="168489"/>
            </w:tcBorders>
            <w:vAlign w:val="center"/>
          </w:tcPr>
          <w:p w14:paraId="1E8EB5FB" w14:textId="77777777" w:rsidR="00D85D77" w:rsidRPr="00D85D77" w:rsidRDefault="00D85D77" w:rsidP="00D85D77">
            <w:pPr>
              <w:pStyle w:val="a5"/>
              <w:numPr>
                <w:ilvl w:val="0"/>
                <w:numId w:val="8"/>
              </w:numPr>
              <w:rPr>
                <w:rFonts w:ascii="Adobe Arabic" w:eastAsia="GE Dinar One" w:hAnsi="Adobe Arabic" w:cs="Adobe Arabic"/>
                <w:color w:val="000000"/>
                <w:kern w:val="24"/>
                <w:sz w:val="32"/>
                <w:szCs w:val="32"/>
                <w:rtl/>
                <w:lang w:bidi="ar-SY"/>
              </w:rPr>
            </w:pPr>
            <w:r w:rsidRPr="00D85D77">
              <w:rPr>
                <w:rFonts w:ascii="Adobe Arabic" w:eastAsia="GE Dinar One" w:hAnsi="Adobe Arabic" w:cs="Adobe Arabic"/>
                <w:color w:val="000000"/>
                <w:kern w:val="24"/>
                <w:sz w:val="32"/>
                <w:szCs w:val="32"/>
                <w:rtl/>
                <w:lang w:bidi="ar-SY"/>
              </w:rPr>
              <w:t>مفهوم القيادة والإشراف والفرق بينهما.</w:t>
            </w:r>
          </w:p>
          <w:p w14:paraId="5EFD0C05" w14:textId="77777777" w:rsidR="00D85D77" w:rsidRPr="00D85D77" w:rsidRDefault="00D85D77" w:rsidP="00D85D77">
            <w:pPr>
              <w:pStyle w:val="a5"/>
              <w:numPr>
                <w:ilvl w:val="0"/>
                <w:numId w:val="8"/>
              </w:numPr>
              <w:rPr>
                <w:rFonts w:ascii="Adobe Arabic" w:eastAsia="GE Dinar One" w:hAnsi="Adobe Arabic" w:cs="Adobe Arabic"/>
                <w:color w:val="000000"/>
                <w:kern w:val="24"/>
                <w:sz w:val="32"/>
                <w:szCs w:val="32"/>
                <w:rtl/>
                <w:lang w:bidi="ar-SY"/>
              </w:rPr>
            </w:pPr>
            <w:r w:rsidRPr="00D85D77">
              <w:rPr>
                <w:rFonts w:ascii="Adobe Arabic" w:eastAsia="GE Dinar One" w:hAnsi="Adobe Arabic" w:cs="Adobe Arabic"/>
                <w:color w:val="000000"/>
                <w:kern w:val="24"/>
                <w:sz w:val="32"/>
                <w:szCs w:val="32"/>
                <w:rtl/>
                <w:lang w:bidi="ar-SY"/>
              </w:rPr>
              <w:t>أنماط القيادة الحديثة وتأثيرها على الأداء.</w:t>
            </w:r>
          </w:p>
          <w:p w14:paraId="3264E146" w14:textId="77777777" w:rsidR="00D85D77" w:rsidRPr="00D85D77" w:rsidRDefault="00D85D77" w:rsidP="00D85D77">
            <w:pPr>
              <w:pStyle w:val="a5"/>
              <w:numPr>
                <w:ilvl w:val="0"/>
                <w:numId w:val="8"/>
              </w:numPr>
              <w:rPr>
                <w:rFonts w:ascii="Adobe Arabic" w:eastAsia="GE Dinar One" w:hAnsi="Adobe Arabic" w:cs="Adobe Arabic"/>
                <w:color w:val="000000"/>
                <w:kern w:val="24"/>
                <w:sz w:val="32"/>
                <w:szCs w:val="32"/>
                <w:rtl/>
                <w:lang w:bidi="ar-SY"/>
              </w:rPr>
            </w:pPr>
            <w:r w:rsidRPr="00D85D77">
              <w:rPr>
                <w:rFonts w:ascii="Adobe Arabic" w:eastAsia="GE Dinar One" w:hAnsi="Adobe Arabic" w:cs="Adobe Arabic"/>
                <w:color w:val="000000"/>
                <w:kern w:val="24"/>
                <w:sz w:val="32"/>
                <w:szCs w:val="32"/>
                <w:rtl/>
                <w:lang w:bidi="ar-SY"/>
              </w:rPr>
              <w:t>خصائص القائد الفعّال في بيئة العمل.</w:t>
            </w:r>
          </w:p>
          <w:p w14:paraId="60A38019" w14:textId="77777777" w:rsidR="00D85D77" w:rsidRPr="00D85D77" w:rsidRDefault="00D85D77" w:rsidP="00D85D77">
            <w:pPr>
              <w:pStyle w:val="a5"/>
              <w:numPr>
                <w:ilvl w:val="0"/>
                <w:numId w:val="8"/>
              </w:numPr>
              <w:rPr>
                <w:rFonts w:ascii="Adobe Arabic" w:eastAsia="GE Dinar One" w:hAnsi="Adobe Arabic" w:cs="Adobe Arabic"/>
                <w:color w:val="000000"/>
                <w:kern w:val="24"/>
                <w:sz w:val="32"/>
                <w:szCs w:val="32"/>
                <w:rtl/>
                <w:lang w:bidi="ar-SY"/>
              </w:rPr>
            </w:pPr>
            <w:r w:rsidRPr="00D85D77">
              <w:rPr>
                <w:rFonts w:ascii="Adobe Arabic" w:eastAsia="GE Dinar One" w:hAnsi="Adobe Arabic" w:cs="Adobe Arabic"/>
                <w:color w:val="000000"/>
                <w:kern w:val="24"/>
                <w:sz w:val="32"/>
                <w:szCs w:val="32"/>
                <w:rtl/>
                <w:lang w:bidi="ar-SY"/>
              </w:rPr>
              <w:t>الأدوار الأساسية للمشرف الناجح.</w:t>
            </w:r>
          </w:p>
          <w:p w14:paraId="66F8365F" w14:textId="1D8BDE78" w:rsidR="00F01FA2" w:rsidRPr="00D85D77" w:rsidRDefault="00D85D77" w:rsidP="00D85D77">
            <w:pPr>
              <w:pStyle w:val="a5"/>
              <w:numPr>
                <w:ilvl w:val="0"/>
                <w:numId w:val="8"/>
              </w:numPr>
              <w:rPr>
                <w:rFonts w:ascii="Adobe Arabic" w:eastAsia="GE Dinar One" w:hAnsi="Adobe Arabic" w:cs="Adobe Arabic"/>
                <w:color w:val="000000"/>
                <w:kern w:val="24"/>
                <w:sz w:val="32"/>
                <w:szCs w:val="32"/>
                <w:rtl/>
                <w:lang w:bidi="ar-SY"/>
              </w:rPr>
            </w:pPr>
            <w:r w:rsidRPr="00D85D77">
              <w:rPr>
                <w:rFonts w:ascii="Adobe Arabic" w:eastAsia="GE Dinar One" w:hAnsi="Adobe Arabic" w:cs="Adobe Arabic"/>
                <w:color w:val="000000"/>
                <w:kern w:val="24"/>
                <w:sz w:val="32"/>
                <w:szCs w:val="32"/>
                <w:rtl/>
                <w:lang w:bidi="ar-SY"/>
              </w:rPr>
              <w:t>أخلاقيّات القيادة والمسؤولية المهنية.</w:t>
            </w:r>
          </w:p>
        </w:tc>
        <w:tc>
          <w:tcPr>
            <w:tcW w:w="1809" w:type="pct"/>
            <w:tcBorders>
              <w:left w:val="single" w:sz="4" w:space="0" w:color="168489"/>
              <w:right w:val="single" w:sz="4" w:space="0" w:color="168489"/>
            </w:tcBorders>
            <w:vAlign w:val="center"/>
          </w:tcPr>
          <w:p w14:paraId="59872C2B" w14:textId="77777777" w:rsidR="00D85D77" w:rsidRPr="00162D45" w:rsidRDefault="00D85D77" w:rsidP="00D85D77">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2EBD1F5E" w14:textId="77777777" w:rsidR="00D85D77" w:rsidRPr="00162D45" w:rsidRDefault="00D85D77" w:rsidP="00D85D77">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2D2C3358" w14:textId="77777777" w:rsidR="00D85D77" w:rsidRPr="00162D45" w:rsidRDefault="00D85D77" w:rsidP="00D85D77">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6D730919" w14:textId="77777777" w:rsidR="00D85D77" w:rsidRPr="00162D45" w:rsidRDefault="00D85D77" w:rsidP="00D85D77">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7A2F49CD" w14:textId="48BF1BAD" w:rsidR="00D85D77" w:rsidRPr="00D85D77" w:rsidRDefault="00D85D77"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lang w:bidi="ar-EG"/>
              </w:rPr>
            </w:pPr>
            <w:r w:rsidRPr="00D85D77">
              <w:rPr>
                <w:rFonts w:ascii="Adobe Arabic" w:eastAsia="Calibri" w:hAnsi="Adobe Arabic" w:cs="Adobe Arabic"/>
                <w:color w:val="0D0D0D" w:themeColor="text1" w:themeTint="F2"/>
                <w:sz w:val="32"/>
                <w:szCs w:val="32"/>
                <w:rtl/>
                <w:lang w:bidi="ar-EG"/>
              </w:rPr>
              <w:t>تنفيذ أنشطة تعاونيّة.</w:t>
            </w:r>
          </w:p>
          <w:p w14:paraId="29669DD8" w14:textId="6C9C719A" w:rsidR="00F01FA2" w:rsidRPr="00781A2F" w:rsidRDefault="00D85D77"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AE"/>
              </w:rPr>
              <w:t>حالة دراسية</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60C22BCD" w14:textId="77777777" w:rsidR="00F01FA2" w:rsidRPr="00F01FA2" w:rsidRDefault="00F01FA2" w:rsidP="00F602E7">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5C917048" w14:textId="77777777"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14:paraId="528D4FF3" w14:textId="77777777"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bookmarkStart w:id="1" w:name="_Hlk139742074"/>
    <w:p w14:paraId="1240F64C" w14:textId="77777777" w:rsidR="00986395" w:rsidRDefault="00A3722A" w:rsidP="00A25AD3">
      <w:pPr>
        <w:spacing w:after="160" w:line="259" w:lineRule="auto"/>
        <w:ind w:left="720"/>
        <w:rPr>
          <w:rFonts w:ascii="Adobe Arabic" w:hAnsi="Adobe Arabic" w:cs="Adobe Arabic"/>
          <w:sz w:val="48"/>
          <w:szCs w:val="52"/>
          <w:rtl/>
          <w:lang w:bidi="ar-SY"/>
        </w:rPr>
      </w:pPr>
      <w:r w:rsidRPr="00A3722A">
        <w:rPr>
          <w:rFonts w:ascii="Adobe Arabic" w:hAnsi="Adobe Arabic" w:cs="Adobe Arabic"/>
          <w:noProof/>
          <w:sz w:val="48"/>
          <w:szCs w:val="52"/>
          <w:lang w:bidi="ar-SY"/>
        </w:rPr>
        <w:lastRenderedPageBreak/>
        <mc:AlternateContent>
          <mc:Choice Requires="wpg">
            <w:drawing>
              <wp:inline distT="0" distB="0" distL="0" distR="0" wp14:anchorId="6059BEB1" wp14:editId="6DF56F6E">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54">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14:paraId="1C1C7264" w14:textId="74CBF690"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 xml:space="preserve">ماهي توقعاتك من </w:t>
                              </w:r>
                              <w:r w:rsidR="00092A60">
                                <w:rPr>
                                  <w:rFonts w:ascii="Adobe Arabic" w:eastAsia="Times New Roman" w:hAnsi="Adobe Arabic" w:cs="Adobe Arabic" w:hint="cs"/>
                                  <w:b/>
                                  <w:bCs/>
                                  <w:color w:val="168489"/>
                                  <w:kern w:val="24"/>
                                  <w:sz w:val="48"/>
                                  <w:szCs w:val="48"/>
                                  <w:rtl/>
                                  <w:lang w:bidi="ar-SY"/>
                                </w:rPr>
                                <w:t>هذه</w:t>
                              </w:r>
                              <w:r>
                                <w:rPr>
                                  <w:rFonts w:ascii="Adobe Arabic" w:eastAsia="Times New Roman" w:hAnsi="Adobe Arabic" w:cs="Adobe Arabic"/>
                                  <w:b/>
                                  <w:bCs/>
                                  <w:color w:val="168489"/>
                                  <w:kern w:val="24"/>
                                  <w:sz w:val="48"/>
                                  <w:szCs w:val="48"/>
                                  <w:rtl/>
                                  <w:lang w:bidi="ar-SY"/>
                                </w:rPr>
                                <w:t xml:space="preserve"> ال</w:t>
                              </w:r>
                              <w:r w:rsidR="009B57DC">
                                <w:rPr>
                                  <w:rFonts w:ascii="Adobe Arabic" w:eastAsia="Times New Roman" w:hAnsi="Adobe Arabic" w:cs="Adobe Arabic"/>
                                  <w:b/>
                                  <w:bCs/>
                                  <w:color w:val="168489"/>
                                  <w:kern w:val="24"/>
                                  <w:sz w:val="48"/>
                                  <w:szCs w:val="48"/>
                                  <w:rtl/>
                                  <w:lang w:bidi="ar-SY"/>
                                </w:rPr>
                                <w:t>دورة</w:t>
                              </w:r>
                              <w:r>
                                <w:rPr>
                                  <w:rFonts w:ascii="Adobe Arabic" w:eastAsia="Times New Roman" w:hAnsi="Adobe Arabic" w:cs="Adobe Arabic"/>
                                  <w:b/>
                                  <w:bCs/>
                                  <w:color w:val="168489"/>
                                  <w:kern w:val="24"/>
                                  <w:sz w:val="48"/>
                                  <w:szCs w:val="48"/>
                                  <w:rtl/>
                                  <w:lang w:bidi="ar-SY"/>
                                </w:rPr>
                                <w:t xml:space="preserve"> </w:t>
                              </w:r>
                              <w:r w:rsidR="00092A60">
                                <w:rPr>
                                  <w:rFonts w:ascii="Adobe Arabic" w:eastAsia="Times New Roman" w:hAnsi="Adobe Arabic" w:cs="Adobe Arabic" w:hint="cs"/>
                                  <w:b/>
                                  <w:bCs/>
                                  <w:color w:val="168489"/>
                                  <w:kern w:val="24"/>
                                  <w:sz w:val="48"/>
                                  <w:szCs w:val="48"/>
                                  <w:rtl/>
                                  <w:lang w:bidi="ar-SY"/>
                                </w:rPr>
                                <w:t>التدريبية</w:t>
                              </w:r>
                              <w:r>
                                <w:rPr>
                                  <w:rFonts w:ascii="Adobe Arabic" w:eastAsia="Times New Roman" w:hAnsi="Adobe Arabic" w:cs="Adobe Arabic"/>
                                  <w:b/>
                                  <w:bCs/>
                                  <w:color w:val="168489"/>
                                  <w:kern w:val="24"/>
                                  <w:sz w:val="48"/>
                                  <w:szCs w:val="48"/>
                                  <w:rtl/>
                                  <w:lang w:bidi="ar-SY"/>
                                </w:rPr>
                                <w:t xml:space="preserve">؟ </w:t>
                              </w:r>
                            </w:p>
                          </w:txbxContent>
                        </wps:txbx>
                        <wps:bodyPr wrap="square">
                          <a:noAutofit/>
                        </wps:bodyPr>
                      </wps:wsp>
                    </wpg:wgp>
                  </a:graphicData>
                </a:graphic>
              </wp:inline>
            </w:drawing>
          </mc:Choice>
          <mc:Fallback>
            <w:pict>
              <v:group w14:anchorId="6059BEB1"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">
                <v:shape id="Picture 388507676" o:spid="_x0000_s1067"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55" o:title="Learning" grayscale="t"/>
                </v:shape>
                <v:shape id="TextBox 32" o:spid="_x0000_s1068"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1C1C7264" w14:textId="74CBF690"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 xml:space="preserve">ماهي توقعاتك من </w:t>
                        </w:r>
                        <w:r w:rsidR="00092A60">
                          <w:rPr>
                            <w:rFonts w:ascii="Adobe Arabic" w:eastAsia="Times New Roman" w:hAnsi="Adobe Arabic" w:cs="Adobe Arabic" w:hint="cs"/>
                            <w:b/>
                            <w:bCs/>
                            <w:color w:val="168489"/>
                            <w:kern w:val="24"/>
                            <w:sz w:val="48"/>
                            <w:szCs w:val="48"/>
                            <w:rtl/>
                            <w:lang w:bidi="ar-SY"/>
                          </w:rPr>
                          <w:t>هذه</w:t>
                        </w:r>
                        <w:r>
                          <w:rPr>
                            <w:rFonts w:ascii="Adobe Arabic" w:eastAsia="Times New Roman" w:hAnsi="Adobe Arabic" w:cs="Adobe Arabic"/>
                            <w:b/>
                            <w:bCs/>
                            <w:color w:val="168489"/>
                            <w:kern w:val="24"/>
                            <w:sz w:val="48"/>
                            <w:szCs w:val="48"/>
                            <w:rtl/>
                            <w:lang w:bidi="ar-SY"/>
                          </w:rPr>
                          <w:t xml:space="preserve"> ال</w:t>
                        </w:r>
                        <w:r w:rsidR="009B57DC">
                          <w:rPr>
                            <w:rFonts w:ascii="Adobe Arabic" w:eastAsia="Times New Roman" w:hAnsi="Adobe Arabic" w:cs="Adobe Arabic"/>
                            <w:b/>
                            <w:bCs/>
                            <w:color w:val="168489"/>
                            <w:kern w:val="24"/>
                            <w:sz w:val="48"/>
                            <w:szCs w:val="48"/>
                            <w:rtl/>
                            <w:lang w:bidi="ar-SY"/>
                          </w:rPr>
                          <w:t>دورة</w:t>
                        </w:r>
                        <w:r>
                          <w:rPr>
                            <w:rFonts w:ascii="Adobe Arabic" w:eastAsia="Times New Roman" w:hAnsi="Adobe Arabic" w:cs="Adobe Arabic"/>
                            <w:b/>
                            <w:bCs/>
                            <w:color w:val="168489"/>
                            <w:kern w:val="24"/>
                            <w:sz w:val="48"/>
                            <w:szCs w:val="48"/>
                            <w:rtl/>
                            <w:lang w:bidi="ar-SY"/>
                          </w:rPr>
                          <w:t xml:space="preserve"> </w:t>
                        </w:r>
                        <w:r w:rsidR="00092A60">
                          <w:rPr>
                            <w:rFonts w:ascii="Adobe Arabic" w:eastAsia="Times New Roman" w:hAnsi="Adobe Arabic" w:cs="Adobe Arabic" w:hint="cs"/>
                            <w:b/>
                            <w:bCs/>
                            <w:color w:val="168489"/>
                            <w:kern w:val="24"/>
                            <w:sz w:val="48"/>
                            <w:szCs w:val="48"/>
                            <w:rtl/>
                            <w:lang w:bidi="ar-SY"/>
                          </w:rPr>
                          <w:t>التدريبية</w:t>
                        </w:r>
                        <w:r>
                          <w:rPr>
                            <w:rFonts w:ascii="Adobe Arabic" w:eastAsia="Times New Roman" w:hAnsi="Adobe Arabic" w:cs="Adobe Arabic"/>
                            <w:b/>
                            <w:bCs/>
                            <w:color w:val="168489"/>
                            <w:kern w:val="24"/>
                            <w:sz w:val="48"/>
                            <w:szCs w:val="48"/>
                            <w:rtl/>
                            <w:lang w:bidi="ar-SY"/>
                          </w:rPr>
                          <w:t xml:space="preserve">؟ </w:t>
                        </w:r>
                      </w:p>
                    </w:txbxContent>
                  </v:textbox>
                </v:shape>
                <w10:anchorlock/>
              </v:group>
            </w:pict>
          </mc:Fallback>
        </mc:AlternateContent>
      </w:r>
    </w:p>
    <w:p w14:paraId="61356CFE" w14:textId="77777777" w:rsidR="00134CDB" w:rsidRDefault="00134CDB" w:rsidP="00F01FA2">
      <w:pPr>
        <w:spacing w:after="160" w:line="600" w:lineRule="auto"/>
        <w:jc w:val="center"/>
        <w:rPr>
          <w:rFonts w:ascii="Adobe Arabic" w:hAnsi="Adobe Arabic" w:cs="Adobe Arabic"/>
          <w:sz w:val="36"/>
          <w:szCs w:val="40"/>
          <w:lang w:bidi="ar-SY"/>
        </w:rPr>
      </w:pPr>
    </w:p>
    <w:p w14:paraId="59A32CA1" w14:textId="77777777"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63F40CF4" w14:textId="77777777" w:rsidR="00F01FA2" w:rsidRPr="00134CDB" w:rsidRDefault="00F01FA2" w:rsidP="00F01FA2">
      <w:pPr>
        <w:spacing w:after="160" w:line="600" w:lineRule="auto"/>
        <w:jc w:val="center"/>
        <w:rPr>
          <w:rFonts w:ascii="Adobe Arabic" w:hAnsi="Adobe Arabic" w:cs="Adobe Arabic"/>
          <w:sz w:val="36"/>
          <w:szCs w:val="40"/>
          <w:rtl/>
          <w:lang w:bidi="ar-SY"/>
        </w:rPr>
      </w:pPr>
    </w:p>
    <w:bookmarkEnd w:id="1"/>
    <w:p w14:paraId="24A1DF22" w14:textId="77777777" w:rsidR="00986395" w:rsidRDefault="00C05F04" w:rsidP="00C05F04">
      <w:pPr>
        <w:spacing w:after="160" w:line="259" w:lineRule="auto"/>
        <w:jc w:val="center"/>
        <w:rPr>
          <w:rFonts w:cs="PT Bold Heading"/>
          <w:sz w:val="52"/>
          <w:szCs w:val="56"/>
          <w:rtl/>
          <w:lang w:bidi="ar-EG"/>
        </w:rPr>
      </w:pPr>
      <w:r>
        <w:rPr>
          <w:rFonts w:cs="PT Bold Heading"/>
          <w:noProof/>
          <w:sz w:val="52"/>
          <w:szCs w:val="56"/>
          <w:lang w:bidi="ar-EG"/>
        </w:rPr>
        <w:drawing>
          <wp:inline distT="0" distB="0" distL="0" distR="0" wp14:anchorId="7BC0B4B6" wp14:editId="2AE19DBC">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56">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14:paraId="7A287816" w14:textId="77777777" w:rsidR="007A36FD" w:rsidRPr="005E1D24" w:rsidRDefault="007A36FD" w:rsidP="007A36FD">
      <w:pPr>
        <w:keepNext/>
        <w:pageBreakBefore/>
        <w:rPr>
          <w:rFonts w:ascii="Sakkal Majalla" w:hAnsi="Sakkal Majalla"/>
          <w:b/>
          <w:bCs/>
          <w:color w:val="FF0000"/>
          <w:sz w:val="32"/>
          <w:szCs w:val="32"/>
          <w:rtl/>
        </w:rPr>
      </w:pPr>
      <w:r w:rsidRPr="005E1D24">
        <w:rPr>
          <w:noProof/>
          <w:lang w:bidi="ar-SY"/>
        </w:rPr>
        <w:lastRenderedPageBreak/>
        <mc:AlternateContent>
          <mc:Choice Requires="wpg">
            <w:drawing>
              <wp:inline distT="0" distB="0" distL="0" distR="0" wp14:anchorId="613FBC66" wp14:editId="1845AC39">
                <wp:extent cx="5538027" cy="994452"/>
                <wp:effectExtent l="0" t="0" r="0" b="0"/>
                <wp:docPr id="352541842" name="Group 3"/>
                <wp:cNvGraphicFramePr/>
                <a:graphic xmlns:a="http://schemas.openxmlformats.org/drawingml/2006/main">
                  <a:graphicData uri="http://schemas.microsoft.com/office/word/2010/wordprocessingGroup">
                    <wpg:wgp>
                      <wpg:cNvGrpSpPr/>
                      <wpg:grpSpPr>
                        <a:xfrm>
                          <a:off x="0" y="0"/>
                          <a:ext cx="5538027" cy="994452"/>
                          <a:chOff x="1041989" y="0"/>
                          <a:chExt cx="5538027" cy="994452"/>
                        </a:xfrm>
                      </wpg:grpSpPr>
                      <wps:wsp>
                        <wps:cNvPr id="745445506" name="TextBox 4"/>
                        <wps:cNvSpPr txBox="1"/>
                        <wps:spPr>
                          <a:xfrm>
                            <a:off x="5730947" y="457877"/>
                            <a:ext cx="849069" cy="536575"/>
                          </a:xfrm>
                          <a:prstGeom prst="rect">
                            <a:avLst/>
                          </a:prstGeom>
                          <a:noFill/>
                        </wps:spPr>
                        <wps:txbx>
                          <w:txbxContent>
                            <w:p w14:paraId="334FB863" w14:textId="77777777" w:rsidR="007A36FD" w:rsidRDefault="007A36FD" w:rsidP="007A36FD">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01406005" name="Picture 801406005" descr="Puzzle "/>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92"/>
                            <a:ext cx="4493367" cy="536575"/>
                          </a:xfrm>
                          <a:prstGeom prst="rect">
                            <a:avLst/>
                          </a:prstGeom>
                          <a:noFill/>
                        </wps:spPr>
                        <wps:txbx>
                          <w:txbxContent>
                            <w:p w14:paraId="1461773F" w14:textId="77777777" w:rsidR="007A36FD" w:rsidRPr="004A69A2" w:rsidRDefault="007A36FD" w:rsidP="007A36FD">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inline>
            </w:drawing>
          </mc:Choice>
          <mc:Fallback>
            <w:pict>
              <v:group w14:anchorId="613FBC66" id="Group 3" o:spid="_x0000_s1069" style="width:436.05pt;height:78.3pt;mso-position-horizontal-relative:char;mso-position-vertical-relative:line" coordorigin="10419" coordsize="55380,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">
                <v:shape id="TextBox 4" o:spid="_x0000_s1070" type="#_x0000_t202" style="position:absolute;left:57309;top:4578;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" filled="f" stroked="f">
                  <v:textbox style="mso-fit-shape-to-text:t">
                    <w:txbxContent>
                      <w:p w14:paraId="334FB863" w14:textId="77777777" w:rsidR="007A36FD" w:rsidRDefault="007A36FD" w:rsidP="007A36FD">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71" style="position:absolute;left:57084;top:16;width:769;height:9129;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" fillcolor="#168489" stroked="f" strokeweight="1pt">
                  <v:stroke joinstyle="miter"/>
                </v:roundrect>
                <v:shape id="Picture 801406005" o:spid="_x0000_s1072" type="#_x0000_t75" alt="Puzzle " style="position:absolute;left:60805;width:4044;height: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">
                  <v:imagedata r:id="rId57" o:title="Puzzle "/>
                </v:shape>
                <v:shape id="TextBox 7" o:spid="_x0000_s1073" type="#_x0000_t202" style="position:absolute;left:10419;top:2056;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" filled="f" stroked="f">
                  <v:textbox style="mso-fit-shape-to-text:t">
                    <w:txbxContent>
                      <w:p w14:paraId="1461773F" w14:textId="77777777" w:rsidR="007A36FD" w:rsidRPr="004A69A2" w:rsidRDefault="007A36FD" w:rsidP="007A36FD">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v:textbox>
                </v:shape>
                <w10:anchorlock/>
              </v:group>
            </w:pict>
          </mc:Fallback>
        </mc:AlternateContent>
      </w:r>
    </w:p>
    <w:p w14:paraId="41ECB05D" w14:textId="77777777" w:rsidR="007A36FD" w:rsidRDefault="007A36FD" w:rsidP="007A36FD">
      <w:pPr>
        <w:rPr>
          <w:rFonts w:ascii="Sakkal Majalla" w:hAnsi="Sakkal Majalla"/>
          <w:sz w:val="34"/>
          <w:rtl/>
        </w:rPr>
      </w:pPr>
      <w:r w:rsidRPr="005E1D24">
        <w:rPr>
          <w:rFonts w:ascii="Sakkal Majalla" w:hAnsi="Sakkal Majalla" w:hint="cs"/>
          <w:b/>
          <w:bCs/>
          <w:color w:val="008080"/>
          <w:sz w:val="34"/>
          <w:rtl/>
        </w:rPr>
        <w:t>عنوان ال</w:t>
      </w:r>
      <w:r w:rsidRPr="005E1D24">
        <w:rPr>
          <w:rFonts w:ascii="Sakkal Majalla" w:hAnsi="Sakkal Majalla"/>
          <w:b/>
          <w:bCs/>
          <w:color w:val="008080"/>
          <w:sz w:val="34"/>
          <w:rtl/>
        </w:rPr>
        <w:t>نشاط:</w:t>
      </w:r>
      <w:r w:rsidRPr="005E1D24">
        <w:rPr>
          <w:rFonts w:ascii="Sakkal Majalla" w:hAnsi="Sakkal Majalla"/>
          <w:color w:val="008080"/>
          <w:sz w:val="34"/>
          <w:rtl/>
        </w:rPr>
        <w:t xml:space="preserve"> </w:t>
      </w:r>
      <w:r w:rsidRPr="007A36FD">
        <w:rPr>
          <w:rFonts w:ascii="Sakkal Majalla" w:hAnsi="Sakkal Majalla"/>
          <w:sz w:val="34"/>
          <w:rtl/>
        </w:rPr>
        <w:t>"قيادتي في كلمات".</w:t>
      </w:r>
    </w:p>
    <w:p w14:paraId="2C1695D0" w14:textId="55F5633B" w:rsidR="007A36FD" w:rsidRPr="006F4534" w:rsidRDefault="007A36FD" w:rsidP="007A36FD">
      <w:pPr>
        <w:rPr>
          <w:rFonts w:ascii="Sakkal Majalla" w:hAnsi="Sakkal Majalla"/>
          <w:b/>
          <w:bCs/>
          <w:color w:val="008080"/>
          <w:sz w:val="32"/>
          <w:szCs w:val="32"/>
          <w:rtl/>
        </w:rPr>
      </w:pPr>
      <w:r w:rsidRPr="006F4534">
        <w:rPr>
          <w:rFonts w:ascii="Sakkal Majalla" w:hAnsi="Sakkal Majalla"/>
          <w:b/>
          <w:bCs/>
          <w:color w:val="008080"/>
          <w:sz w:val="32"/>
          <w:szCs w:val="32"/>
          <w:rtl/>
        </w:rPr>
        <w:t>الهدف:</w:t>
      </w:r>
      <w:r w:rsidRPr="006F4534">
        <w:rPr>
          <w:rFonts w:ascii="Sakkal Majalla" w:hAnsi="Sakkal Majalla"/>
          <w:b/>
          <w:bCs/>
          <w:color w:val="008080"/>
          <w:sz w:val="32"/>
          <w:szCs w:val="32"/>
          <w:rtl/>
        </w:rPr>
        <w:tab/>
      </w:r>
    </w:p>
    <w:p w14:paraId="0BBAF692" w14:textId="77777777" w:rsidR="007A36FD" w:rsidRPr="007A36FD" w:rsidRDefault="007A36FD" w:rsidP="007A36FD">
      <w:pPr>
        <w:rPr>
          <w:rFonts w:ascii="Sakkal Majalla" w:hAnsi="Sakkal Majalla"/>
          <w:sz w:val="34"/>
          <w:rtl/>
        </w:rPr>
      </w:pPr>
      <w:r w:rsidRPr="007A36FD">
        <w:rPr>
          <w:rFonts w:ascii="Sakkal Majalla" w:hAnsi="Sakkal Majalla"/>
          <w:sz w:val="34"/>
          <w:rtl/>
        </w:rPr>
        <w:t>- كسر الحواجز بين المشاركين</w:t>
      </w:r>
    </w:p>
    <w:p w14:paraId="1E91E6C1" w14:textId="77777777" w:rsidR="007A36FD" w:rsidRPr="007A36FD" w:rsidRDefault="007A36FD" w:rsidP="007A36FD">
      <w:pPr>
        <w:rPr>
          <w:rFonts w:ascii="Sakkal Majalla" w:hAnsi="Sakkal Majalla"/>
          <w:sz w:val="34"/>
          <w:rtl/>
        </w:rPr>
      </w:pPr>
      <w:r w:rsidRPr="007A36FD">
        <w:rPr>
          <w:rFonts w:ascii="Sakkal Majalla" w:hAnsi="Sakkal Majalla"/>
          <w:sz w:val="34"/>
          <w:rtl/>
        </w:rPr>
        <w:t>- التعارف بأسلوب يرتبط بموضوع القيادة والإشراف</w:t>
      </w:r>
    </w:p>
    <w:p w14:paraId="017CE859" w14:textId="77777777" w:rsidR="007A36FD" w:rsidRDefault="007A36FD" w:rsidP="007A36FD">
      <w:pPr>
        <w:rPr>
          <w:rFonts w:ascii="Sakkal Majalla" w:hAnsi="Sakkal Majalla"/>
          <w:sz w:val="34"/>
          <w:rtl/>
        </w:rPr>
      </w:pPr>
      <w:r w:rsidRPr="007A36FD">
        <w:rPr>
          <w:rFonts w:ascii="Sakkal Majalla" w:hAnsi="Sakkal Majalla"/>
          <w:sz w:val="34"/>
          <w:rtl/>
        </w:rPr>
        <w:t>- اكتشاف تنوع الخبرات والتوجهات القيادية في المجموعة</w:t>
      </w:r>
    </w:p>
    <w:p w14:paraId="3AA2AB51" w14:textId="79C479AD" w:rsidR="007A36FD" w:rsidRPr="0069571B" w:rsidRDefault="007A36FD" w:rsidP="007A36FD">
      <w:pPr>
        <w:rPr>
          <w:rFonts w:ascii="Sakkal Majalla" w:hAnsi="Sakkal Majalla"/>
          <w:b/>
          <w:bCs/>
          <w:color w:val="008080"/>
          <w:sz w:val="34"/>
          <w:rtl/>
        </w:rPr>
      </w:pPr>
      <w:r w:rsidRPr="0069571B">
        <w:rPr>
          <w:rFonts w:ascii="Sakkal Majalla" w:hAnsi="Sakkal Majalla"/>
          <w:b/>
          <w:bCs/>
          <w:color w:val="008080"/>
          <w:sz w:val="34"/>
          <w:rtl/>
        </w:rPr>
        <w:t>المد</w:t>
      </w:r>
      <w:r w:rsidRPr="0069571B">
        <w:rPr>
          <w:rFonts w:ascii="Sakkal Majalla" w:hAnsi="Sakkal Majalla" w:hint="cs"/>
          <w:b/>
          <w:bCs/>
          <w:color w:val="008080"/>
          <w:sz w:val="34"/>
          <w:rtl/>
        </w:rPr>
        <w:t>ّ</w:t>
      </w:r>
      <w:r w:rsidRPr="0069571B">
        <w:rPr>
          <w:rFonts w:ascii="Sakkal Majalla" w:hAnsi="Sakkal Majalla"/>
          <w:b/>
          <w:bCs/>
          <w:color w:val="008080"/>
          <w:sz w:val="34"/>
          <w:rtl/>
        </w:rPr>
        <w:t>ة:</w:t>
      </w:r>
      <w:r w:rsidRPr="0069571B">
        <w:rPr>
          <w:rFonts w:ascii="Sakkal Majalla" w:hAnsi="Sakkal Majalla" w:hint="cs"/>
          <w:b/>
          <w:bCs/>
          <w:color w:val="008080"/>
          <w:sz w:val="34"/>
          <w:rtl/>
        </w:rPr>
        <w:t xml:space="preserve"> </w:t>
      </w:r>
      <w:r w:rsidRPr="00853CE4">
        <w:rPr>
          <w:rFonts w:ascii="Sakkal Majalla" w:hAnsi="Sakkal Majalla"/>
          <w:b/>
          <w:bCs/>
          <w:color w:val="008080"/>
          <w:sz w:val="34"/>
          <w:rtl/>
        </w:rPr>
        <w:t>30 دقيقة.</w:t>
      </w:r>
    </w:p>
    <w:p w14:paraId="0D9326AF" w14:textId="77777777" w:rsidR="007A36FD" w:rsidRPr="007A36FD" w:rsidRDefault="007A36FD" w:rsidP="007A36FD">
      <w:pPr>
        <w:spacing w:line="259" w:lineRule="auto"/>
        <w:rPr>
          <w:rFonts w:ascii="Sakkal Majalla" w:hAnsi="Sakkal Majalla"/>
          <w:b/>
          <w:bCs/>
          <w:color w:val="008080"/>
          <w:sz w:val="34"/>
          <w:rtl/>
        </w:rPr>
      </w:pPr>
      <w:r w:rsidRPr="007A36FD">
        <w:rPr>
          <w:rFonts w:ascii="Sakkal Majalla" w:hAnsi="Sakkal Majalla"/>
          <w:b/>
          <w:bCs/>
          <w:color w:val="008080"/>
          <w:sz w:val="34"/>
          <w:rtl/>
        </w:rPr>
        <w:t>المواد اللازمة:</w:t>
      </w:r>
    </w:p>
    <w:p w14:paraId="7FF17F10"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بطاقات ملونة (4 ألوان مختلفة)</w:t>
      </w:r>
    </w:p>
    <w:p w14:paraId="6EA4790D"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أقلام</w:t>
      </w:r>
    </w:p>
    <w:p w14:paraId="36C4EBD2"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لوح ورقي</w:t>
      </w:r>
    </w:p>
    <w:p w14:paraId="3B97BA1F"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شريط لاصق</w:t>
      </w:r>
    </w:p>
    <w:p w14:paraId="46CC0124"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ساعة توقيت</w:t>
      </w:r>
    </w:p>
    <w:p w14:paraId="1B549FAB" w14:textId="77777777" w:rsidR="007A36FD" w:rsidRPr="007A36FD" w:rsidRDefault="007A36FD" w:rsidP="007A36FD">
      <w:pPr>
        <w:spacing w:line="259" w:lineRule="auto"/>
        <w:rPr>
          <w:rFonts w:ascii="Sakkal Majalla" w:hAnsi="Sakkal Majalla"/>
          <w:b/>
          <w:bCs/>
          <w:color w:val="008080"/>
          <w:sz w:val="34"/>
          <w:rtl/>
        </w:rPr>
      </w:pPr>
      <w:r w:rsidRPr="007A36FD">
        <w:rPr>
          <w:rFonts w:ascii="Sakkal Majalla" w:hAnsi="Sakkal Majalla"/>
          <w:b/>
          <w:bCs/>
          <w:color w:val="008080"/>
          <w:sz w:val="34"/>
          <w:rtl/>
        </w:rPr>
        <w:t>خطوات التنفيذ:</w:t>
      </w:r>
    </w:p>
    <w:p w14:paraId="187E1194" w14:textId="77777777" w:rsidR="007A36FD" w:rsidRPr="007A36FD" w:rsidRDefault="007A36FD" w:rsidP="007A36FD">
      <w:pPr>
        <w:spacing w:line="259" w:lineRule="auto"/>
        <w:rPr>
          <w:rFonts w:ascii="Sakkal Majalla" w:hAnsi="Sakkal Majalla"/>
          <w:color w:val="C00000"/>
          <w:sz w:val="34"/>
          <w:rtl/>
        </w:rPr>
      </w:pPr>
      <w:r w:rsidRPr="007A36FD">
        <w:rPr>
          <w:rFonts w:ascii="Sakkal Majalla" w:hAnsi="Sakkal Majalla"/>
          <w:color w:val="C00000"/>
          <w:sz w:val="34"/>
          <w:rtl/>
        </w:rPr>
        <w:t>1. الترحيب والتمهيد (3 دقائق):</w:t>
      </w:r>
    </w:p>
    <w:p w14:paraId="377525EB"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يرحب المدرب بالمشاركين ويشرح أهمية التعارف كخطوة أولى في بناء فريق متماسك</w:t>
      </w:r>
    </w:p>
    <w:p w14:paraId="243C8955"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يوضح أن النشاط مصمم للتعرف على بعضهم البعض من منظور قيادي</w:t>
      </w:r>
    </w:p>
    <w:p w14:paraId="416D3701" w14:textId="77777777" w:rsidR="007A36FD" w:rsidRPr="007A36FD" w:rsidRDefault="007A36FD" w:rsidP="007A36FD">
      <w:pPr>
        <w:spacing w:line="259" w:lineRule="auto"/>
        <w:rPr>
          <w:rFonts w:ascii="Sakkal Majalla" w:hAnsi="Sakkal Majalla"/>
          <w:color w:val="C00000"/>
          <w:sz w:val="34"/>
          <w:rtl/>
        </w:rPr>
      </w:pPr>
      <w:r w:rsidRPr="007A36FD">
        <w:rPr>
          <w:rFonts w:ascii="Sakkal Majalla" w:hAnsi="Sakkal Majalla"/>
          <w:color w:val="C00000"/>
          <w:sz w:val="34"/>
          <w:rtl/>
        </w:rPr>
        <w:t>2. توزيع البطاقات (2 دقائق):</w:t>
      </w:r>
    </w:p>
    <w:p w14:paraId="15E3F2E3"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يحصل كل مشارك على 4 بطاقات ملونة:</w:t>
      </w:r>
    </w:p>
    <w:p w14:paraId="64E9B9EA"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بطاقة زرقاء: "قائد ألهمني"</w:t>
      </w:r>
    </w:p>
    <w:p w14:paraId="758E42D6"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بطاقة خضراء: "قيمتي القيادية الأهم"</w:t>
      </w:r>
    </w:p>
    <w:p w14:paraId="6DA6FD1B"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بطاقة صفراء: "تحدٍّ قيادي أواجهه"</w:t>
      </w:r>
    </w:p>
    <w:p w14:paraId="3A48EE45"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بطاقة برتقالية: "هدفي من هذه الدورة"</w:t>
      </w:r>
    </w:p>
    <w:p w14:paraId="1AE9917B" w14:textId="77777777" w:rsidR="007A36FD" w:rsidRPr="007A36FD" w:rsidRDefault="007A36FD" w:rsidP="007A36FD">
      <w:pPr>
        <w:spacing w:line="259" w:lineRule="auto"/>
        <w:rPr>
          <w:rFonts w:ascii="Sakkal Majalla" w:hAnsi="Sakkal Majalla"/>
          <w:color w:val="C00000"/>
          <w:sz w:val="34"/>
          <w:rtl/>
        </w:rPr>
      </w:pPr>
      <w:r w:rsidRPr="007A36FD">
        <w:rPr>
          <w:rFonts w:ascii="Sakkal Majalla" w:hAnsi="Sakkal Majalla"/>
          <w:color w:val="C00000"/>
          <w:sz w:val="34"/>
          <w:rtl/>
        </w:rPr>
        <w:t>3. التفكير الفردي (5 دقائق):</w:t>
      </w:r>
    </w:p>
    <w:p w14:paraId="0D7EC8F2"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lastRenderedPageBreak/>
        <w:t xml:space="preserve">   - يكتب كل مشارك على البطاقات الملونة إجاباته مع توضيح أن الإجابات يجب أن تكون مختصرة (كلمات أو جمل قصيرة)</w:t>
      </w:r>
    </w:p>
    <w:p w14:paraId="53EF944D"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يضيف المشارك اسمه ومسماه الوظيفي على الجانب الآخر من إحدى البطاقات</w:t>
      </w:r>
    </w:p>
    <w:p w14:paraId="29192424" w14:textId="77777777" w:rsidR="007A36FD" w:rsidRPr="007A36FD" w:rsidRDefault="007A36FD" w:rsidP="007A36FD">
      <w:pPr>
        <w:spacing w:line="259" w:lineRule="auto"/>
        <w:rPr>
          <w:rFonts w:ascii="Sakkal Majalla" w:hAnsi="Sakkal Majalla"/>
          <w:color w:val="C00000"/>
          <w:sz w:val="34"/>
          <w:rtl/>
        </w:rPr>
      </w:pPr>
      <w:r w:rsidRPr="007A36FD">
        <w:rPr>
          <w:rFonts w:ascii="Sakkal Majalla" w:hAnsi="Sakkal Majalla"/>
          <w:color w:val="C00000"/>
          <w:sz w:val="34"/>
          <w:rtl/>
        </w:rPr>
        <w:t>4. المجموعات الأولية (7 دقائق):</w:t>
      </w:r>
    </w:p>
    <w:p w14:paraId="448C4E92"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يقسم المشاركون إلى مجموعات من 3-4 أشخاص</w:t>
      </w:r>
    </w:p>
    <w:p w14:paraId="55AF1A8B"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يتبادل أعضاء كل مجموعة التعريف بأنفسهم ومشاركة محتوى بطاقاتهم</w:t>
      </w:r>
    </w:p>
    <w:p w14:paraId="399A28BA"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يبحثون عن نقاط مشتركة بينهم</w:t>
      </w:r>
    </w:p>
    <w:p w14:paraId="6A19466D" w14:textId="77777777" w:rsidR="007A36FD" w:rsidRPr="007A36FD" w:rsidRDefault="007A36FD" w:rsidP="007A36FD">
      <w:pPr>
        <w:spacing w:line="259" w:lineRule="auto"/>
        <w:rPr>
          <w:rFonts w:ascii="Sakkal Majalla" w:hAnsi="Sakkal Majalla"/>
          <w:color w:val="C00000"/>
          <w:sz w:val="34"/>
          <w:rtl/>
        </w:rPr>
      </w:pPr>
      <w:r w:rsidRPr="007A36FD">
        <w:rPr>
          <w:rFonts w:ascii="Sakkal Majalla" w:hAnsi="Sakkal Majalla"/>
          <w:color w:val="C00000"/>
          <w:sz w:val="34"/>
          <w:rtl/>
        </w:rPr>
        <w:t>5. تبديل المجموعات (7 دقائق):</w:t>
      </w:r>
    </w:p>
    <w:p w14:paraId="66AFC226"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يعاد توزيع المشاركين في مجموعات جديدة (يمكن استخدام أسلوب العد أو اختيار بطاقات)</w:t>
      </w:r>
    </w:p>
    <w:p w14:paraId="7FB823FC"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يكرر المشاركون عملية التعريف والمشاركة، لكن يضيفون شيئًا تعلموه من المجموعة السابقة</w:t>
      </w:r>
    </w:p>
    <w:p w14:paraId="5649883C" w14:textId="77777777" w:rsidR="007A36FD" w:rsidRPr="007A36FD" w:rsidRDefault="007A36FD" w:rsidP="007A36FD">
      <w:pPr>
        <w:spacing w:line="259" w:lineRule="auto"/>
        <w:rPr>
          <w:rFonts w:ascii="Sakkal Majalla" w:hAnsi="Sakkal Majalla"/>
          <w:color w:val="C00000"/>
          <w:sz w:val="34"/>
          <w:rtl/>
        </w:rPr>
      </w:pPr>
      <w:r w:rsidRPr="007A36FD">
        <w:rPr>
          <w:rFonts w:ascii="Sakkal Majalla" w:hAnsi="Sakkal Majalla"/>
          <w:color w:val="C00000"/>
          <w:sz w:val="34"/>
          <w:rtl/>
        </w:rPr>
        <w:t>6. المشاركة الجماعية (5 دقائق):</w:t>
      </w:r>
    </w:p>
    <w:p w14:paraId="5DFC5237"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يعود الجميع لدائرة كبيرة</w:t>
      </w:r>
    </w:p>
    <w:p w14:paraId="33EB01D1"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يطلب المدرب من متطوعين مشاركة أمر مثير للاهتمام اكتشفوه عن أحد زملائهم</w:t>
      </w:r>
    </w:p>
    <w:p w14:paraId="59B16FBD"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يمكن طلب رفع الأيدي من المشاركين الذين يتفقون مع قيم أو تحديات معينة ظهرت بشكل متكرر</w:t>
      </w:r>
    </w:p>
    <w:p w14:paraId="07188413" w14:textId="77777777" w:rsidR="007A36FD" w:rsidRPr="007A36FD" w:rsidRDefault="007A36FD" w:rsidP="007A36FD">
      <w:pPr>
        <w:spacing w:line="259" w:lineRule="auto"/>
        <w:rPr>
          <w:rFonts w:ascii="Sakkal Majalla" w:hAnsi="Sakkal Majalla"/>
          <w:color w:val="C00000"/>
          <w:sz w:val="34"/>
          <w:rtl/>
        </w:rPr>
      </w:pPr>
      <w:r w:rsidRPr="007A36FD">
        <w:rPr>
          <w:rFonts w:ascii="Sakkal Majalla" w:hAnsi="Sakkal Majalla"/>
          <w:color w:val="C00000"/>
          <w:sz w:val="34"/>
          <w:rtl/>
        </w:rPr>
        <w:t>7. التوثيق والختام (3 دقائق):</w:t>
      </w:r>
    </w:p>
    <w:p w14:paraId="528F7B48"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يلصق المشاركون بطاقاتهم على لوح كبير مقسم إلى أقسام (قادة ملهمون، قيم، تحديات، أهداف)</w:t>
      </w:r>
    </w:p>
    <w:p w14:paraId="657963B4"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يلخص المدرب الاتجاهات العامة ويربطها بمحتوى الدورة</w:t>
      </w:r>
    </w:p>
    <w:p w14:paraId="7CF2D577"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يؤكد المدرب على قيمة تنوع الخبرات والتوجهات في المجموعة</w:t>
      </w:r>
    </w:p>
    <w:p w14:paraId="08DA46DE" w14:textId="0F1E0E22" w:rsidR="00BD5495" w:rsidRDefault="00BD5495" w:rsidP="002A078C">
      <w:pPr>
        <w:rPr>
          <w:rFonts w:ascii="Sakkal Majalla" w:hAnsi="Sakkal Majalla"/>
          <w:sz w:val="34"/>
          <w:rtl/>
        </w:rPr>
      </w:pPr>
    </w:p>
    <w:p w14:paraId="38DD5E42" w14:textId="77777777" w:rsidR="00BD5495" w:rsidRDefault="00BD5495" w:rsidP="00BD5495">
      <w:pPr>
        <w:rPr>
          <w:rFonts w:ascii="Sakkal Majalla" w:hAnsi="Sakkal Majalla"/>
          <w:sz w:val="34"/>
          <w:rtl/>
          <w:lang w:bidi="ar-EG"/>
        </w:rPr>
      </w:pPr>
    </w:p>
    <w:p w14:paraId="25FC24A9" w14:textId="77777777" w:rsidR="007A36FD" w:rsidRPr="006F4534" w:rsidRDefault="007A36FD" w:rsidP="007A36FD">
      <w:pPr>
        <w:keepNext/>
        <w:pageBreakBefore/>
        <w:rPr>
          <w:rFonts w:ascii="Sakkal Majalla" w:hAnsi="Sakkal Majalla"/>
          <w:b/>
          <w:bCs/>
          <w:color w:val="008080"/>
          <w:sz w:val="32"/>
          <w:szCs w:val="32"/>
        </w:rPr>
      </w:pPr>
      <w:r w:rsidRPr="005E1D24">
        <w:rPr>
          <w:rFonts w:eastAsia="Times New Roman" w:cs="Times New Roman"/>
          <w:b/>
          <w:bCs/>
          <w:noProof/>
          <w:sz w:val="36"/>
          <w:szCs w:val="36"/>
        </w:rPr>
        <w:lastRenderedPageBreak/>
        <mc:AlternateContent>
          <mc:Choice Requires="wpg">
            <w:drawing>
              <wp:inline distT="0" distB="0" distL="0" distR="0" wp14:anchorId="632D4B1C" wp14:editId="5BA754FA">
                <wp:extent cx="5711825" cy="748003"/>
                <wp:effectExtent l="0" t="0" r="22225" b="14605"/>
                <wp:docPr id="170"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71" name="مجموعة 881967268"/>
                        <wpg:cNvGrpSpPr/>
                        <wpg:grpSpPr>
                          <a:xfrm>
                            <a:off x="0" y="159523"/>
                            <a:ext cx="5711825" cy="588477"/>
                            <a:chOff x="0" y="159448"/>
                            <a:chExt cx="6312597" cy="652243"/>
                          </a:xfrm>
                        </wpg:grpSpPr>
                        <wps:wsp>
                          <wps:cNvPr id="172"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3" name="مربع نص 2043426344"/>
                          <wps:cNvSpPr txBox="1"/>
                          <wps:spPr>
                            <a:xfrm>
                              <a:off x="817519" y="159448"/>
                              <a:ext cx="2073788" cy="453954"/>
                            </a:xfrm>
                            <a:prstGeom prst="rect">
                              <a:avLst/>
                            </a:prstGeom>
                            <a:noFill/>
                          </wps:spPr>
                          <wps:txbx>
                            <w:txbxContent>
                              <w:p w14:paraId="65345E5F" w14:textId="77777777" w:rsidR="007A36FD" w:rsidRPr="00724F18" w:rsidRDefault="007A36FD" w:rsidP="007A36FD">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wps:txbx>
                          <wps:bodyPr wrap="square" rtlCol="1">
                            <a:spAutoFit/>
                          </wps:bodyPr>
                        </wps:wsp>
                        <wps:wsp>
                          <wps:cNvPr id="178"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79" name="Picture 179" descr="Light bulb "/>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32D4B1C" id="Group 13" o:spid="_x0000_s1074"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">
                <v:group id="مجموعة 881967268" o:spid="_x0000_s1075"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roundrect id="مستطيل مستدير الزوايا 769901" o:spid="_x0000_s1076"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" fillcolor="#168489" strokecolor="#168489" strokeweight="1pt">
                    <v:stroke joinstyle="miter"/>
                  </v:roundrect>
                  <v:shape id="مربع نص 2043426344" o:spid="_x0000_s1077"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" filled="f" stroked="f">
                    <v:textbox style="mso-fit-shape-to-text:t">
                      <w:txbxContent>
                        <w:p w14:paraId="65345E5F" w14:textId="77777777" w:rsidR="007A36FD" w:rsidRPr="00724F18" w:rsidRDefault="007A36FD" w:rsidP="007A36FD">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v:textbox>
                  </v:shape>
                  <v:roundrect id="مستطيل مستدير الزوايا 769903" o:spid="_x0000_s1078"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" fillcolor="#168489" strokecolor="#168489" strokeweight="1pt">
                    <v:stroke joinstyle="miter"/>
                  </v:roundrect>
                </v:group>
                <v:shape id="Picture 179" o:spid="_x0000_s1079"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">
                  <v:imagedata r:id="rId58" o:title="Light bulb "/>
                </v:shape>
                <w10:anchorlock/>
              </v:group>
            </w:pict>
          </mc:Fallback>
        </mc:AlternateContent>
      </w:r>
    </w:p>
    <w:p w14:paraId="2B465119" w14:textId="1B20BDCD" w:rsidR="007A36FD" w:rsidRPr="007A36FD" w:rsidRDefault="007A36FD" w:rsidP="007A36FD">
      <w:pPr>
        <w:spacing w:line="259" w:lineRule="auto"/>
        <w:rPr>
          <w:rFonts w:ascii="Sakkal Majalla" w:hAnsi="Sakkal Majalla"/>
          <w:sz w:val="34"/>
          <w:rtl/>
        </w:rPr>
      </w:pPr>
      <w:r w:rsidRPr="007A36FD">
        <w:rPr>
          <w:rtl/>
        </w:rPr>
        <w:t xml:space="preserve"> </w:t>
      </w:r>
      <w:r w:rsidRPr="007A36FD">
        <w:rPr>
          <w:rFonts w:ascii="Sakkal Majalla" w:hAnsi="Sakkal Majalla"/>
          <w:sz w:val="34"/>
          <w:rtl/>
        </w:rPr>
        <w:t xml:space="preserve">مرحباً بكم في الجلسة الأولى من دورتنا التدريبية حول "أساسيات القيادة والإشراف الفعّال". تُعدّ القيادة الفعّالة حجر الزاوية في نجاح أي مؤسسة، وهي مهارة يمكن تطويرها من خلال الممارسة والتعلّم المستمر. </w:t>
      </w:r>
    </w:p>
    <w:p w14:paraId="53B9D4AC"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في هذه الجلسة، سنتناول المفاهيم الأساسية للقيادة والإشراف، ونستكشف الأنماط القيادية المختلفة، والصفات التي تميّز القادة الناجحين، بالإضافة إلى الأدوار والمسؤوليات الأساسية للمشرف الفعّال.</w:t>
      </w:r>
    </w:p>
    <w:p w14:paraId="329E8B44" w14:textId="7C86A020" w:rsidR="007A36FD" w:rsidRPr="005E1D24" w:rsidRDefault="007A36FD" w:rsidP="007A36FD">
      <w:pPr>
        <w:keepNext/>
        <w:pageBreakBefore/>
        <w:spacing w:line="259" w:lineRule="auto"/>
        <w:rPr>
          <w:rFonts w:ascii="Sakkal Majalla" w:hAnsi="Sakkal Majalla"/>
          <w:b/>
          <w:bCs/>
          <w:color w:val="FF0000"/>
          <w:sz w:val="32"/>
          <w:szCs w:val="32"/>
          <w:rtl/>
        </w:rPr>
      </w:pPr>
      <w:r w:rsidRPr="005E1D24">
        <w:rPr>
          <w:b/>
          <w:bCs/>
          <w:noProof/>
          <w:color w:val="FF0000"/>
        </w:rPr>
        <w:lastRenderedPageBreak/>
        <mc:AlternateContent>
          <mc:Choice Requires="wpg">
            <w:drawing>
              <wp:inline distT="0" distB="0" distL="0" distR="0" wp14:anchorId="012AB5A1" wp14:editId="5E86A539">
                <wp:extent cx="5537836" cy="992761"/>
                <wp:effectExtent l="0" t="0" r="0" b="0"/>
                <wp:docPr id="1608695461"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608695462" name="Group 1608695462"/>
                        <wpg:cNvGrpSpPr/>
                        <wpg:grpSpPr>
                          <a:xfrm>
                            <a:off x="1" y="0"/>
                            <a:ext cx="5537836" cy="992761"/>
                            <a:chOff x="0" y="0"/>
                            <a:chExt cx="5538027" cy="992804"/>
                          </a:xfrm>
                        </wpg:grpSpPr>
                        <wps:wsp>
                          <wps:cNvPr id="1608695463" name="TextBox 4"/>
                          <wps:cNvSpPr txBox="1"/>
                          <wps:spPr>
                            <a:xfrm>
                              <a:off x="4688958" y="456229"/>
                              <a:ext cx="849069" cy="536575"/>
                            </a:xfrm>
                            <a:prstGeom prst="rect">
                              <a:avLst/>
                            </a:prstGeom>
                            <a:noFill/>
                          </wps:spPr>
                          <wps:txbx>
                            <w:txbxContent>
                              <w:p w14:paraId="25153D1A" w14:textId="77777777" w:rsidR="007A36FD" w:rsidRDefault="007A36FD" w:rsidP="007A36FD">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608695464"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465" name="TextBox 7"/>
                          <wps:cNvSpPr txBox="1"/>
                          <wps:spPr>
                            <a:xfrm>
                              <a:off x="0" y="203938"/>
                              <a:ext cx="4493415" cy="536598"/>
                            </a:xfrm>
                            <a:prstGeom prst="rect">
                              <a:avLst/>
                            </a:prstGeom>
                            <a:noFill/>
                          </wps:spPr>
                          <wps:txbx>
                            <w:txbxContent>
                              <w:p w14:paraId="3AD5E48A" w14:textId="77777777" w:rsidR="007A36FD" w:rsidRDefault="007A36FD" w:rsidP="007A36FD">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608695466" name="Picture 1608695466" descr="Brainstorming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12AB5A1" id="Group 63" o:spid="_x0000_s1080"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">
                <v:group id="Group 1608695462" o:spid="_x0000_s1081"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">
                  <v:shape id="TextBox 4" o:spid="_x0000_s1082"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" filled="f" stroked="f">
                    <v:textbox style="mso-fit-shape-to-text:t">
                      <w:txbxContent>
                        <w:p w14:paraId="25153D1A" w14:textId="77777777" w:rsidR="007A36FD" w:rsidRDefault="007A36FD" w:rsidP="007A36FD">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083"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" fillcolor="#168489" stroked="f" strokeweight="1pt">
                    <v:stroke joinstyle="miter"/>
                  </v:roundrect>
                  <v:shape id="TextBox 7" o:spid="_x0000_s1084"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" filled="f" stroked="f">
                    <v:textbox style="mso-fit-shape-to-text:t">
                      <w:txbxContent>
                        <w:p w14:paraId="3AD5E48A" w14:textId="77777777" w:rsidR="007A36FD" w:rsidRDefault="007A36FD" w:rsidP="007A36FD">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1085"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">
                  <v:imagedata r:id="rId60" o:title="Brainstorming "/>
                </v:shape>
                <w10:anchorlock/>
              </v:group>
            </w:pict>
          </mc:Fallback>
        </mc:AlternateContent>
      </w:r>
    </w:p>
    <w:p w14:paraId="18F95AA0" w14:textId="77777777" w:rsidR="007A36FD" w:rsidRDefault="007A36FD" w:rsidP="007A36FD">
      <w:pPr>
        <w:rPr>
          <w:rFonts w:ascii="Sakkal Majalla" w:hAnsi="Sakkal Majalla"/>
          <w:sz w:val="34"/>
          <w:rtl/>
        </w:rPr>
      </w:pPr>
      <w:r w:rsidRPr="005E1D24">
        <w:rPr>
          <w:noProof/>
          <w:sz w:val="34"/>
        </w:rPr>
        <w:drawing>
          <wp:anchor distT="0" distB="0" distL="114300" distR="114300" simplePos="0" relativeHeight="252811264" behindDoc="0" locked="0" layoutInCell="1" allowOverlap="1" wp14:anchorId="6E7D5D56" wp14:editId="5A72AB8B">
            <wp:simplePos x="0" y="0"/>
            <wp:positionH relativeFrom="margin">
              <wp:align>right</wp:align>
            </wp:positionH>
            <wp:positionV relativeFrom="paragraph">
              <wp:posOffset>11801</wp:posOffset>
            </wp:positionV>
            <wp:extent cx="457200" cy="457200"/>
            <wp:effectExtent l="0" t="0" r="0" b="0"/>
            <wp:wrapSquare wrapText="bothSides"/>
            <wp:docPr id="1608695468"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E1D24">
        <w:rPr>
          <w:rFonts w:hint="cs"/>
          <w:color w:val="168489"/>
          <w:sz w:val="34"/>
          <w:rtl/>
        </w:rPr>
        <w:t>السؤال:</w:t>
      </w:r>
      <w:r w:rsidRPr="005E1D24">
        <w:rPr>
          <w:rFonts w:hint="cs"/>
          <w:sz w:val="34"/>
          <w:rtl/>
        </w:rPr>
        <w:t xml:space="preserve"> </w:t>
      </w:r>
      <w:r w:rsidRPr="007A36FD">
        <w:rPr>
          <w:rFonts w:ascii="Sakkal Majalla" w:hAnsi="Sakkal Majalla"/>
          <w:sz w:val="34"/>
          <w:rtl/>
        </w:rPr>
        <w:t>"ما الفرق بين القائد والمدير في نظرك؟ وهل يمكن لشخص واحد أن يجمع بين الصفتين"؟</w:t>
      </w:r>
    </w:p>
    <w:p w14:paraId="5C9AFC3D" w14:textId="592FC730" w:rsidR="007A36FD" w:rsidRPr="005E1D24" w:rsidRDefault="007A36FD" w:rsidP="007A36FD">
      <w:pPr>
        <w:rPr>
          <w:rFonts w:ascii="Sakkal Majalla" w:hAnsi="Sakkal Majalla"/>
          <w:sz w:val="34"/>
          <w:rtl/>
        </w:rPr>
      </w:pPr>
      <w:r w:rsidRPr="005E1D24">
        <w:rPr>
          <w:noProof/>
        </w:rPr>
        <w:drawing>
          <wp:anchor distT="0" distB="0" distL="114300" distR="114300" simplePos="0" relativeHeight="252810240" behindDoc="0" locked="0" layoutInCell="1" allowOverlap="1" wp14:anchorId="7C2BE4B6" wp14:editId="3AF20591">
            <wp:simplePos x="0" y="0"/>
            <wp:positionH relativeFrom="margin">
              <wp:align>right</wp:align>
            </wp:positionH>
            <wp:positionV relativeFrom="paragraph">
              <wp:posOffset>310515</wp:posOffset>
            </wp:positionV>
            <wp:extent cx="361315" cy="361315"/>
            <wp:effectExtent l="0" t="0" r="635" b="635"/>
            <wp:wrapSquare wrapText="bothSides"/>
            <wp:docPr id="1608695467" name="Picture 1608695467" descr="Back in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ack in time "/>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CB9071" w14:textId="77777777" w:rsidR="007A36FD" w:rsidRPr="005E1D24" w:rsidRDefault="007A36FD" w:rsidP="007A36FD">
      <w:pPr>
        <w:rPr>
          <w:rtl/>
        </w:rPr>
      </w:pPr>
      <w:r w:rsidRPr="005E1D24">
        <w:rPr>
          <w:rFonts w:hint="cs"/>
          <w:color w:val="168489"/>
          <w:rtl/>
        </w:rPr>
        <w:t>المدّة الزمنية:</w:t>
      </w:r>
      <w:r w:rsidRPr="005E1D24">
        <w:rPr>
          <w:rFonts w:hint="cs"/>
          <w:rtl/>
        </w:rPr>
        <w:t xml:space="preserve"> 15 دقائق.</w:t>
      </w:r>
    </w:p>
    <w:p w14:paraId="5C71288C" w14:textId="77777777" w:rsidR="007A36FD" w:rsidRPr="005E1D24" w:rsidRDefault="007A36FD" w:rsidP="007A36FD">
      <w:pPr>
        <w:rPr>
          <w:color w:val="168489"/>
        </w:rPr>
      </w:pPr>
      <w:r w:rsidRPr="005E1D24">
        <w:rPr>
          <w:noProof/>
        </w:rPr>
        <w:drawing>
          <wp:anchor distT="0" distB="0" distL="114300" distR="114300" simplePos="0" relativeHeight="252812288" behindDoc="0" locked="0" layoutInCell="1" allowOverlap="1" wp14:anchorId="71CC516E" wp14:editId="465CED49">
            <wp:simplePos x="0" y="0"/>
            <wp:positionH relativeFrom="margin">
              <wp:align>right</wp:align>
            </wp:positionH>
            <wp:positionV relativeFrom="paragraph">
              <wp:posOffset>106680</wp:posOffset>
            </wp:positionV>
            <wp:extent cx="439420" cy="439420"/>
            <wp:effectExtent l="0" t="0" r="0" b="0"/>
            <wp:wrapSquare wrapText="bothSides"/>
            <wp:docPr id="1608695469" name="Picture 1608695469"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2D7978" w14:textId="77777777" w:rsidR="007A36FD" w:rsidRPr="005E1D24" w:rsidRDefault="007A36FD" w:rsidP="007A36FD">
      <w:pPr>
        <w:tabs>
          <w:tab w:val="left" w:pos="1272"/>
        </w:tabs>
        <w:rPr>
          <w:color w:val="168489"/>
          <w:rtl/>
        </w:rPr>
      </w:pPr>
      <w:r w:rsidRPr="005E1D24">
        <w:rPr>
          <w:color w:val="168489"/>
          <w:rtl/>
        </w:rPr>
        <w:t>بعض الإجابات النموذجيّة</w:t>
      </w:r>
      <w:r w:rsidRPr="005E1D24">
        <w:rPr>
          <w:rFonts w:hint="cs"/>
          <w:color w:val="168489"/>
          <w:rtl/>
        </w:rPr>
        <w:t>:</w:t>
      </w:r>
      <w:r w:rsidRPr="005E1D24">
        <w:rPr>
          <w:color w:val="168489"/>
          <w:rtl/>
        </w:rPr>
        <w:tab/>
      </w:r>
    </w:p>
    <w:p w14:paraId="16946E9F"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1. القائد يُلهم، بينما المدير يُدير:</w:t>
      </w:r>
    </w:p>
    <w:p w14:paraId="57648EC5"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القائد يركّز على رؤية المستقبل ويُحفّز الآخرين لتحقيقها.</w:t>
      </w:r>
    </w:p>
    <w:p w14:paraId="47C60092"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المدير يركّز على تنظيم الموارد وتخطيط المهام اليومية.</w:t>
      </w:r>
    </w:p>
    <w:p w14:paraId="1210B530"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2. القائد يبتكر، بينما المدير ينفّذ:</w:t>
      </w:r>
    </w:p>
    <w:p w14:paraId="2603A53E"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القائد يسعى للتغيير والابتكار ويتحدّى الوضع الراهن.</w:t>
      </w:r>
    </w:p>
    <w:p w14:paraId="74E6F4D7"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المدير يحافظ على الاستقرار ويضمن تنفيذ العمليات وفق الخطط الموضوعة.</w:t>
      </w:r>
    </w:p>
    <w:p w14:paraId="5B4BDA95"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3. القائد يركّز على الأشخاص، بينما المدير يركّز على النظام:</w:t>
      </w:r>
    </w:p>
    <w:p w14:paraId="080D7759"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القائد يهتمّ بتطوير الأفراد وبناء العلاقات والثقة.</w:t>
      </w:r>
    </w:p>
    <w:p w14:paraId="07A8566B"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المدير يهتمّ بالهياكل والإجراءات والنتائج.</w:t>
      </w:r>
    </w:p>
    <w:p w14:paraId="60080C7A"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4. الجمع بين الصفتين:</w:t>
      </w:r>
    </w:p>
    <w:p w14:paraId="2FD39AB5"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نعم، يمكن للشخص أن يجمع بين صفات القائد والمدير.</w:t>
      </w:r>
    </w:p>
    <w:p w14:paraId="63E2EB4B"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القائد الفعّال هو من يستطيع التنقّل بين الدورين حسب متطلّبات الموقف.</w:t>
      </w:r>
    </w:p>
    <w:p w14:paraId="13697869"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أفضل القادة هم من يملكون المهارات الإدارية الجيدة، وأفضل المديرين هم من يتمتّعون بصفات قيادية.</w:t>
      </w:r>
    </w:p>
    <w:p w14:paraId="04852EFD" w14:textId="77777777" w:rsidR="007A36FD" w:rsidRPr="00D2067C" w:rsidRDefault="007A36FD" w:rsidP="007A36FD">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7607DAF7" wp14:editId="013CE5B9">
                <wp:extent cx="5731510" cy="895350"/>
                <wp:effectExtent l="0" t="0" r="21590" b="19050"/>
                <wp:docPr id="1338348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58018654" name="صورة 38"/>
                          <pic:cNvPicPr/>
                        </pic:nvPicPr>
                        <pic:blipFill>
                          <a:blip r:embed="rId6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55115518" name="مجموعة 39"/>
                        <wpg:cNvGrpSpPr/>
                        <wpg:grpSpPr>
                          <a:xfrm>
                            <a:off x="0" y="0"/>
                            <a:ext cx="5731510" cy="895350"/>
                            <a:chOff x="0" y="0"/>
                            <a:chExt cx="5878196" cy="918845"/>
                          </a:xfrm>
                        </wpg:grpSpPr>
                        <wpg:grpSp>
                          <wpg:cNvPr id="131085855" name="مجموعة 40"/>
                          <wpg:cNvGrpSpPr/>
                          <wpg:grpSpPr>
                            <a:xfrm>
                              <a:off x="0" y="0"/>
                              <a:ext cx="5878196" cy="918845"/>
                              <a:chOff x="0" y="0"/>
                              <a:chExt cx="6240348" cy="919070"/>
                            </a:xfrm>
                          </wpg:grpSpPr>
                          <wpg:grpSp>
                            <wpg:cNvPr id="778220593" name="مجموعة 41"/>
                            <wpg:cNvGrpSpPr/>
                            <wpg:grpSpPr>
                              <a:xfrm>
                                <a:off x="0" y="169208"/>
                                <a:ext cx="5433072" cy="580613"/>
                                <a:chOff x="0" y="169208"/>
                                <a:chExt cx="5433072" cy="580613"/>
                              </a:xfrm>
                            </wpg:grpSpPr>
                            <wps:wsp>
                              <wps:cNvPr id="70616962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593541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562773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41977133" name="مربع نص 41"/>
                          <wps:cNvSpPr txBox="1"/>
                          <wps:spPr>
                            <a:xfrm>
                              <a:off x="204484" y="257055"/>
                              <a:ext cx="4616071" cy="387740"/>
                            </a:xfrm>
                            <a:prstGeom prst="rect">
                              <a:avLst/>
                            </a:prstGeom>
                            <a:noFill/>
                          </wps:spPr>
                          <wps:txbx>
                            <w:txbxContent>
                              <w:p w14:paraId="3AAD50A9" w14:textId="6271D242" w:rsidR="007A36FD" w:rsidRDefault="007A36FD" w:rsidP="007A36FD">
                                <w:pPr>
                                  <w:rPr>
                                    <w:rFonts w:eastAsia="Calibri" w:hAnsi="Adobe Arabic" w:cs="Adobe Arabic"/>
                                    <w:b/>
                                    <w:bCs/>
                                    <w:color w:val="FFFFFF"/>
                                    <w:kern w:val="24"/>
                                    <w:sz w:val="36"/>
                                    <w:szCs w:val="36"/>
                                    <w:lang w:bidi="ar-EG"/>
                                  </w:rPr>
                                </w:pPr>
                                <w:r w:rsidRPr="007A36FD">
                                  <w:rPr>
                                    <w:rFonts w:eastAsia="Calibri" w:hAnsi="Adobe Arabic" w:cs="Adobe Arabic"/>
                                    <w:b/>
                                    <w:bCs/>
                                    <w:color w:val="FFFFFF"/>
                                    <w:kern w:val="24"/>
                                    <w:sz w:val="36"/>
                                    <w:szCs w:val="36"/>
                                    <w:rtl/>
                                    <w:lang w:bidi="ar-EG"/>
                                  </w:rPr>
                                  <w:t>مفهوم القيادة والإشراف والفرق بينهما</w:t>
                                </w:r>
                              </w:p>
                            </w:txbxContent>
                          </wps:txbx>
                          <wps:bodyPr wrap="square" rtlCol="1">
                            <a:spAutoFit/>
                          </wps:bodyPr>
                        </wps:wsp>
                      </wpg:grpSp>
                    </wpg:wgp>
                  </a:graphicData>
                </a:graphic>
              </wp:inline>
            </w:drawing>
          </mc:Choice>
          <mc:Fallback>
            <w:pict>
              <v:group w14:anchorId="7607DAF7" id="مجموعة 11" o:spid="_x0000_s108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">
                <v:shape id="صورة 38" o:spid="_x0000_s108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">
                  <v:imagedata r:id="rId64" o:title=""/>
                </v:shape>
                <v:group id="مجموعة 39" o:spid="_x0000_s10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">
                  <v:group id="مجموعة 40" o:spid="_x0000_s10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">
                    <v:group id="مجموعة 41" o:spid="_x0000_s10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">
                      <v:shape id="شكل حر 42" o:spid="_x0000_s10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" fillcolor="#168489" stroked="f" strokeweight="1pt">
                        <v:stroke joinstyle="miter"/>
                      </v:roundrect>
                    </v:group>
                    <v:oval id="شكل بيضاوي 44" o:spid="_x0000_s10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" filled="f" strokecolor="#a5a5a5 [2092]" strokeweight="1pt">
                      <v:stroke joinstyle="miter"/>
                    </v:oval>
                  </v:group>
                  <v:shape id="مربع نص 41" o:spid="_x0000_s109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" filled="f" stroked="f">
                    <v:textbox style="mso-fit-shape-to-text:t">
                      <w:txbxContent>
                        <w:p w14:paraId="3AAD50A9" w14:textId="6271D242" w:rsidR="007A36FD" w:rsidRDefault="007A36FD" w:rsidP="007A36FD">
                          <w:pPr>
                            <w:rPr>
                              <w:rFonts w:eastAsia="Calibri" w:hAnsi="Adobe Arabic" w:cs="Adobe Arabic"/>
                              <w:b/>
                              <w:bCs/>
                              <w:color w:val="FFFFFF"/>
                              <w:kern w:val="24"/>
                              <w:sz w:val="36"/>
                              <w:szCs w:val="36"/>
                              <w:lang w:bidi="ar-EG"/>
                            </w:rPr>
                          </w:pPr>
                          <w:r w:rsidRPr="007A36FD">
                            <w:rPr>
                              <w:rFonts w:eastAsia="Calibri" w:hAnsi="Adobe Arabic" w:cs="Adobe Arabic"/>
                              <w:b/>
                              <w:bCs/>
                              <w:color w:val="FFFFFF"/>
                              <w:kern w:val="24"/>
                              <w:sz w:val="36"/>
                              <w:szCs w:val="36"/>
                              <w:rtl/>
                              <w:lang w:bidi="ar-EG"/>
                            </w:rPr>
                            <w:t>مفهوم القيادة والإشراف والفرق بينهما</w:t>
                          </w:r>
                        </w:p>
                      </w:txbxContent>
                    </v:textbox>
                  </v:shape>
                </v:group>
                <w10:anchorlock/>
              </v:group>
            </w:pict>
          </mc:Fallback>
        </mc:AlternateContent>
      </w:r>
    </w:p>
    <w:p w14:paraId="13E32C8B" w14:textId="77777777" w:rsidR="007A36FD" w:rsidRPr="007A36FD" w:rsidRDefault="007A36FD" w:rsidP="007A36FD">
      <w:pPr>
        <w:spacing w:line="259" w:lineRule="auto"/>
        <w:rPr>
          <w:rFonts w:ascii="Adobe Arabic" w:hAnsi="Adobe Arabic" w:cs="Adobe Arabic"/>
          <w:b/>
          <w:bCs/>
          <w:color w:val="008080"/>
          <w:sz w:val="36"/>
          <w:szCs w:val="36"/>
          <w:rtl/>
        </w:rPr>
      </w:pPr>
      <w:r w:rsidRPr="00B97BDC">
        <w:rPr>
          <w:rFonts w:ascii="Adobe Arabic" w:hAnsi="Adobe Arabic" w:cs="Adobe Arabic"/>
          <w:b/>
          <w:bCs/>
          <w:noProof/>
          <w:color w:val="1E3D6A"/>
          <w:sz w:val="36"/>
          <w:szCs w:val="36"/>
        </w:rPr>
        <mc:AlternateContent>
          <mc:Choice Requires="wpg">
            <w:drawing>
              <wp:anchor distT="0" distB="0" distL="114300" distR="114300" simplePos="0" relativeHeight="252813312" behindDoc="0" locked="0" layoutInCell="1" allowOverlap="1" wp14:anchorId="03B6A882" wp14:editId="74585819">
                <wp:simplePos x="0" y="0"/>
                <wp:positionH relativeFrom="column">
                  <wp:posOffset>5143500</wp:posOffset>
                </wp:positionH>
                <wp:positionV relativeFrom="paragraph">
                  <wp:posOffset>635</wp:posOffset>
                </wp:positionV>
                <wp:extent cx="582930" cy="474345"/>
                <wp:effectExtent l="0" t="0" r="7620" b="20955"/>
                <wp:wrapSquare wrapText="bothSides"/>
                <wp:docPr id="105619853"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508420298" name="Picture 388507670" descr="Problem "/>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95222963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DF5BC73" id="Group 29" o:spid="_x0000_s1026" style="position:absolute;margin-left:405pt;margin-top:.05pt;width:45.9pt;height:37.35pt;z-index:252813312"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">
                  <v:imagedata r:id="rId3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" fillcolor="#168489" strokecolor="#168489" strokeweight="1pt">
                  <v:stroke joinstyle="miter"/>
                </v:roundrect>
                <w10:wrap type="square"/>
              </v:group>
            </w:pict>
          </mc:Fallback>
        </mc:AlternateContent>
      </w:r>
      <w:r w:rsidRPr="007A36FD">
        <w:rPr>
          <w:rFonts w:ascii="Adobe Arabic" w:hAnsi="Adobe Arabic" w:cs="Adobe Arabic"/>
          <w:b/>
          <w:bCs/>
          <w:color w:val="008080"/>
          <w:sz w:val="36"/>
          <w:szCs w:val="36"/>
          <w:rtl/>
        </w:rPr>
        <w:t xml:space="preserve"> مفهوم القيادة</w:t>
      </w:r>
    </w:p>
    <w:p w14:paraId="0D308AF2" w14:textId="6D682B08" w:rsidR="007A36FD" w:rsidRPr="007A36FD" w:rsidRDefault="00264EC8"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65536" behindDoc="0" locked="0" layoutInCell="1" allowOverlap="1" wp14:anchorId="6CA96645" wp14:editId="06AE8159">
            <wp:simplePos x="0" y="0"/>
            <wp:positionH relativeFrom="column">
              <wp:posOffset>-90055</wp:posOffset>
            </wp:positionH>
            <wp:positionV relativeFrom="paragraph">
              <wp:posOffset>482888</wp:posOffset>
            </wp:positionV>
            <wp:extent cx="2378075" cy="1296670"/>
            <wp:effectExtent l="0" t="0" r="3175" b="0"/>
            <wp:wrapSquare wrapText="bothSides"/>
            <wp:docPr id="1242474091" name="صورة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474091" name="صورة 124247409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378075" cy="1296670"/>
                    </a:xfrm>
                    <a:prstGeom prst="rect">
                      <a:avLst/>
                    </a:prstGeom>
                  </pic:spPr>
                </pic:pic>
              </a:graphicData>
            </a:graphic>
            <wp14:sizeRelH relativeFrom="margin">
              <wp14:pctWidth>0</wp14:pctWidth>
            </wp14:sizeRelH>
            <wp14:sizeRelV relativeFrom="margin">
              <wp14:pctHeight>0</wp14:pctHeight>
            </wp14:sizeRelV>
          </wp:anchor>
        </w:drawing>
      </w:r>
      <w:r w:rsidR="007A36FD" w:rsidRPr="007A36FD">
        <w:rPr>
          <w:rFonts w:ascii="Sakkal Majalla" w:hAnsi="Sakkal Majalla"/>
          <w:sz w:val="34"/>
          <w:rtl/>
        </w:rPr>
        <w:t>القيادة هي عملية التأثير في الآخرين وتوجيههم نحو تحقيق أهداف مشتركة. وكما يقول جون ماكسويل، الخبير في القيادة: "القيادة هي التأثير، لا أكثر ولا أقل." القيادة تتجاوز السلطة الرسمية، وتعتمد على القدرة على الإلهام والتحفيز وبناء الرؤية المشتركة.</w:t>
      </w:r>
    </w:p>
    <w:p w14:paraId="1A4F0D1B" w14:textId="43995021" w:rsidR="007A36FD" w:rsidRPr="007A36FD" w:rsidRDefault="007A36FD" w:rsidP="007A36FD">
      <w:pPr>
        <w:spacing w:line="259" w:lineRule="auto"/>
        <w:rPr>
          <w:rFonts w:ascii="Adobe Arabic" w:hAnsi="Adobe Arabic" w:cs="Adobe Arabic"/>
          <w:b/>
          <w:bCs/>
          <w:color w:val="008080"/>
          <w:sz w:val="36"/>
          <w:szCs w:val="36"/>
          <w:rtl/>
        </w:rPr>
      </w:pPr>
      <w:r w:rsidRPr="00B97BDC">
        <w:rPr>
          <w:rFonts w:ascii="Adobe Arabic" w:hAnsi="Adobe Arabic" w:cs="Adobe Arabic"/>
          <w:b/>
          <w:bCs/>
          <w:noProof/>
          <w:color w:val="1E3D6A"/>
          <w:sz w:val="36"/>
          <w:szCs w:val="36"/>
        </w:rPr>
        <mc:AlternateContent>
          <mc:Choice Requires="wpg">
            <w:drawing>
              <wp:anchor distT="0" distB="0" distL="114300" distR="114300" simplePos="0" relativeHeight="252814336" behindDoc="0" locked="0" layoutInCell="1" allowOverlap="1" wp14:anchorId="3094DD1F" wp14:editId="1C89FA69">
                <wp:simplePos x="0" y="0"/>
                <wp:positionH relativeFrom="column">
                  <wp:posOffset>5143500</wp:posOffset>
                </wp:positionH>
                <wp:positionV relativeFrom="paragraph">
                  <wp:posOffset>-1905</wp:posOffset>
                </wp:positionV>
                <wp:extent cx="582930" cy="474345"/>
                <wp:effectExtent l="0" t="0" r="7620" b="20955"/>
                <wp:wrapSquare wrapText="bothSides"/>
                <wp:docPr id="7687391"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1050778725" name="Picture 388507670" descr="Problem "/>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002552215"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72927B5" id="Group 29" o:spid="_x0000_s1026" style="position:absolute;margin-left:405pt;margin-top:-.15pt;width:45.9pt;height:37.35pt;z-index:252814336"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">
                  <v:imagedata r:id="rId3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" fillcolor="#168489" strokecolor="#168489" strokeweight="1pt">
                  <v:stroke joinstyle="miter"/>
                </v:roundrect>
                <w10:wrap type="square"/>
              </v:group>
            </w:pict>
          </mc:Fallback>
        </mc:AlternateContent>
      </w:r>
      <w:r w:rsidRPr="007A36FD">
        <w:rPr>
          <w:rFonts w:ascii="Adobe Arabic" w:hAnsi="Adobe Arabic" w:cs="Adobe Arabic"/>
          <w:b/>
          <w:bCs/>
          <w:color w:val="008080"/>
          <w:sz w:val="36"/>
          <w:szCs w:val="36"/>
          <w:rtl/>
        </w:rPr>
        <w:t xml:space="preserve"> مفهوم الإشراف</w:t>
      </w:r>
    </w:p>
    <w:p w14:paraId="65B67835" w14:textId="3C53942C"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الإشراف هو عملية توجيه ومراقبة ومتابعة أداء الأفراد لضمان تنفيذ المهام وفق المعايير المطلوبة. يتضمّن الإشراف الفعّال التخطيط والتنظيم والتوجيه والتقييم لأعمال الفريق.</w:t>
      </w:r>
    </w:p>
    <w:p w14:paraId="242E7A53" w14:textId="77777777" w:rsidR="007A36FD" w:rsidRPr="007A36FD" w:rsidRDefault="007A36FD" w:rsidP="007A36FD">
      <w:pPr>
        <w:spacing w:line="259" w:lineRule="auto"/>
        <w:rPr>
          <w:rFonts w:ascii="Adobe Arabic" w:hAnsi="Adobe Arabic" w:cs="Adobe Arabic"/>
          <w:b/>
          <w:bCs/>
          <w:color w:val="008080"/>
          <w:sz w:val="36"/>
          <w:szCs w:val="36"/>
          <w:rtl/>
        </w:rPr>
      </w:pPr>
      <w:r w:rsidRPr="007A36FD">
        <w:rPr>
          <w:rFonts w:ascii="Adobe Arabic" w:hAnsi="Adobe Arabic" w:cs="Adobe Arabic"/>
          <w:b/>
          <w:bCs/>
          <w:color w:val="008080"/>
          <w:sz w:val="36"/>
          <w:szCs w:val="36"/>
          <w:rtl/>
        </w:rPr>
        <w:t>الفرق بين القيادة والإشراف</w:t>
      </w:r>
    </w:p>
    <w:tbl>
      <w:tblPr>
        <w:tblStyle w:val="a6"/>
        <w:bidiVisual/>
        <w:tblW w:w="0" w:type="auto"/>
        <w:tblLook w:val="04A0" w:firstRow="1" w:lastRow="0" w:firstColumn="1" w:lastColumn="0" w:noHBand="0" w:noVBand="1"/>
      </w:tblPr>
      <w:tblGrid>
        <w:gridCol w:w="4508"/>
        <w:gridCol w:w="4508"/>
      </w:tblGrid>
      <w:tr w:rsidR="007A36FD" w:rsidRPr="007A36FD" w14:paraId="13B109EE" w14:textId="77777777" w:rsidTr="007A36FD">
        <w:tc>
          <w:tcPr>
            <w:tcW w:w="4508" w:type="dxa"/>
            <w:shd w:val="clear" w:color="auto" w:fill="BFBFBF" w:themeFill="background1" w:themeFillShade="BF"/>
          </w:tcPr>
          <w:p w14:paraId="2617794D" w14:textId="77777777" w:rsidR="007A36FD" w:rsidRPr="007A36FD" w:rsidRDefault="007A36FD" w:rsidP="00F602E7">
            <w:pPr>
              <w:spacing w:line="259" w:lineRule="auto"/>
              <w:jc w:val="center"/>
              <w:rPr>
                <w:rFonts w:ascii="Adobe Arabic" w:hAnsi="Adobe Arabic" w:cs="Adobe Arabic"/>
                <w:b/>
                <w:bCs/>
                <w:color w:val="008080"/>
                <w:sz w:val="36"/>
                <w:szCs w:val="36"/>
                <w:rtl/>
              </w:rPr>
            </w:pPr>
            <w:r w:rsidRPr="007A36FD">
              <w:rPr>
                <w:rFonts w:ascii="Adobe Arabic" w:hAnsi="Adobe Arabic" w:cs="Adobe Arabic"/>
                <w:b/>
                <w:bCs/>
                <w:color w:val="008080"/>
                <w:sz w:val="36"/>
                <w:szCs w:val="36"/>
                <w:rtl/>
              </w:rPr>
              <w:t>القيادة</w:t>
            </w:r>
          </w:p>
        </w:tc>
        <w:tc>
          <w:tcPr>
            <w:tcW w:w="4508" w:type="dxa"/>
            <w:shd w:val="clear" w:color="auto" w:fill="BFBFBF" w:themeFill="background1" w:themeFillShade="BF"/>
          </w:tcPr>
          <w:p w14:paraId="6D954CD2" w14:textId="77777777" w:rsidR="007A36FD" w:rsidRPr="007A36FD" w:rsidRDefault="007A36FD" w:rsidP="00F602E7">
            <w:pPr>
              <w:spacing w:line="259" w:lineRule="auto"/>
              <w:jc w:val="center"/>
              <w:rPr>
                <w:rFonts w:ascii="Adobe Arabic" w:hAnsi="Adobe Arabic" w:cs="Adobe Arabic"/>
                <w:b/>
                <w:bCs/>
                <w:color w:val="008080"/>
                <w:sz w:val="36"/>
                <w:szCs w:val="36"/>
                <w:rtl/>
              </w:rPr>
            </w:pPr>
            <w:r w:rsidRPr="007A36FD">
              <w:rPr>
                <w:rFonts w:ascii="Adobe Arabic" w:hAnsi="Adobe Arabic" w:cs="Adobe Arabic"/>
                <w:b/>
                <w:bCs/>
                <w:color w:val="008080"/>
                <w:sz w:val="36"/>
                <w:szCs w:val="36"/>
                <w:rtl/>
              </w:rPr>
              <w:t>الإشراف</w:t>
            </w:r>
          </w:p>
        </w:tc>
      </w:tr>
      <w:tr w:rsidR="007A36FD" w:rsidRPr="007A36FD" w14:paraId="6803B940" w14:textId="77777777" w:rsidTr="00F602E7">
        <w:tc>
          <w:tcPr>
            <w:tcW w:w="4508" w:type="dxa"/>
          </w:tcPr>
          <w:p w14:paraId="09D6A9D5" w14:textId="77777777" w:rsidR="007A36FD" w:rsidRPr="007A36FD" w:rsidRDefault="007A36FD" w:rsidP="00F602E7">
            <w:pPr>
              <w:spacing w:line="259" w:lineRule="auto"/>
              <w:jc w:val="center"/>
              <w:rPr>
                <w:rFonts w:ascii="Sakkal Majalla" w:hAnsi="Sakkal Majalla"/>
                <w:b/>
                <w:bCs/>
                <w:color w:val="FF0000"/>
                <w:sz w:val="34"/>
                <w:rtl/>
              </w:rPr>
            </w:pPr>
            <w:r w:rsidRPr="007A36FD">
              <w:rPr>
                <w:rFonts w:ascii="Sakkal Majalla" w:hAnsi="Sakkal Majalla"/>
                <w:sz w:val="34"/>
                <w:rtl/>
              </w:rPr>
              <w:t>ت</w:t>
            </w:r>
            <w:r w:rsidRPr="007A36FD">
              <w:rPr>
                <w:rFonts w:ascii="Sakkal Majalla" w:hAnsi="Sakkal Majalla" w:hint="cs"/>
                <w:sz w:val="34"/>
                <w:rtl/>
              </w:rPr>
              <w:t>ُ</w:t>
            </w:r>
            <w:r w:rsidRPr="007A36FD">
              <w:rPr>
                <w:rFonts w:ascii="Sakkal Majalla" w:hAnsi="Sakkal Majalla"/>
                <w:sz w:val="34"/>
                <w:rtl/>
              </w:rPr>
              <w:t>ركّز على المستقبل والرؤية</w:t>
            </w:r>
          </w:p>
        </w:tc>
        <w:tc>
          <w:tcPr>
            <w:tcW w:w="4508" w:type="dxa"/>
          </w:tcPr>
          <w:p w14:paraId="0B3E16F7" w14:textId="77777777" w:rsidR="007A36FD" w:rsidRPr="007A36FD" w:rsidRDefault="007A36FD" w:rsidP="00F602E7">
            <w:pPr>
              <w:spacing w:line="259" w:lineRule="auto"/>
              <w:jc w:val="center"/>
              <w:rPr>
                <w:rFonts w:ascii="Sakkal Majalla" w:hAnsi="Sakkal Majalla"/>
                <w:b/>
                <w:bCs/>
                <w:color w:val="FF0000"/>
                <w:sz w:val="34"/>
                <w:rtl/>
              </w:rPr>
            </w:pPr>
            <w:r w:rsidRPr="007A36FD">
              <w:rPr>
                <w:rFonts w:ascii="Sakkal Majalla" w:hAnsi="Sakkal Majalla"/>
                <w:sz w:val="34"/>
                <w:rtl/>
              </w:rPr>
              <w:t>ي</w:t>
            </w:r>
            <w:r w:rsidRPr="007A36FD">
              <w:rPr>
                <w:rFonts w:ascii="Sakkal Majalla" w:hAnsi="Sakkal Majalla" w:hint="cs"/>
                <w:sz w:val="34"/>
                <w:rtl/>
              </w:rPr>
              <w:t>ُ</w:t>
            </w:r>
            <w:r w:rsidRPr="007A36FD">
              <w:rPr>
                <w:rFonts w:ascii="Sakkal Majalla" w:hAnsi="Sakkal Majalla"/>
                <w:sz w:val="34"/>
                <w:rtl/>
              </w:rPr>
              <w:t>ركّز على الحاضر والمهام اليومية</w:t>
            </w:r>
          </w:p>
        </w:tc>
      </w:tr>
      <w:tr w:rsidR="007A36FD" w:rsidRPr="007A36FD" w14:paraId="4C9918A9" w14:textId="77777777" w:rsidTr="00F602E7">
        <w:tc>
          <w:tcPr>
            <w:tcW w:w="4508" w:type="dxa"/>
          </w:tcPr>
          <w:p w14:paraId="71E6BCF0" w14:textId="77777777" w:rsidR="007A36FD" w:rsidRPr="007A36FD" w:rsidRDefault="007A36FD" w:rsidP="00F602E7">
            <w:pPr>
              <w:spacing w:line="259" w:lineRule="auto"/>
              <w:jc w:val="center"/>
              <w:rPr>
                <w:rFonts w:ascii="Sakkal Majalla" w:hAnsi="Sakkal Majalla"/>
                <w:sz w:val="34"/>
                <w:rtl/>
              </w:rPr>
            </w:pPr>
            <w:r w:rsidRPr="007A36FD">
              <w:rPr>
                <w:rFonts w:ascii="Sakkal Majalla" w:hAnsi="Sakkal Majalla"/>
                <w:sz w:val="34"/>
                <w:rtl/>
              </w:rPr>
              <w:t>تعتمد على التأثير الشخصي</w:t>
            </w:r>
          </w:p>
        </w:tc>
        <w:tc>
          <w:tcPr>
            <w:tcW w:w="4508" w:type="dxa"/>
          </w:tcPr>
          <w:p w14:paraId="3BEB4A95" w14:textId="77777777" w:rsidR="007A36FD" w:rsidRPr="007A36FD" w:rsidRDefault="007A36FD" w:rsidP="00F602E7">
            <w:pPr>
              <w:spacing w:line="259" w:lineRule="auto"/>
              <w:jc w:val="center"/>
              <w:rPr>
                <w:rFonts w:ascii="Sakkal Majalla" w:hAnsi="Sakkal Majalla"/>
                <w:sz w:val="34"/>
                <w:rtl/>
              </w:rPr>
            </w:pPr>
            <w:r w:rsidRPr="007A36FD">
              <w:rPr>
                <w:rFonts w:ascii="Sakkal Majalla" w:hAnsi="Sakkal Majalla"/>
                <w:sz w:val="34"/>
                <w:rtl/>
              </w:rPr>
              <w:t>يعتمد على السلطة الرسمية</w:t>
            </w:r>
          </w:p>
        </w:tc>
      </w:tr>
      <w:tr w:rsidR="007A36FD" w:rsidRPr="007A36FD" w14:paraId="31A0A2F7" w14:textId="77777777" w:rsidTr="00F602E7">
        <w:tc>
          <w:tcPr>
            <w:tcW w:w="4508" w:type="dxa"/>
          </w:tcPr>
          <w:p w14:paraId="2853DFC4" w14:textId="77777777" w:rsidR="007A36FD" w:rsidRPr="007A36FD" w:rsidRDefault="007A36FD" w:rsidP="00F602E7">
            <w:pPr>
              <w:spacing w:line="259" w:lineRule="auto"/>
              <w:jc w:val="center"/>
              <w:rPr>
                <w:rFonts w:ascii="Sakkal Majalla" w:hAnsi="Sakkal Majalla"/>
                <w:sz w:val="34"/>
                <w:rtl/>
              </w:rPr>
            </w:pPr>
            <w:r w:rsidRPr="007A36FD">
              <w:rPr>
                <w:rFonts w:ascii="Sakkal Majalla" w:hAnsi="Sakkal Majalla"/>
                <w:sz w:val="34"/>
                <w:rtl/>
              </w:rPr>
              <w:t>تهتمّ بتحفيز الأفراد وتطويرهم</w:t>
            </w:r>
          </w:p>
        </w:tc>
        <w:tc>
          <w:tcPr>
            <w:tcW w:w="4508" w:type="dxa"/>
          </w:tcPr>
          <w:p w14:paraId="34BC29E9" w14:textId="77777777" w:rsidR="007A36FD" w:rsidRPr="007A36FD" w:rsidRDefault="007A36FD" w:rsidP="00F602E7">
            <w:pPr>
              <w:spacing w:line="259" w:lineRule="auto"/>
              <w:jc w:val="center"/>
              <w:rPr>
                <w:rFonts w:ascii="Sakkal Majalla" w:hAnsi="Sakkal Majalla"/>
                <w:sz w:val="34"/>
                <w:rtl/>
              </w:rPr>
            </w:pPr>
            <w:r w:rsidRPr="007A36FD">
              <w:rPr>
                <w:rFonts w:ascii="Sakkal Majalla" w:hAnsi="Sakkal Majalla"/>
                <w:sz w:val="34"/>
                <w:rtl/>
              </w:rPr>
              <w:t>يهتمّ بتوجيه العمل ومراقبة الأداء</w:t>
            </w:r>
          </w:p>
        </w:tc>
      </w:tr>
      <w:tr w:rsidR="007A36FD" w:rsidRPr="007A36FD" w14:paraId="34FE2988" w14:textId="77777777" w:rsidTr="00F602E7">
        <w:tc>
          <w:tcPr>
            <w:tcW w:w="4508" w:type="dxa"/>
          </w:tcPr>
          <w:p w14:paraId="7A98B6F8" w14:textId="77777777" w:rsidR="007A36FD" w:rsidRPr="007A36FD" w:rsidRDefault="007A36FD" w:rsidP="00F602E7">
            <w:pPr>
              <w:spacing w:line="259" w:lineRule="auto"/>
              <w:jc w:val="center"/>
              <w:rPr>
                <w:rFonts w:ascii="Sakkal Majalla" w:hAnsi="Sakkal Majalla"/>
                <w:sz w:val="34"/>
                <w:rtl/>
              </w:rPr>
            </w:pPr>
            <w:r w:rsidRPr="007A36FD">
              <w:rPr>
                <w:rFonts w:ascii="Sakkal Majalla" w:hAnsi="Sakkal Majalla"/>
                <w:sz w:val="34"/>
                <w:rtl/>
              </w:rPr>
              <w:t>تسعى للتغيير والابتكار</w:t>
            </w:r>
          </w:p>
        </w:tc>
        <w:tc>
          <w:tcPr>
            <w:tcW w:w="4508" w:type="dxa"/>
          </w:tcPr>
          <w:p w14:paraId="4FB02EBF" w14:textId="77777777" w:rsidR="007A36FD" w:rsidRPr="007A36FD" w:rsidRDefault="007A36FD" w:rsidP="00F602E7">
            <w:pPr>
              <w:spacing w:line="259" w:lineRule="auto"/>
              <w:jc w:val="center"/>
              <w:rPr>
                <w:rFonts w:ascii="Sakkal Majalla" w:hAnsi="Sakkal Majalla"/>
                <w:sz w:val="34"/>
                <w:rtl/>
              </w:rPr>
            </w:pPr>
            <w:r w:rsidRPr="007A36FD">
              <w:rPr>
                <w:rFonts w:ascii="Sakkal Majalla" w:hAnsi="Sakkal Majalla"/>
                <w:sz w:val="34"/>
                <w:rtl/>
              </w:rPr>
              <w:t>يسعى للاستقرار وضبط الجودة</w:t>
            </w:r>
          </w:p>
        </w:tc>
      </w:tr>
      <w:tr w:rsidR="007A36FD" w:rsidRPr="007A36FD" w14:paraId="1E2FA853" w14:textId="77777777" w:rsidTr="00F602E7">
        <w:tc>
          <w:tcPr>
            <w:tcW w:w="4508" w:type="dxa"/>
          </w:tcPr>
          <w:p w14:paraId="158C1F93" w14:textId="77777777" w:rsidR="007A36FD" w:rsidRPr="007A36FD" w:rsidRDefault="007A36FD" w:rsidP="00F602E7">
            <w:pPr>
              <w:spacing w:line="259" w:lineRule="auto"/>
              <w:jc w:val="center"/>
              <w:rPr>
                <w:rFonts w:ascii="Sakkal Majalla" w:hAnsi="Sakkal Majalla"/>
                <w:sz w:val="34"/>
                <w:rtl/>
              </w:rPr>
            </w:pPr>
            <w:r w:rsidRPr="007A36FD">
              <w:rPr>
                <w:rFonts w:ascii="Sakkal Majalla" w:hAnsi="Sakkal Majalla"/>
                <w:sz w:val="34"/>
                <w:rtl/>
              </w:rPr>
              <w:t>تبني الثقافة المؤسسية</w:t>
            </w:r>
          </w:p>
        </w:tc>
        <w:tc>
          <w:tcPr>
            <w:tcW w:w="4508" w:type="dxa"/>
          </w:tcPr>
          <w:p w14:paraId="3BA403B9" w14:textId="77777777" w:rsidR="007A36FD" w:rsidRPr="007A36FD" w:rsidRDefault="007A36FD" w:rsidP="00F602E7">
            <w:pPr>
              <w:spacing w:line="259" w:lineRule="auto"/>
              <w:jc w:val="center"/>
              <w:rPr>
                <w:rFonts w:ascii="Sakkal Majalla" w:hAnsi="Sakkal Majalla"/>
                <w:sz w:val="34"/>
                <w:rtl/>
              </w:rPr>
            </w:pPr>
            <w:r w:rsidRPr="007A36FD">
              <w:rPr>
                <w:rFonts w:ascii="Sakkal Majalla" w:hAnsi="Sakkal Majalla"/>
                <w:sz w:val="34"/>
                <w:rtl/>
              </w:rPr>
              <w:t>ينفّذ السياسات والإجراءات</w:t>
            </w:r>
          </w:p>
        </w:tc>
      </w:tr>
    </w:tbl>
    <w:p w14:paraId="25594302" w14:textId="77777777" w:rsidR="007A36FD" w:rsidRPr="007A36FD" w:rsidRDefault="007A36FD" w:rsidP="007A36FD">
      <w:pPr>
        <w:spacing w:line="259" w:lineRule="auto"/>
        <w:rPr>
          <w:rFonts w:ascii="Sakkal Majalla" w:hAnsi="Sakkal Majalla"/>
          <w:sz w:val="34"/>
          <w:rtl/>
        </w:rPr>
      </w:pPr>
    </w:p>
    <w:p w14:paraId="6C6C68CF"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وفقًا لدراسة أجرتها مؤسسة جالوب عام 2023، فإن المؤسسات التي تمتلك قيادة فعّالة تحقق زيادة في الإنتاجية بنسبة 21% وانخفاضًا في معدل دوران الموظفين بنسبة 59% مقارنة بالمؤسسات الأخرى.</w:t>
      </w:r>
    </w:p>
    <w:p w14:paraId="15FDB92C" w14:textId="6C874374" w:rsidR="007A36FD" w:rsidRPr="007A36FD" w:rsidRDefault="007A36FD" w:rsidP="007A36FD">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1C339801" wp14:editId="48A1C62F">
                <wp:extent cx="5731510" cy="895350"/>
                <wp:effectExtent l="0" t="0" r="21590" b="19050"/>
                <wp:docPr id="210078638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793450437" name="صورة 38"/>
                          <pic:cNvPicPr/>
                        </pic:nvPicPr>
                        <pic:blipFill>
                          <a:blip r:embed="rId6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61317045" name="مجموعة 39"/>
                        <wpg:cNvGrpSpPr/>
                        <wpg:grpSpPr>
                          <a:xfrm>
                            <a:off x="0" y="0"/>
                            <a:ext cx="5731510" cy="895350"/>
                            <a:chOff x="0" y="0"/>
                            <a:chExt cx="5878196" cy="918845"/>
                          </a:xfrm>
                        </wpg:grpSpPr>
                        <wpg:grpSp>
                          <wpg:cNvPr id="719541255" name="مجموعة 40"/>
                          <wpg:cNvGrpSpPr/>
                          <wpg:grpSpPr>
                            <a:xfrm>
                              <a:off x="0" y="0"/>
                              <a:ext cx="5878196" cy="918845"/>
                              <a:chOff x="0" y="0"/>
                              <a:chExt cx="6240348" cy="919070"/>
                            </a:xfrm>
                          </wpg:grpSpPr>
                          <wpg:grpSp>
                            <wpg:cNvPr id="746326094" name="مجموعة 41"/>
                            <wpg:cNvGrpSpPr/>
                            <wpg:grpSpPr>
                              <a:xfrm>
                                <a:off x="0" y="169208"/>
                                <a:ext cx="5433072" cy="580613"/>
                                <a:chOff x="0" y="169208"/>
                                <a:chExt cx="5433072" cy="580613"/>
                              </a:xfrm>
                            </wpg:grpSpPr>
                            <wps:wsp>
                              <wps:cNvPr id="106301987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3749197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827414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70994882" name="مربع نص 41"/>
                          <wps:cNvSpPr txBox="1"/>
                          <wps:spPr>
                            <a:xfrm>
                              <a:off x="204484" y="257055"/>
                              <a:ext cx="4616071" cy="387740"/>
                            </a:xfrm>
                            <a:prstGeom prst="rect">
                              <a:avLst/>
                            </a:prstGeom>
                            <a:noFill/>
                          </wps:spPr>
                          <wps:txbx>
                            <w:txbxContent>
                              <w:p w14:paraId="0E26408E" w14:textId="50E83C4F" w:rsidR="007A36FD" w:rsidRDefault="007A36FD" w:rsidP="007A36FD">
                                <w:pPr>
                                  <w:rPr>
                                    <w:rFonts w:eastAsia="Calibri" w:hAnsi="Adobe Arabic" w:cs="Adobe Arabic"/>
                                    <w:b/>
                                    <w:bCs/>
                                    <w:color w:val="FFFFFF"/>
                                    <w:kern w:val="24"/>
                                    <w:sz w:val="36"/>
                                    <w:szCs w:val="36"/>
                                    <w:lang w:bidi="ar-EG"/>
                                  </w:rPr>
                                </w:pPr>
                                <w:r w:rsidRPr="007A36FD">
                                  <w:rPr>
                                    <w:rFonts w:eastAsia="Calibri" w:hAnsi="Adobe Arabic" w:cs="Adobe Arabic"/>
                                    <w:b/>
                                    <w:bCs/>
                                    <w:color w:val="FFFFFF"/>
                                    <w:kern w:val="24"/>
                                    <w:sz w:val="36"/>
                                    <w:szCs w:val="36"/>
                                    <w:rtl/>
                                    <w:lang w:bidi="ar-EG"/>
                                  </w:rPr>
                                  <w:t>أنماط القيادة الحديثة وتأثيرها على الأداء</w:t>
                                </w:r>
                              </w:p>
                            </w:txbxContent>
                          </wps:txbx>
                          <wps:bodyPr wrap="square" rtlCol="1">
                            <a:spAutoFit/>
                          </wps:bodyPr>
                        </wps:wsp>
                      </wpg:grpSp>
                    </wpg:wgp>
                  </a:graphicData>
                </a:graphic>
              </wp:inline>
            </w:drawing>
          </mc:Choice>
          <mc:Fallback>
            <w:pict>
              <v:group w14:anchorId="1C339801" id="_x0000_s109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">
                <v:shape id="صورة 38" o:spid="_x0000_s109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">
                  <v:imagedata r:id="rId64" o:title=""/>
                </v:shape>
                <v:group id="مجموعة 39" o:spid="_x0000_s10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">
                  <v:group id="مجموعة 40" o:spid="_x0000_s10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">
                    <v:group id="مجموعة 41" o:spid="_x0000_s10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">
                      <v:shape id="شكل حر 42" o:spid="_x0000_s11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" fillcolor="#168489" stroked="f" strokeweight="1pt">
                        <v:stroke joinstyle="miter"/>
                      </v:roundrect>
                    </v:group>
                    <v:oval id="شكل بيضاوي 44" o:spid="_x0000_s11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" filled="f" strokecolor="#a5a5a5 [2092]" strokeweight="1pt">
                      <v:stroke joinstyle="miter"/>
                    </v:oval>
                  </v:group>
                  <v:shape id="مربع نص 41" o:spid="_x0000_s110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" filled="f" stroked="f">
                    <v:textbox style="mso-fit-shape-to-text:t">
                      <w:txbxContent>
                        <w:p w14:paraId="0E26408E" w14:textId="50E83C4F" w:rsidR="007A36FD" w:rsidRDefault="007A36FD" w:rsidP="007A36FD">
                          <w:pPr>
                            <w:rPr>
                              <w:rFonts w:eastAsia="Calibri" w:hAnsi="Adobe Arabic" w:cs="Adobe Arabic"/>
                              <w:b/>
                              <w:bCs/>
                              <w:color w:val="FFFFFF"/>
                              <w:kern w:val="24"/>
                              <w:sz w:val="36"/>
                              <w:szCs w:val="36"/>
                              <w:lang w:bidi="ar-EG"/>
                            </w:rPr>
                          </w:pPr>
                          <w:r w:rsidRPr="007A36FD">
                            <w:rPr>
                              <w:rFonts w:eastAsia="Calibri" w:hAnsi="Adobe Arabic" w:cs="Adobe Arabic"/>
                              <w:b/>
                              <w:bCs/>
                              <w:color w:val="FFFFFF"/>
                              <w:kern w:val="24"/>
                              <w:sz w:val="36"/>
                              <w:szCs w:val="36"/>
                              <w:rtl/>
                              <w:lang w:bidi="ar-EG"/>
                            </w:rPr>
                            <w:t>أنماط القيادة الحديثة وتأثيرها على الأداء</w:t>
                          </w:r>
                        </w:p>
                      </w:txbxContent>
                    </v:textbox>
                  </v:shape>
                </v:group>
                <w10:anchorlock/>
              </v:group>
            </w:pict>
          </mc:Fallback>
        </mc:AlternateContent>
      </w:r>
    </w:p>
    <w:p w14:paraId="6F580F22"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تطوّر مفهوم القيادة عبر الزمن، وظهرت أنماط قيادية متنوّعة تتناسب مع مختلف البيئات والمواقف. من أبرز الأنماط القيادية الحديثة:</w:t>
      </w:r>
    </w:p>
    <w:tbl>
      <w:tblPr>
        <w:tblStyle w:val="a6"/>
        <w:bidiVisual/>
        <w:tblW w:w="9252" w:type="dxa"/>
        <w:jc w:val="center"/>
        <w:tblLook w:val="04A0" w:firstRow="1" w:lastRow="0" w:firstColumn="1" w:lastColumn="0" w:noHBand="0" w:noVBand="1"/>
      </w:tblPr>
      <w:tblGrid>
        <w:gridCol w:w="2497"/>
        <w:gridCol w:w="3513"/>
        <w:gridCol w:w="3242"/>
      </w:tblGrid>
      <w:tr w:rsidR="00F91043" w:rsidRPr="00F91043" w14:paraId="4CD777E0" w14:textId="77777777" w:rsidTr="00F91043">
        <w:trPr>
          <w:jc w:val="center"/>
        </w:trPr>
        <w:tc>
          <w:tcPr>
            <w:tcW w:w="2497" w:type="dxa"/>
            <w:shd w:val="clear" w:color="auto" w:fill="BFBFBF" w:themeFill="background1" w:themeFillShade="BF"/>
            <w:vAlign w:val="center"/>
          </w:tcPr>
          <w:p w14:paraId="00620A87" w14:textId="2DCD2D46" w:rsidR="007A36FD" w:rsidRPr="00F91043" w:rsidRDefault="007A36FD" w:rsidP="00F91043">
            <w:pPr>
              <w:spacing w:line="259" w:lineRule="auto"/>
              <w:jc w:val="center"/>
              <w:rPr>
                <w:rFonts w:ascii="Adobe Arabic" w:hAnsi="Adobe Arabic" w:cs="Adobe Arabic"/>
                <w:b/>
                <w:bCs/>
                <w:color w:val="008080"/>
                <w:sz w:val="36"/>
                <w:szCs w:val="36"/>
                <w:rtl/>
              </w:rPr>
            </w:pPr>
            <w:r w:rsidRPr="00F91043">
              <w:rPr>
                <w:rFonts w:ascii="Adobe Arabic" w:hAnsi="Adobe Arabic" w:cs="Adobe Arabic"/>
                <w:b/>
                <w:bCs/>
                <w:color w:val="008080"/>
                <w:sz w:val="36"/>
                <w:szCs w:val="36"/>
                <w:rtl/>
              </w:rPr>
              <w:t>الأنماط القيادية الحديثة</w:t>
            </w:r>
          </w:p>
        </w:tc>
        <w:tc>
          <w:tcPr>
            <w:tcW w:w="3513" w:type="dxa"/>
            <w:shd w:val="clear" w:color="auto" w:fill="BFBFBF" w:themeFill="background1" w:themeFillShade="BF"/>
            <w:vAlign w:val="center"/>
          </w:tcPr>
          <w:p w14:paraId="4C3A93D1" w14:textId="49FB6EE0" w:rsidR="007A36FD" w:rsidRPr="00F91043" w:rsidRDefault="00F91043" w:rsidP="007A36FD">
            <w:pPr>
              <w:spacing w:line="259" w:lineRule="auto"/>
              <w:jc w:val="center"/>
              <w:rPr>
                <w:rFonts w:ascii="Adobe Arabic" w:hAnsi="Adobe Arabic" w:cs="Adobe Arabic"/>
                <w:b/>
                <w:bCs/>
                <w:color w:val="008080"/>
                <w:sz w:val="36"/>
                <w:szCs w:val="36"/>
                <w:rtl/>
              </w:rPr>
            </w:pPr>
            <w:r w:rsidRPr="00F91043">
              <w:rPr>
                <w:rFonts w:ascii="Adobe Arabic" w:hAnsi="Adobe Arabic" w:cs="Adobe Arabic"/>
                <w:b/>
                <w:bCs/>
                <w:color w:val="008080"/>
                <w:sz w:val="36"/>
                <w:szCs w:val="36"/>
                <w:rtl/>
              </w:rPr>
              <w:t>التركيز</w:t>
            </w:r>
          </w:p>
        </w:tc>
        <w:tc>
          <w:tcPr>
            <w:tcW w:w="3242" w:type="dxa"/>
            <w:shd w:val="clear" w:color="auto" w:fill="BFBFBF" w:themeFill="background1" w:themeFillShade="BF"/>
            <w:vAlign w:val="center"/>
          </w:tcPr>
          <w:p w14:paraId="7E458A4C" w14:textId="3BF77931" w:rsidR="007A36FD" w:rsidRPr="00F91043" w:rsidRDefault="00F91043" w:rsidP="007A36FD">
            <w:pPr>
              <w:spacing w:line="259" w:lineRule="auto"/>
              <w:jc w:val="center"/>
              <w:rPr>
                <w:rFonts w:ascii="Adobe Arabic" w:hAnsi="Adobe Arabic" w:cs="Adobe Arabic"/>
                <w:b/>
                <w:bCs/>
                <w:color w:val="008080"/>
                <w:sz w:val="36"/>
                <w:szCs w:val="36"/>
                <w:rtl/>
              </w:rPr>
            </w:pPr>
            <w:r w:rsidRPr="00F91043">
              <w:rPr>
                <w:rFonts w:ascii="Adobe Arabic" w:hAnsi="Adobe Arabic" w:cs="Adobe Arabic"/>
                <w:b/>
                <w:bCs/>
                <w:color w:val="008080"/>
                <w:sz w:val="36"/>
                <w:szCs w:val="36"/>
                <w:rtl/>
              </w:rPr>
              <w:t>مثال</w:t>
            </w:r>
          </w:p>
        </w:tc>
      </w:tr>
      <w:tr w:rsidR="007A36FD" w14:paraId="678F1E94" w14:textId="77777777" w:rsidTr="00F91043">
        <w:trPr>
          <w:jc w:val="center"/>
        </w:trPr>
        <w:tc>
          <w:tcPr>
            <w:tcW w:w="2497" w:type="dxa"/>
            <w:vAlign w:val="center"/>
          </w:tcPr>
          <w:p w14:paraId="011EA65E" w14:textId="53C7512B" w:rsidR="007A36FD" w:rsidRDefault="007A36FD" w:rsidP="00F91043">
            <w:pPr>
              <w:spacing w:line="259" w:lineRule="auto"/>
              <w:jc w:val="center"/>
              <w:rPr>
                <w:rFonts w:ascii="Sakkal Majalla" w:hAnsi="Sakkal Majalla"/>
                <w:sz w:val="34"/>
                <w:rtl/>
              </w:rPr>
            </w:pPr>
            <w:r w:rsidRPr="007A36FD">
              <w:rPr>
                <w:rFonts w:ascii="Adobe Arabic" w:hAnsi="Adobe Arabic" w:cs="Adobe Arabic"/>
                <w:b/>
                <w:bCs/>
                <w:color w:val="C00000"/>
                <w:sz w:val="36"/>
                <w:szCs w:val="36"/>
                <w:rtl/>
              </w:rPr>
              <w:t>القيادة التحويلية</w:t>
            </w:r>
          </w:p>
        </w:tc>
        <w:tc>
          <w:tcPr>
            <w:tcW w:w="3513" w:type="dxa"/>
            <w:vAlign w:val="center"/>
          </w:tcPr>
          <w:p w14:paraId="0FE11D66" w14:textId="7F29AF7B" w:rsidR="007A36FD" w:rsidRDefault="007A36FD" w:rsidP="007A36FD">
            <w:pPr>
              <w:spacing w:line="259" w:lineRule="auto"/>
              <w:rPr>
                <w:rFonts w:ascii="Sakkal Majalla" w:hAnsi="Sakkal Majalla"/>
                <w:sz w:val="34"/>
                <w:rtl/>
              </w:rPr>
            </w:pPr>
            <w:r w:rsidRPr="007A36FD">
              <w:rPr>
                <w:rFonts w:ascii="Sakkal Majalla" w:hAnsi="Sakkal Majalla"/>
                <w:sz w:val="34"/>
                <w:rtl/>
              </w:rPr>
              <w:t>يركّز القائد التحويلي على إلهام الأتباع وتحفيزهم لتجاوز مصالحهم الشخصية من أجل مصلحة الفريق أو المؤسسة. يتميّز بالكاريزما والرؤية المستقبلية والاهتمام الفردي بأعضاء الفريق.</w:t>
            </w:r>
          </w:p>
        </w:tc>
        <w:tc>
          <w:tcPr>
            <w:tcW w:w="3242" w:type="dxa"/>
            <w:vAlign w:val="center"/>
          </w:tcPr>
          <w:p w14:paraId="4A317CD7" w14:textId="6A0E308B" w:rsidR="007A36FD" w:rsidRDefault="00F91043" w:rsidP="00F91043">
            <w:pPr>
              <w:spacing w:line="259" w:lineRule="auto"/>
              <w:rPr>
                <w:rFonts w:ascii="Sakkal Majalla" w:hAnsi="Sakkal Majalla"/>
                <w:sz w:val="34"/>
                <w:rtl/>
              </w:rPr>
            </w:pPr>
            <w:r w:rsidRPr="007A36FD">
              <w:rPr>
                <w:rFonts w:ascii="Sakkal Majalla" w:hAnsi="Sakkal Majalla"/>
                <w:sz w:val="34"/>
                <w:rtl/>
              </w:rPr>
              <w:t>ساتيا ناديلا، الرئيس التنفيذي لشركة مايكروسوفت، الذي قاد تحوّلاً كبيراً في ثقافة الشركة من "المعرفة الكلية" إلى "التعلّم المستمر"، مما أدّى إلى تجديد الابتكار وزيادة قيمة الشركة بشكل كبير.</w:t>
            </w:r>
          </w:p>
        </w:tc>
      </w:tr>
      <w:tr w:rsidR="007A36FD" w14:paraId="1F2BFDAD" w14:textId="77777777" w:rsidTr="00F91043">
        <w:trPr>
          <w:jc w:val="center"/>
        </w:trPr>
        <w:tc>
          <w:tcPr>
            <w:tcW w:w="2497" w:type="dxa"/>
            <w:vAlign w:val="center"/>
          </w:tcPr>
          <w:p w14:paraId="78950D72" w14:textId="08BF29EB" w:rsidR="007A36FD" w:rsidRDefault="007A36FD" w:rsidP="00F91043">
            <w:pPr>
              <w:spacing w:line="259" w:lineRule="auto"/>
              <w:jc w:val="center"/>
              <w:rPr>
                <w:rFonts w:ascii="Sakkal Majalla" w:hAnsi="Sakkal Majalla"/>
                <w:sz w:val="34"/>
                <w:rtl/>
              </w:rPr>
            </w:pPr>
            <w:r w:rsidRPr="007A36FD">
              <w:rPr>
                <w:rFonts w:ascii="Adobe Arabic" w:hAnsi="Adobe Arabic" w:cs="Adobe Arabic"/>
                <w:b/>
                <w:bCs/>
                <w:color w:val="C00000"/>
                <w:sz w:val="36"/>
                <w:szCs w:val="36"/>
                <w:rtl/>
              </w:rPr>
              <w:t>القيادة الخادمة</w:t>
            </w:r>
          </w:p>
        </w:tc>
        <w:tc>
          <w:tcPr>
            <w:tcW w:w="3513" w:type="dxa"/>
            <w:vAlign w:val="center"/>
          </w:tcPr>
          <w:p w14:paraId="0931CE05" w14:textId="57879AE2" w:rsidR="007A36FD" w:rsidRDefault="007A36FD" w:rsidP="007A36FD">
            <w:pPr>
              <w:spacing w:line="259" w:lineRule="auto"/>
              <w:rPr>
                <w:rFonts w:ascii="Sakkal Majalla" w:hAnsi="Sakkal Majalla"/>
                <w:sz w:val="34"/>
                <w:rtl/>
              </w:rPr>
            </w:pPr>
            <w:r w:rsidRPr="007A36FD">
              <w:rPr>
                <w:rFonts w:ascii="Sakkal Majalla" w:hAnsi="Sakkal Majalla"/>
                <w:sz w:val="34"/>
                <w:rtl/>
              </w:rPr>
              <w:t>يضع القائد الخادم احتياجات فريقه في المقام الأول، ويعمل على تمكينهم وتطويرهم ومساعدتهم على تحقيق إمكاناتهم. تقوم فلسفة هذا النمط على "خدمة الآخرين أولاً".</w:t>
            </w:r>
          </w:p>
        </w:tc>
        <w:tc>
          <w:tcPr>
            <w:tcW w:w="3242" w:type="dxa"/>
            <w:vAlign w:val="center"/>
          </w:tcPr>
          <w:p w14:paraId="56B9562E" w14:textId="37D0C2C2" w:rsidR="007A36FD" w:rsidRDefault="00F91043" w:rsidP="00F91043">
            <w:pPr>
              <w:spacing w:line="259" w:lineRule="auto"/>
              <w:rPr>
                <w:rFonts w:ascii="Sakkal Majalla" w:hAnsi="Sakkal Majalla"/>
                <w:sz w:val="34"/>
                <w:rtl/>
              </w:rPr>
            </w:pPr>
            <w:r w:rsidRPr="007A36FD">
              <w:rPr>
                <w:rFonts w:ascii="Sakkal Majalla" w:hAnsi="Sakkal Majalla"/>
                <w:sz w:val="34"/>
                <w:rtl/>
              </w:rPr>
              <w:t>شيري شيباري، الرئيس السابق لشركة بيبسي، التي اشتهرت بأسلوب قيادتها القائم على الاهتمام بالموظفين وتطويرهم وبناء ثقافة الاستدامة.</w:t>
            </w:r>
          </w:p>
        </w:tc>
      </w:tr>
      <w:tr w:rsidR="007A36FD" w14:paraId="3966D76C" w14:textId="77777777" w:rsidTr="00F91043">
        <w:trPr>
          <w:jc w:val="center"/>
        </w:trPr>
        <w:tc>
          <w:tcPr>
            <w:tcW w:w="2497" w:type="dxa"/>
            <w:vAlign w:val="center"/>
          </w:tcPr>
          <w:p w14:paraId="77E9DC1A" w14:textId="77777777" w:rsidR="007A36FD" w:rsidRDefault="007A36FD" w:rsidP="00F91043">
            <w:pPr>
              <w:spacing w:line="259" w:lineRule="auto"/>
              <w:jc w:val="center"/>
              <w:rPr>
                <w:rFonts w:ascii="Adobe Arabic" w:hAnsi="Adobe Arabic" w:cs="Adobe Arabic"/>
                <w:b/>
                <w:bCs/>
                <w:color w:val="C00000"/>
                <w:sz w:val="36"/>
                <w:szCs w:val="36"/>
                <w:rtl/>
              </w:rPr>
            </w:pPr>
            <w:r w:rsidRPr="007A36FD">
              <w:rPr>
                <w:rFonts w:ascii="Adobe Arabic" w:hAnsi="Adobe Arabic" w:cs="Adobe Arabic"/>
                <w:b/>
                <w:bCs/>
                <w:color w:val="C00000"/>
                <w:sz w:val="36"/>
                <w:szCs w:val="36"/>
                <w:rtl/>
              </w:rPr>
              <w:t>القيادة الرشيقة</w:t>
            </w:r>
          </w:p>
          <w:p w14:paraId="75AF9CF4" w14:textId="5DCD5762" w:rsidR="007A36FD" w:rsidRPr="007A36FD" w:rsidRDefault="007A36FD" w:rsidP="00F91043">
            <w:pPr>
              <w:spacing w:line="259" w:lineRule="auto"/>
              <w:jc w:val="center"/>
              <w:rPr>
                <w:rFonts w:ascii="Adobe Arabic" w:hAnsi="Adobe Arabic" w:cs="Adobe Arabic"/>
                <w:b/>
                <w:bCs/>
                <w:color w:val="C00000"/>
                <w:sz w:val="36"/>
                <w:szCs w:val="36"/>
                <w:rtl/>
              </w:rPr>
            </w:pPr>
            <w:r w:rsidRPr="007A36FD">
              <w:rPr>
                <w:rFonts w:ascii="Adobe Arabic" w:hAnsi="Adobe Arabic" w:cs="Adobe Arabic"/>
                <w:b/>
                <w:bCs/>
                <w:color w:val="C00000"/>
                <w:sz w:val="36"/>
                <w:szCs w:val="36"/>
                <w:rtl/>
              </w:rPr>
              <w:t>(</w:t>
            </w:r>
            <w:r w:rsidRPr="007A36FD">
              <w:rPr>
                <w:rFonts w:ascii="Adobe Arabic" w:hAnsi="Adobe Arabic" w:cs="Adobe Arabic"/>
                <w:b/>
                <w:bCs/>
                <w:color w:val="C00000"/>
                <w:sz w:val="36"/>
                <w:szCs w:val="36"/>
              </w:rPr>
              <w:t>Agile Leadership</w:t>
            </w:r>
            <w:r w:rsidRPr="007A36FD">
              <w:rPr>
                <w:rFonts w:ascii="Adobe Arabic" w:hAnsi="Adobe Arabic" w:cs="Adobe Arabic"/>
                <w:b/>
                <w:bCs/>
                <w:color w:val="C00000"/>
                <w:sz w:val="36"/>
                <w:szCs w:val="36"/>
                <w:rtl/>
              </w:rPr>
              <w:t>)</w:t>
            </w:r>
          </w:p>
        </w:tc>
        <w:tc>
          <w:tcPr>
            <w:tcW w:w="3513" w:type="dxa"/>
            <w:vAlign w:val="center"/>
          </w:tcPr>
          <w:p w14:paraId="6D2524F0" w14:textId="6A4D6B25" w:rsidR="007A36FD" w:rsidRDefault="007A36FD" w:rsidP="007A36FD">
            <w:pPr>
              <w:spacing w:line="259" w:lineRule="auto"/>
              <w:rPr>
                <w:rFonts w:ascii="Sakkal Majalla" w:hAnsi="Sakkal Majalla"/>
                <w:sz w:val="34"/>
                <w:rtl/>
              </w:rPr>
            </w:pPr>
            <w:r w:rsidRPr="007A36FD">
              <w:rPr>
                <w:rFonts w:ascii="Sakkal Majalla" w:hAnsi="Sakkal Majalla"/>
                <w:sz w:val="34"/>
                <w:rtl/>
              </w:rPr>
              <w:t>تركّز على المرونة والتكيّف السريع مع المتغيّرات، وتشجيع التجربة والتعلّم من الأخطاء، وتمكين الفرق من اتخاذ القرارات.</w:t>
            </w:r>
          </w:p>
        </w:tc>
        <w:tc>
          <w:tcPr>
            <w:tcW w:w="3242" w:type="dxa"/>
            <w:vAlign w:val="center"/>
          </w:tcPr>
          <w:p w14:paraId="45070565" w14:textId="66B4D77D" w:rsidR="007A36FD" w:rsidRDefault="00F91043" w:rsidP="00F91043">
            <w:pPr>
              <w:spacing w:line="259" w:lineRule="auto"/>
              <w:rPr>
                <w:rFonts w:ascii="Sakkal Majalla" w:hAnsi="Sakkal Majalla"/>
                <w:sz w:val="34"/>
                <w:rtl/>
              </w:rPr>
            </w:pPr>
            <w:r w:rsidRPr="007A36FD">
              <w:rPr>
                <w:rFonts w:ascii="Sakkal Majalla" w:hAnsi="Sakkal Majalla"/>
                <w:sz w:val="34"/>
                <w:rtl/>
              </w:rPr>
              <w:t>شركة سبوتيفاي التي تطبّق نموذج "القيادة الرشيقة" حيث تعمل فرق صغيرة مستقلة (</w:t>
            </w:r>
            <w:r w:rsidRPr="007A36FD">
              <w:rPr>
                <w:rFonts w:ascii="Sakkal Majalla" w:hAnsi="Sakkal Majalla"/>
                <w:sz w:val="34"/>
              </w:rPr>
              <w:t>squads</w:t>
            </w:r>
            <w:r w:rsidRPr="007A36FD">
              <w:rPr>
                <w:rFonts w:ascii="Sakkal Majalla" w:hAnsi="Sakkal Majalla"/>
                <w:sz w:val="34"/>
                <w:rtl/>
              </w:rPr>
              <w:t>) بمرونة وحرية في اتخاذ القرارات ضمن إطار استراتيجي واضح.</w:t>
            </w:r>
          </w:p>
        </w:tc>
      </w:tr>
      <w:tr w:rsidR="007A36FD" w14:paraId="79E2DF6F" w14:textId="77777777" w:rsidTr="00F91043">
        <w:trPr>
          <w:jc w:val="center"/>
        </w:trPr>
        <w:tc>
          <w:tcPr>
            <w:tcW w:w="2497" w:type="dxa"/>
            <w:vAlign w:val="center"/>
          </w:tcPr>
          <w:p w14:paraId="39631B02" w14:textId="13812103" w:rsidR="007A36FD" w:rsidRDefault="007A36FD" w:rsidP="004B1238">
            <w:pPr>
              <w:keepNext/>
              <w:pageBreakBefore/>
              <w:spacing w:line="259" w:lineRule="auto"/>
              <w:jc w:val="center"/>
              <w:rPr>
                <w:rFonts w:ascii="Sakkal Majalla" w:hAnsi="Sakkal Majalla"/>
                <w:sz w:val="34"/>
                <w:rtl/>
              </w:rPr>
            </w:pPr>
            <w:r w:rsidRPr="007A36FD">
              <w:rPr>
                <w:rFonts w:ascii="Adobe Arabic" w:hAnsi="Adobe Arabic" w:cs="Adobe Arabic"/>
                <w:b/>
                <w:bCs/>
                <w:color w:val="C00000"/>
                <w:sz w:val="36"/>
                <w:szCs w:val="36"/>
                <w:rtl/>
              </w:rPr>
              <w:lastRenderedPageBreak/>
              <w:t>القيادة المشتركة</w:t>
            </w:r>
          </w:p>
        </w:tc>
        <w:tc>
          <w:tcPr>
            <w:tcW w:w="3513" w:type="dxa"/>
            <w:vAlign w:val="center"/>
          </w:tcPr>
          <w:p w14:paraId="2A0FEE39" w14:textId="65275D2B" w:rsidR="007A36FD" w:rsidRDefault="00F91043" w:rsidP="00F91043">
            <w:pPr>
              <w:spacing w:line="259" w:lineRule="auto"/>
              <w:rPr>
                <w:rFonts w:ascii="Sakkal Majalla" w:hAnsi="Sakkal Majalla"/>
                <w:sz w:val="34"/>
                <w:rtl/>
              </w:rPr>
            </w:pPr>
            <w:r w:rsidRPr="007A36FD">
              <w:rPr>
                <w:rFonts w:ascii="Sakkal Majalla" w:hAnsi="Sakkal Majalla"/>
                <w:sz w:val="34"/>
                <w:rtl/>
              </w:rPr>
              <w:t>توزيع مسؤوليات القيادة بين أعضاء الفريق بناءً على خبراتهم ومهاراتهم، مما يعزّز المشاركة والالتزام</w:t>
            </w:r>
            <w:r>
              <w:rPr>
                <w:rFonts w:ascii="Sakkal Majalla" w:hAnsi="Sakkal Majalla" w:hint="cs"/>
                <w:sz w:val="34"/>
                <w:rtl/>
              </w:rPr>
              <w:t>.</w:t>
            </w:r>
          </w:p>
        </w:tc>
        <w:tc>
          <w:tcPr>
            <w:tcW w:w="3242" w:type="dxa"/>
            <w:vAlign w:val="center"/>
          </w:tcPr>
          <w:p w14:paraId="4032DA06" w14:textId="1C2D0F85" w:rsidR="007A36FD" w:rsidRDefault="00F91043" w:rsidP="00F91043">
            <w:pPr>
              <w:spacing w:line="259" w:lineRule="auto"/>
              <w:rPr>
                <w:rFonts w:ascii="Sakkal Majalla" w:hAnsi="Sakkal Majalla"/>
                <w:sz w:val="34"/>
                <w:rtl/>
              </w:rPr>
            </w:pPr>
            <w:r w:rsidRPr="007A36FD">
              <w:rPr>
                <w:rFonts w:ascii="Sakkal Majalla" w:hAnsi="Sakkal Majalla"/>
                <w:sz w:val="34"/>
                <w:rtl/>
              </w:rPr>
              <w:t>شركة جور للصناعات (</w:t>
            </w:r>
            <w:r w:rsidRPr="007A36FD">
              <w:rPr>
                <w:rFonts w:ascii="Sakkal Majalla" w:hAnsi="Sakkal Majalla"/>
                <w:sz w:val="34"/>
              </w:rPr>
              <w:t>Gore Associates</w:t>
            </w:r>
            <w:r w:rsidRPr="007A36FD">
              <w:rPr>
                <w:rFonts w:ascii="Sakkal Majalla" w:hAnsi="Sakkal Majalla"/>
                <w:sz w:val="34"/>
                <w:rtl/>
              </w:rPr>
              <w:t xml:space="preserve">)، المعروفة بمنتجات </w:t>
            </w:r>
            <w:r w:rsidRPr="007A36FD">
              <w:rPr>
                <w:rFonts w:ascii="Sakkal Majalla" w:hAnsi="Sakkal Majalla"/>
                <w:sz w:val="34"/>
              </w:rPr>
              <w:t>Gore-Tex</w:t>
            </w:r>
            <w:r w:rsidRPr="007A36FD">
              <w:rPr>
                <w:rFonts w:ascii="Sakkal Majalla" w:hAnsi="Sakkal Majalla"/>
                <w:sz w:val="34"/>
                <w:rtl/>
              </w:rPr>
              <w:t>، حيث تعتمد هيكلاً تنظيمياً أفقياً بدون تسلسل هرمي تقليدي، ويشارك الموظفون في اتخاذ القرارات.</w:t>
            </w:r>
          </w:p>
        </w:tc>
      </w:tr>
    </w:tbl>
    <w:p w14:paraId="3D288B73" w14:textId="77777777" w:rsidR="007A36FD" w:rsidRPr="007A36FD" w:rsidRDefault="007A36FD" w:rsidP="007A36FD">
      <w:pPr>
        <w:spacing w:line="259" w:lineRule="auto"/>
        <w:jc w:val="center"/>
        <w:rPr>
          <w:rFonts w:ascii="Sakkal Majalla" w:hAnsi="Sakkal Majalla"/>
          <w:sz w:val="34"/>
          <w:rtl/>
        </w:rPr>
      </w:pPr>
    </w:p>
    <w:p w14:paraId="616E51D6" w14:textId="77777777" w:rsidR="007A36FD" w:rsidRPr="007A36FD" w:rsidRDefault="007A36FD" w:rsidP="007A36FD">
      <w:pPr>
        <w:spacing w:line="259" w:lineRule="auto"/>
        <w:rPr>
          <w:rFonts w:ascii="Adobe Arabic" w:hAnsi="Adobe Arabic" w:cs="Adobe Arabic"/>
          <w:b/>
          <w:bCs/>
          <w:color w:val="008080"/>
          <w:sz w:val="36"/>
          <w:szCs w:val="36"/>
          <w:rtl/>
        </w:rPr>
      </w:pPr>
      <w:r w:rsidRPr="007A36FD">
        <w:rPr>
          <w:rFonts w:ascii="Adobe Arabic" w:hAnsi="Adobe Arabic" w:cs="Adobe Arabic"/>
          <w:b/>
          <w:bCs/>
          <w:color w:val="008080"/>
          <w:sz w:val="36"/>
          <w:szCs w:val="36"/>
          <w:rtl/>
        </w:rPr>
        <w:t>تأثير أنماط القيادة على الأداء</w:t>
      </w:r>
    </w:p>
    <w:p w14:paraId="60467461"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تُظهر الدراسات أن نمط القيادة له تأثير كبير على أداء الفريق ورضا الموظفين وولائهم. وفقًا لدراسة نشرتها مجلة هارفارد بزنس ريفيو في عام 2022، فإن:</w:t>
      </w:r>
    </w:p>
    <w:p w14:paraId="09EB8DD3"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القيادة التحويلية تزيد الإبداع والابتكار بنسبة 26%.</w:t>
      </w:r>
    </w:p>
    <w:p w14:paraId="2CAC904D"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القيادة الخادمة ترفع مستوى رضا الموظفين بنسبة 28%.</w:t>
      </w:r>
    </w:p>
    <w:p w14:paraId="732899BC"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القيادة الرشيقة تحسّن سرعة الاستجابة للتغيرات بنسبة 37%.</w:t>
      </w:r>
    </w:p>
    <w:p w14:paraId="779EB13D"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من المهم ملاحظة أن القائد الفعّال يُكيّف نمط قيادته وفقاً للموقف والأشخاص والأهداف، وهو ما يُعرف بـ "القيادة الموقفية".</w:t>
      </w:r>
    </w:p>
    <w:p w14:paraId="1E025963" w14:textId="24C0816D" w:rsidR="007A36FD" w:rsidRPr="007A36FD" w:rsidRDefault="00F91043" w:rsidP="00F91043">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0831EF85" wp14:editId="63E0F848">
                <wp:extent cx="5731510" cy="895350"/>
                <wp:effectExtent l="0" t="0" r="21590" b="19050"/>
                <wp:docPr id="131336919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910754338" name="صورة 38"/>
                          <pic:cNvPicPr/>
                        </pic:nvPicPr>
                        <pic:blipFill>
                          <a:blip r:embed="rId6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29691655" name="مجموعة 39"/>
                        <wpg:cNvGrpSpPr/>
                        <wpg:grpSpPr>
                          <a:xfrm>
                            <a:off x="0" y="0"/>
                            <a:ext cx="5731510" cy="895350"/>
                            <a:chOff x="0" y="0"/>
                            <a:chExt cx="5878196" cy="918845"/>
                          </a:xfrm>
                        </wpg:grpSpPr>
                        <wpg:grpSp>
                          <wpg:cNvPr id="333974670" name="مجموعة 40"/>
                          <wpg:cNvGrpSpPr/>
                          <wpg:grpSpPr>
                            <a:xfrm>
                              <a:off x="0" y="0"/>
                              <a:ext cx="5878196" cy="918845"/>
                              <a:chOff x="0" y="0"/>
                              <a:chExt cx="6240348" cy="919070"/>
                            </a:xfrm>
                          </wpg:grpSpPr>
                          <wpg:grpSp>
                            <wpg:cNvPr id="785914137" name="مجموعة 41"/>
                            <wpg:cNvGrpSpPr/>
                            <wpg:grpSpPr>
                              <a:xfrm>
                                <a:off x="0" y="169208"/>
                                <a:ext cx="5433072" cy="580613"/>
                                <a:chOff x="0" y="169208"/>
                                <a:chExt cx="5433072" cy="580613"/>
                              </a:xfrm>
                            </wpg:grpSpPr>
                            <wps:wsp>
                              <wps:cNvPr id="102596382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9658678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8514453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9663774" name="مربع نص 41"/>
                          <wps:cNvSpPr txBox="1"/>
                          <wps:spPr>
                            <a:xfrm>
                              <a:off x="204484" y="257055"/>
                              <a:ext cx="4616071" cy="387740"/>
                            </a:xfrm>
                            <a:prstGeom prst="rect">
                              <a:avLst/>
                            </a:prstGeom>
                            <a:noFill/>
                          </wps:spPr>
                          <wps:txbx>
                            <w:txbxContent>
                              <w:p w14:paraId="15C43F63" w14:textId="184C1CA6" w:rsidR="00F91043" w:rsidRDefault="00F91043" w:rsidP="00F91043">
                                <w:pPr>
                                  <w:rPr>
                                    <w:rFonts w:eastAsia="Calibri" w:hAnsi="Adobe Arabic" w:cs="Adobe Arabic"/>
                                    <w:b/>
                                    <w:bCs/>
                                    <w:color w:val="FFFFFF"/>
                                    <w:kern w:val="24"/>
                                    <w:sz w:val="36"/>
                                    <w:szCs w:val="36"/>
                                    <w:lang w:bidi="ar-EG"/>
                                  </w:rPr>
                                </w:pPr>
                                <w:r w:rsidRPr="00F91043">
                                  <w:rPr>
                                    <w:rFonts w:eastAsia="Calibri" w:hAnsi="Adobe Arabic" w:cs="Adobe Arabic"/>
                                    <w:b/>
                                    <w:bCs/>
                                    <w:color w:val="FFFFFF"/>
                                    <w:kern w:val="24"/>
                                    <w:sz w:val="36"/>
                                    <w:szCs w:val="36"/>
                                    <w:rtl/>
                                    <w:lang w:bidi="ar-EG"/>
                                  </w:rPr>
                                  <w:t>خصائص القائد الفعّال في بيئة العمل</w:t>
                                </w:r>
                              </w:p>
                            </w:txbxContent>
                          </wps:txbx>
                          <wps:bodyPr wrap="square" rtlCol="1">
                            <a:spAutoFit/>
                          </wps:bodyPr>
                        </wps:wsp>
                      </wpg:grpSp>
                    </wpg:wgp>
                  </a:graphicData>
                </a:graphic>
              </wp:inline>
            </w:drawing>
          </mc:Choice>
          <mc:Fallback>
            <w:pict>
              <v:group w14:anchorId="0831EF85" id="_x0000_s110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">
                <v:shape id="صورة 38" o:spid="_x0000_s110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">
                  <v:imagedata r:id="rId64" o:title=""/>
                </v:shape>
                <v:group id="مجموعة 39" o:spid="_x0000_s11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">
                  <v:group id="مجموعة 40" o:spid="_x0000_s11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">
                    <v:group id="مجموعة 41" o:spid="_x0000_s11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">
                      <v:shape id="شكل حر 42" o:spid="_x0000_s11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" fillcolor="#168489" stroked="f" strokeweight="1pt">
                        <v:stroke joinstyle="miter"/>
                      </v:roundrect>
                    </v:group>
                    <v:oval id="شكل بيضاوي 44" o:spid="_x0000_s11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" filled="f" strokecolor="#a5a5a5 [2092]" strokeweight="1pt">
                      <v:stroke joinstyle="miter"/>
                    </v:oval>
                  </v:group>
                  <v:shape id="مربع نص 41" o:spid="_x0000_s111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" filled="f" stroked="f">
                    <v:textbox style="mso-fit-shape-to-text:t">
                      <w:txbxContent>
                        <w:p w14:paraId="15C43F63" w14:textId="184C1CA6" w:rsidR="00F91043" w:rsidRDefault="00F91043" w:rsidP="00F91043">
                          <w:pPr>
                            <w:rPr>
                              <w:rFonts w:eastAsia="Calibri" w:hAnsi="Adobe Arabic" w:cs="Adobe Arabic"/>
                              <w:b/>
                              <w:bCs/>
                              <w:color w:val="FFFFFF"/>
                              <w:kern w:val="24"/>
                              <w:sz w:val="36"/>
                              <w:szCs w:val="36"/>
                              <w:lang w:bidi="ar-EG"/>
                            </w:rPr>
                          </w:pPr>
                          <w:r w:rsidRPr="00F91043">
                            <w:rPr>
                              <w:rFonts w:eastAsia="Calibri" w:hAnsi="Adobe Arabic" w:cs="Adobe Arabic"/>
                              <w:b/>
                              <w:bCs/>
                              <w:color w:val="FFFFFF"/>
                              <w:kern w:val="24"/>
                              <w:sz w:val="36"/>
                              <w:szCs w:val="36"/>
                              <w:rtl/>
                              <w:lang w:bidi="ar-EG"/>
                            </w:rPr>
                            <w:t>خصائص القائد الفعّال في بيئة العمل</w:t>
                          </w:r>
                        </w:p>
                      </w:txbxContent>
                    </v:textbox>
                  </v:shape>
                </v:group>
                <w10:anchorlock/>
              </v:group>
            </w:pict>
          </mc:Fallback>
        </mc:AlternateContent>
      </w:r>
    </w:p>
    <w:p w14:paraId="40D2BAC1"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يتميّز القائد الفعّال في بيئة العمل المعاصرة بمجموعة من الخصائص التي تمكّنه من التأثير الإيجابي في فريقه وتحقيق نتائج متميّزة. من أبرز هذه الخصائص:</w:t>
      </w:r>
    </w:p>
    <w:p w14:paraId="34519A8B" w14:textId="57503091" w:rsidR="00F91043" w:rsidRPr="007A36FD" w:rsidRDefault="00D653FF" w:rsidP="00F91043">
      <w:pPr>
        <w:spacing w:line="259" w:lineRule="auto"/>
        <w:jc w:val="center"/>
        <w:rPr>
          <w:rFonts w:ascii="Sakkal Majalla" w:hAnsi="Sakkal Majalla"/>
          <w:sz w:val="34"/>
          <w:rtl/>
        </w:rPr>
      </w:pPr>
      <w:r>
        <w:rPr>
          <w:rFonts w:ascii="Sakkal Majalla" w:hAnsi="Sakkal Majalla"/>
          <w:noProof/>
          <w:sz w:val="34"/>
          <w:rtl/>
          <w:lang w:val="ar-SA"/>
        </w:rPr>
        <w:drawing>
          <wp:anchor distT="0" distB="0" distL="114300" distR="114300" simplePos="0" relativeHeight="252815360" behindDoc="0" locked="0" layoutInCell="1" allowOverlap="1" wp14:anchorId="540D7CBD" wp14:editId="3B715246">
            <wp:simplePos x="0" y="0"/>
            <wp:positionH relativeFrom="column">
              <wp:posOffset>783590</wp:posOffset>
            </wp:positionH>
            <wp:positionV relativeFrom="paragraph">
              <wp:posOffset>3282950</wp:posOffset>
            </wp:positionV>
            <wp:extent cx="845820" cy="1137920"/>
            <wp:effectExtent l="0" t="0" r="0" b="5080"/>
            <wp:wrapSquare wrapText="bothSides"/>
            <wp:docPr id="1054734747" name="صورة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734747" name="صورة 1054734747"/>
                    <pic:cNvPicPr/>
                  </pic:nvPicPr>
                  <pic:blipFill>
                    <a:blip r:embed="rId67" cstate="print">
                      <a:extLst>
                        <a:ext uri="{28A0092B-C50C-407E-A947-70E740481C1C}">
                          <a14:useLocalDpi xmlns:a14="http://schemas.microsoft.com/office/drawing/2010/main" val="0"/>
                        </a:ext>
                      </a:extLst>
                    </a:blip>
                    <a:stretch>
                      <a:fillRect/>
                    </a:stretch>
                  </pic:blipFill>
                  <pic:spPr>
                    <a:xfrm>
                      <a:off x="0" y="0"/>
                      <a:ext cx="845820" cy="1137920"/>
                    </a:xfrm>
                    <a:prstGeom prst="rect">
                      <a:avLst/>
                    </a:prstGeom>
                  </pic:spPr>
                </pic:pic>
              </a:graphicData>
            </a:graphic>
            <wp14:sizeRelH relativeFrom="margin">
              <wp14:pctWidth>0</wp14:pctWidth>
            </wp14:sizeRelH>
            <wp14:sizeRelV relativeFrom="margin">
              <wp14:pctHeight>0</wp14:pctHeight>
            </wp14:sizeRelV>
          </wp:anchor>
        </w:drawing>
      </w:r>
      <w:r w:rsidR="00F91043" w:rsidRPr="00A93FD0">
        <w:rPr>
          <w:rFonts w:ascii="Sakkal Majalla" w:hAnsi="Sakkal Majalla"/>
          <w:b/>
          <w:bCs/>
          <w:noProof/>
          <w:color w:val="008080"/>
          <w:sz w:val="34"/>
        </w:rPr>
        <mc:AlternateContent>
          <mc:Choice Requires="wpg">
            <w:drawing>
              <wp:inline distT="0" distB="0" distL="0" distR="0" wp14:anchorId="73600E7E" wp14:editId="5785B418">
                <wp:extent cx="5624830" cy="2574925"/>
                <wp:effectExtent l="0" t="0" r="0" b="0"/>
                <wp:docPr id="64" name="مجموعة 63">
                  <a:extLst xmlns:a="http://schemas.openxmlformats.org/drawingml/2006/main">
                    <a:ext uri="{FF2B5EF4-FFF2-40B4-BE49-F238E27FC236}">
                      <a16:creationId xmlns:a16="http://schemas.microsoft.com/office/drawing/2014/main" id="{2B1F44D7-F6BC-7922-39E4-5DAD685137AE}"/>
                    </a:ext>
                  </a:extLst>
                </wp:docPr>
                <wp:cNvGraphicFramePr/>
                <a:graphic xmlns:a="http://schemas.openxmlformats.org/drawingml/2006/main">
                  <a:graphicData uri="http://schemas.microsoft.com/office/word/2010/wordprocessingGroup">
                    <wpg:wgp>
                      <wpg:cNvGrpSpPr/>
                      <wpg:grpSpPr>
                        <a:xfrm>
                          <a:off x="0" y="0"/>
                          <a:ext cx="5624830" cy="2574925"/>
                          <a:chOff x="0" y="-206368"/>
                          <a:chExt cx="9641174" cy="4413524"/>
                        </a:xfrm>
                      </wpg:grpSpPr>
                      <wpg:grpSp>
                        <wpg:cNvPr id="1096090665" name="مجموعة 1096090665">
                          <a:extLst>
                            <a:ext uri="{FF2B5EF4-FFF2-40B4-BE49-F238E27FC236}">
                              <a16:creationId xmlns:a16="http://schemas.microsoft.com/office/drawing/2014/main" id="{F0C9806F-27A5-2EAA-0435-95BAA91FB28C}"/>
                            </a:ext>
                          </a:extLst>
                        </wpg:cNvPr>
                        <wpg:cNvGrpSpPr/>
                        <wpg:grpSpPr>
                          <a:xfrm>
                            <a:off x="0" y="-206368"/>
                            <a:ext cx="9641174" cy="4413524"/>
                            <a:chOff x="0" y="-302274"/>
                            <a:chExt cx="14121921" cy="6464707"/>
                          </a:xfrm>
                        </wpg:grpSpPr>
                        <wpg:grpSp>
                          <wpg:cNvPr id="323627401" name="Group 2"/>
                          <wpg:cNvGrpSpPr/>
                          <wpg:grpSpPr>
                            <a:xfrm rot="-3016414">
                              <a:off x="4294501" y="1475489"/>
                              <a:ext cx="544070" cy="1934617"/>
                              <a:chOff x="4294505" y="1475484"/>
                              <a:chExt cx="660400" cy="2348260"/>
                            </a:xfrm>
                          </wpg:grpSpPr>
                          <wps:wsp>
                            <wps:cNvPr id="1122107926" name="Freeform 3"/>
                            <wps:cNvSpPr/>
                            <wps:spPr>
                              <a:xfrm>
                                <a:off x="4326255" y="1507234"/>
                                <a:ext cx="596900" cy="2284760"/>
                              </a:xfrm>
                              <a:custGeom>
                                <a:avLst/>
                                <a:gdLst/>
                                <a:ahLst/>
                                <a:cxnLst/>
                                <a:rect l="l" t="t" r="r" b="b"/>
                                <a:pathLst>
                                  <a:path w="596900" h="2284760">
                                    <a:moveTo>
                                      <a:pt x="504190" y="2284760"/>
                                    </a:moveTo>
                                    <a:lnTo>
                                      <a:pt x="92710" y="2284760"/>
                                    </a:lnTo>
                                    <a:cubicBezTo>
                                      <a:pt x="41910" y="2284760"/>
                                      <a:pt x="0" y="2242850"/>
                                      <a:pt x="0" y="2192050"/>
                                    </a:cubicBezTo>
                                    <a:lnTo>
                                      <a:pt x="0" y="92710"/>
                                    </a:lnTo>
                                    <a:cubicBezTo>
                                      <a:pt x="0" y="41910"/>
                                      <a:pt x="41910" y="0"/>
                                      <a:pt x="92710" y="0"/>
                                    </a:cubicBezTo>
                                    <a:lnTo>
                                      <a:pt x="502920" y="0"/>
                                    </a:lnTo>
                                    <a:cubicBezTo>
                                      <a:pt x="553720" y="0"/>
                                      <a:pt x="595630" y="41910"/>
                                      <a:pt x="595630" y="92710"/>
                                    </a:cubicBezTo>
                                    <a:lnTo>
                                      <a:pt x="595630" y="2190780"/>
                                    </a:lnTo>
                                    <a:cubicBezTo>
                                      <a:pt x="596900" y="2242850"/>
                                      <a:pt x="554990" y="2284760"/>
                                      <a:pt x="504190" y="2284760"/>
                                    </a:cubicBezTo>
                                    <a:close/>
                                  </a:path>
                                </a:pathLst>
                              </a:custGeom>
                              <a:solidFill>
                                <a:srgbClr val="C7C7C6">
                                  <a:alpha val="24706"/>
                                </a:srgbClr>
                              </a:solidFill>
                            </wps:spPr>
                            <wps:bodyPr/>
                          </wps:wsp>
                          <wps:wsp>
                            <wps:cNvPr id="1745740699" name="Freeform 4"/>
                            <wps:cNvSpPr/>
                            <wps:spPr>
                              <a:xfrm>
                                <a:off x="4294505" y="1475484"/>
                                <a:ext cx="660400" cy="2348260"/>
                              </a:xfrm>
                              <a:custGeom>
                                <a:avLst/>
                                <a:gdLst/>
                                <a:ahLst/>
                                <a:cxnLst/>
                                <a:rect l="l" t="t" r="r" b="b"/>
                                <a:pathLst>
                                  <a:path w="660400" h="2348260">
                                    <a:moveTo>
                                      <a:pt x="535940" y="59690"/>
                                    </a:moveTo>
                                    <a:cubicBezTo>
                                      <a:pt x="571500" y="59690"/>
                                      <a:pt x="600710" y="88900"/>
                                      <a:pt x="600710" y="124460"/>
                                    </a:cubicBezTo>
                                    <a:lnTo>
                                      <a:pt x="600710" y="2223800"/>
                                    </a:lnTo>
                                    <a:cubicBezTo>
                                      <a:pt x="600710" y="2259360"/>
                                      <a:pt x="571500" y="2288570"/>
                                      <a:pt x="535940" y="2288570"/>
                                    </a:cubicBezTo>
                                    <a:lnTo>
                                      <a:pt x="124460" y="2288570"/>
                                    </a:lnTo>
                                    <a:cubicBezTo>
                                      <a:pt x="88900" y="2288570"/>
                                      <a:pt x="59690" y="2259360"/>
                                      <a:pt x="59690" y="2223800"/>
                                    </a:cubicBezTo>
                                    <a:lnTo>
                                      <a:pt x="59690" y="124460"/>
                                    </a:lnTo>
                                    <a:cubicBezTo>
                                      <a:pt x="59690" y="88900"/>
                                      <a:pt x="88900" y="59690"/>
                                      <a:pt x="124460" y="59690"/>
                                    </a:cubicBezTo>
                                    <a:lnTo>
                                      <a:pt x="535940" y="59690"/>
                                    </a:lnTo>
                                    <a:moveTo>
                                      <a:pt x="535940" y="0"/>
                                    </a:moveTo>
                                    <a:lnTo>
                                      <a:pt x="124460" y="0"/>
                                    </a:lnTo>
                                    <a:cubicBezTo>
                                      <a:pt x="55880" y="0"/>
                                      <a:pt x="0" y="55880"/>
                                      <a:pt x="0" y="124460"/>
                                    </a:cubicBezTo>
                                    <a:lnTo>
                                      <a:pt x="0" y="2223800"/>
                                    </a:lnTo>
                                    <a:cubicBezTo>
                                      <a:pt x="0" y="2292380"/>
                                      <a:pt x="55880" y="2348260"/>
                                      <a:pt x="124460" y="2348260"/>
                                    </a:cubicBezTo>
                                    <a:lnTo>
                                      <a:pt x="535940" y="2348260"/>
                                    </a:lnTo>
                                    <a:cubicBezTo>
                                      <a:pt x="604520" y="2348260"/>
                                      <a:pt x="660400" y="2292380"/>
                                      <a:pt x="660400" y="2223800"/>
                                    </a:cubicBezTo>
                                    <a:lnTo>
                                      <a:pt x="660400" y="124460"/>
                                    </a:lnTo>
                                    <a:cubicBezTo>
                                      <a:pt x="660400" y="55880"/>
                                      <a:pt x="604520" y="0"/>
                                      <a:pt x="535940" y="0"/>
                                    </a:cubicBezTo>
                                    <a:close/>
                                  </a:path>
                                </a:pathLst>
                              </a:custGeom>
                              <a:solidFill>
                                <a:srgbClr val="C7C7C6">
                                  <a:alpha val="24706"/>
                                </a:srgbClr>
                              </a:solidFill>
                            </wps:spPr>
                            <wps:bodyPr/>
                          </wps:wsp>
                        </wpg:grpSp>
                        <wpg:grpSp>
                          <wpg:cNvPr id="1602670357" name="Group 5"/>
                          <wpg:cNvGrpSpPr/>
                          <wpg:grpSpPr>
                            <a:xfrm rot="2984208">
                              <a:off x="2476135" y="1481584"/>
                              <a:ext cx="544070" cy="1934617"/>
                              <a:chOff x="2476138" y="1481588"/>
                              <a:chExt cx="660400" cy="2348260"/>
                            </a:xfrm>
                          </wpg:grpSpPr>
                          <wps:wsp>
                            <wps:cNvPr id="370172619" name="Freeform 6"/>
                            <wps:cNvSpPr/>
                            <wps:spPr>
                              <a:xfrm>
                                <a:off x="2507888" y="1513338"/>
                                <a:ext cx="596900" cy="2284760"/>
                              </a:xfrm>
                              <a:custGeom>
                                <a:avLst/>
                                <a:gdLst/>
                                <a:ahLst/>
                                <a:cxnLst/>
                                <a:rect l="l" t="t" r="r" b="b"/>
                                <a:pathLst>
                                  <a:path w="596900" h="2284760">
                                    <a:moveTo>
                                      <a:pt x="504190" y="2284760"/>
                                    </a:moveTo>
                                    <a:lnTo>
                                      <a:pt x="92710" y="2284760"/>
                                    </a:lnTo>
                                    <a:cubicBezTo>
                                      <a:pt x="41910" y="2284760"/>
                                      <a:pt x="0" y="2242850"/>
                                      <a:pt x="0" y="2192050"/>
                                    </a:cubicBezTo>
                                    <a:lnTo>
                                      <a:pt x="0" y="92710"/>
                                    </a:lnTo>
                                    <a:cubicBezTo>
                                      <a:pt x="0" y="41910"/>
                                      <a:pt x="41910" y="0"/>
                                      <a:pt x="92710" y="0"/>
                                    </a:cubicBezTo>
                                    <a:lnTo>
                                      <a:pt x="502920" y="0"/>
                                    </a:lnTo>
                                    <a:cubicBezTo>
                                      <a:pt x="553720" y="0"/>
                                      <a:pt x="595630" y="41910"/>
                                      <a:pt x="595630" y="92710"/>
                                    </a:cubicBezTo>
                                    <a:lnTo>
                                      <a:pt x="595630" y="2190780"/>
                                    </a:lnTo>
                                    <a:cubicBezTo>
                                      <a:pt x="596900" y="2242850"/>
                                      <a:pt x="554990" y="2284760"/>
                                      <a:pt x="504190" y="2284760"/>
                                    </a:cubicBezTo>
                                    <a:close/>
                                  </a:path>
                                </a:pathLst>
                              </a:custGeom>
                              <a:solidFill>
                                <a:srgbClr val="C7C7C6">
                                  <a:alpha val="24706"/>
                                </a:srgbClr>
                              </a:solidFill>
                            </wps:spPr>
                            <wps:bodyPr/>
                          </wps:wsp>
                          <wps:wsp>
                            <wps:cNvPr id="1701460244" name="Freeform 7"/>
                            <wps:cNvSpPr/>
                            <wps:spPr>
                              <a:xfrm>
                                <a:off x="2476138" y="1481588"/>
                                <a:ext cx="660400" cy="2348260"/>
                              </a:xfrm>
                              <a:custGeom>
                                <a:avLst/>
                                <a:gdLst/>
                                <a:ahLst/>
                                <a:cxnLst/>
                                <a:rect l="l" t="t" r="r" b="b"/>
                                <a:pathLst>
                                  <a:path w="660400" h="2348260">
                                    <a:moveTo>
                                      <a:pt x="535940" y="59690"/>
                                    </a:moveTo>
                                    <a:cubicBezTo>
                                      <a:pt x="571500" y="59690"/>
                                      <a:pt x="600710" y="88900"/>
                                      <a:pt x="600710" y="124460"/>
                                    </a:cubicBezTo>
                                    <a:lnTo>
                                      <a:pt x="600710" y="2223800"/>
                                    </a:lnTo>
                                    <a:cubicBezTo>
                                      <a:pt x="600710" y="2259360"/>
                                      <a:pt x="571500" y="2288570"/>
                                      <a:pt x="535940" y="2288570"/>
                                    </a:cubicBezTo>
                                    <a:lnTo>
                                      <a:pt x="124460" y="2288570"/>
                                    </a:lnTo>
                                    <a:cubicBezTo>
                                      <a:pt x="88900" y="2288570"/>
                                      <a:pt x="59690" y="2259360"/>
                                      <a:pt x="59690" y="2223800"/>
                                    </a:cubicBezTo>
                                    <a:lnTo>
                                      <a:pt x="59690" y="124460"/>
                                    </a:lnTo>
                                    <a:cubicBezTo>
                                      <a:pt x="59690" y="88900"/>
                                      <a:pt x="88900" y="59690"/>
                                      <a:pt x="124460" y="59690"/>
                                    </a:cubicBezTo>
                                    <a:lnTo>
                                      <a:pt x="535940" y="59690"/>
                                    </a:lnTo>
                                    <a:moveTo>
                                      <a:pt x="535940" y="0"/>
                                    </a:moveTo>
                                    <a:lnTo>
                                      <a:pt x="124460" y="0"/>
                                    </a:lnTo>
                                    <a:cubicBezTo>
                                      <a:pt x="55880" y="0"/>
                                      <a:pt x="0" y="55880"/>
                                      <a:pt x="0" y="124460"/>
                                    </a:cubicBezTo>
                                    <a:lnTo>
                                      <a:pt x="0" y="2223800"/>
                                    </a:lnTo>
                                    <a:cubicBezTo>
                                      <a:pt x="0" y="2292380"/>
                                      <a:pt x="55880" y="2348260"/>
                                      <a:pt x="124460" y="2348260"/>
                                    </a:cubicBezTo>
                                    <a:lnTo>
                                      <a:pt x="535940" y="2348260"/>
                                    </a:lnTo>
                                    <a:cubicBezTo>
                                      <a:pt x="604520" y="2348260"/>
                                      <a:pt x="660400" y="2292380"/>
                                      <a:pt x="660400" y="2223800"/>
                                    </a:cubicBezTo>
                                    <a:lnTo>
                                      <a:pt x="660400" y="124460"/>
                                    </a:lnTo>
                                    <a:cubicBezTo>
                                      <a:pt x="660400" y="55880"/>
                                      <a:pt x="604520" y="0"/>
                                      <a:pt x="535940" y="0"/>
                                    </a:cubicBezTo>
                                    <a:close/>
                                  </a:path>
                                </a:pathLst>
                              </a:custGeom>
                              <a:solidFill>
                                <a:srgbClr val="C7C7C6">
                                  <a:alpha val="24706"/>
                                </a:srgbClr>
                              </a:solidFill>
                            </wps:spPr>
                            <wps:bodyPr/>
                          </wps:wsp>
                        </wpg:grpSp>
                        <wps:wsp>
                          <wps:cNvPr id="1213379291" name="AutoShape 8"/>
                          <wps:cNvCnPr/>
                          <wps:spPr>
                            <a:xfrm rot="-2418332">
                              <a:off x="2068486" y="2390495"/>
                              <a:ext cx="1408205" cy="0"/>
                            </a:xfrm>
                            <a:prstGeom prst="line">
                              <a:avLst/>
                            </a:prstGeom>
                            <a:ln w="47625" cap="rnd">
                              <a:solidFill>
                                <a:srgbClr val="FFFDF4"/>
                              </a:solidFill>
                              <a:prstDash val="sysDash"/>
                              <a:headEnd type="none" w="sm" len="sm"/>
                              <a:tailEnd type="none" w="sm" len="sm"/>
                            </a:ln>
                          </wps:spPr>
                          <wps:bodyPr/>
                        </wps:wsp>
                        <wps:wsp>
                          <wps:cNvPr id="545559756" name="AutoShape 9"/>
                          <wps:cNvCnPr/>
                          <wps:spPr>
                            <a:xfrm rot="-8437159">
                              <a:off x="3927213" y="2403970"/>
                              <a:ext cx="1266254" cy="0"/>
                            </a:xfrm>
                            <a:prstGeom prst="line">
                              <a:avLst/>
                            </a:prstGeom>
                            <a:ln w="47625" cap="rnd">
                              <a:solidFill>
                                <a:srgbClr val="FFFDF4"/>
                              </a:solidFill>
                              <a:prstDash val="sysDash"/>
                              <a:headEnd type="none" w="sm" len="sm"/>
                              <a:tailEnd type="none" w="sm" len="sm"/>
                            </a:ln>
                          </wps:spPr>
                          <wps:bodyPr/>
                        </wps:wsp>
                        <wpg:grpSp>
                          <wpg:cNvPr id="826781805" name="Group 10"/>
                          <wpg:cNvGrpSpPr/>
                          <wpg:grpSpPr>
                            <a:xfrm rot="-3016414">
                              <a:off x="7967355" y="1475493"/>
                              <a:ext cx="544070" cy="1934617"/>
                              <a:chOff x="7967362" y="1475484"/>
                              <a:chExt cx="660400" cy="2348260"/>
                            </a:xfrm>
                          </wpg:grpSpPr>
                          <wps:wsp>
                            <wps:cNvPr id="419878865" name="Freeform 11"/>
                            <wps:cNvSpPr/>
                            <wps:spPr>
                              <a:xfrm>
                                <a:off x="7999112" y="1507234"/>
                                <a:ext cx="596900" cy="2284760"/>
                              </a:xfrm>
                              <a:custGeom>
                                <a:avLst/>
                                <a:gdLst/>
                                <a:ahLst/>
                                <a:cxnLst/>
                                <a:rect l="l" t="t" r="r" b="b"/>
                                <a:pathLst>
                                  <a:path w="596900" h="2284760">
                                    <a:moveTo>
                                      <a:pt x="504190" y="2284760"/>
                                    </a:moveTo>
                                    <a:lnTo>
                                      <a:pt x="92710" y="2284760"/>
                                    </a:lnTo>
                                    <a:cubicBezTo>
                                      <a:pt x="41910" y="2284760"/>
                                      <a:pt x="0" y="2242850"/>
                                      <a:pt x="0" y="2192050"/>
                                    </a:cubicBezTo>
                                    <a:lnTo>
                                      <a:pt x="0" y="92710"/>
                                    </a:lnTo>
                                    <a:cubicBezTo>
                                      <a:pt x="0" y="41910"/>
                                      <a:pt x="41910" y="0"/>
                                      <a:pt x="92710" y="0"/>
                                    </a:cubicBezTo>
                                    <a:lnTo>
                                      <a:pt x="502920" y="0"/>
                                    </a:lnTo>
                                    <a:cubicBezTo>
                                      <a:pt x="553720" y="0"/>
                                      <a:pt x="595630" y="41910"/>
                                      <a:pt x="595630" y="92710"/>
                                    </a:cubicBezTo>
                                    <a:lnTo>
                                      <a:pt x="595630" y="2190780"/>
                                    </a:lnTo>
                                    <a:cubicBezTo>
                                      <a:pt x="596900" y="2242850"/>
                                      <a:pt x="554990" y="2284760"/>
                                      <a:pt x="504190" y="2284760"/>
                                    </a:cubicBezTo>
                                    <a:close/>
                                  </a:path>
                                </a:pathLst>
                              </a:custGeom>
                              <a:solidFill>
                                <a:srgbClr val="C7C7C6">
                                  <a:alpha val="24706"/>
                                </a:srgbClr>
                              </a:solidFill>
                            </wps:spPr>
                            <wps:bodyPr/>
                          </wps:wsp>
                          <wps:wsp>
                            <wps:cNvPr id="1611918124" name="Freeform 12"/>
                            <wps:cNvSpPr/>
                            <wps:spPr>
                              <a:xfrm>
                                <a:off x="7967362" y="1475484"/>
                                <a:ext cx="660400" cy="2348260"/>
                              </a:xfrm>
                              <a:custGeom>
                                <a:avLst/>
                                <a:gdLst/>
                                <a:ahLst/>
                                <a:cxnLst/>
                                <a:rect l="l" t="t" r="r" b="b"/>
                                <a:pathLst>
                                  <a:path w="660400" h="2348260">
                                    <a:moveTo>
                                      <a:pt x="535940" y="59690"/>
                                    </a:moveTo>
                                    <a:cubicBezTo>
                                      <a:pt x="571500" y="59690"/>
                                      <a:pt x="600710" y="88900"/>
                                      <a:pt x="600710" y="124460"/>
                                    </a:cubicBezTo>
                                    <a:lnTo>
                                      <a:pt x="600710" y="2223800"/>
                                    </a:lnTo>
                                    <a:cubicBezTo>
                                      <a:pt x="600710" y="2259360"/>
                                      <a:pt x="571500" y="2288570"/>
                                      <a:pt x="535940" y="2288570"/>
                                    </a:cubicBezTo>
                                    <a:lnTo>
                                      <a:pt x="124460" y="2288570"/>
                                    </a:lnTo>
                                    <a:cubicBezTo>
                                      <a:pt x="88900" y="2288570"/>
                                      <a:pt x="59690" y="2259360"/>
                                      <a:pt x="59690" y="2223800"/>
                                    </a:cubicBezTo>
                                    <a:lnTo>
                                      <a:pt x="59690" y="124460"/>
                                    </a:lnTo>
                                    <a:cubicBezTo>
                                      <a:pt x="59690" y="88900"/>
                                      <a:pt x="88900" y="59690"/>
                                      <a:pt x="124460" y="59690"/>
                                    </a:cubicBezTo>
                                    <a:lnTo>
                                      <a:pt x="535940" y="59690"/>
                                    </a:lnTo>
                                    <a:moveTo>
                                      <a:pt x="535940" y="0"/>
                                    </a:moveTo>
                                    <a:lnTo>
                                      <a:pt x="124460" y="0"/>
                                    </a:lnTo>
                                    <a:cubicBezTo>
                                      <a:pt x="55880" y="0"/>
                                      <a:pt x="0" y="55880"/>
                                      <a:pt x="0" y="124460"/>
                                    </a:cubicBezTo>
                                    <a:lnTo>
                                      <a:pt x="0" y="2223800"/>
                                    </a:lnTo>
                                    <a:cubicBezTo>
                                      <a:pt x="0" y="2292380"/>
                                      <a:pt x="55880" y="2348260"/>
                                      <a:pt x="124460" y="2348260"/>
                                    </a:cubicBezTo>
                                    <a:lnTo>
                                      <a:pt x="535940" y="2348260"/>
                                    </a:lnTo>
                                    <a:cubicBezTo>
                                      <a:pt x="604520" y="2348260"/>
                                      <a:pt x="660400" y="2292380"/>
                                      <a:pt x="660400" y="2223800"/>
                                    </a:cubicBezTo>
                                    <a:lnTo>
                                      <a:pt x="660400" y="124460"/>
                                    </a:lnTo>
                                    <a:cubicBezTo>
                                      <a:pt x="660400" y="55880"/>
                                      <a:pt x="604520" y="0"/>
                                      <a:pt x="535940" y="0"/>
                                    </a:cubicBezTo>
                                    <a:close/>
                                  </a:path>
                                </a:pathLst>
                              </a:custGeom>
                              <a:solidFill>
                                <a:srgbClr val="C7C7C6">
                                  <a:alpha val="24706"/>
                                </a:srgbClr>
                              </a:solidFill>
                            </wps:spPr>
                            <wps:bodyPr/>
                          </wps:wsp>
                        </wpg:grpSp>
                        <wpg:grpSp>
                          <wpg:cNvPr id="1830695533" name="Group 13"/>
                          <wpg:cNvGrpSpPr/>
                          <wpg:grpSpPr>
                            <a:xfrm rot="2984208">
                              <a:off x="6148989" y="1481580"/>
                              <a:ext cx="544070" cy="1934617"/>
                              <a:chOff x="6148994" y="1481588"/>
                              <a:chExt cx="660400" cy="2348260"/>
                            </a:xfrm>
                          </wpg:grpSpPr>
                          <wps:wsp>
                            <wps:cNvPr id="1189008054" name="Freeform 14"/>
                            <wps:cNvSpPr/>
                            <wps:spPr>
                              <a:xfrm>
                                <a:off x="6180744" y="1513338"/>
                                <a:ext cx="596900" cy="2284760"/>
                              </a:xfrm>
                              <a:custGeom>
                                <a:avLst/>
                                <a:gdLst/>
                                <a:ahLst/>
                                <a:cxnLst/>
                                <a:rect l="l" t="t" r="r" b="b"/>
                                <a:pathLst>
                                  <a:path w="596900" h="2284760">
                                    <a:moveTo>
                                      <a:pt x="504190" y="2284760"/>
                                    </a:moveTo>
                                    <a:lnTo>
                                      <a:pt x="92710" y="2284760"/>
                                    </a:lnTo>
                                    <a:cubicBezTo>
                                      <a:pt x="41910" y="2284760"/>
                                      <a:pt x="0" y="2242850"/>
                                      <a:pt x="0" y="2192050"/>
                                    </a:cubicBezTo>
                                    <a:lnTo>
                                      <a:pt x="0" y="92710"/>
                                    </a:lnTo>
                                    <a:cubicBezTo>
                                      <a:pt x="0" y="41910"/>
                                      <a:pt x="41910" y="0"/>
                                      <a:pt x="92710" y="0"/>
                                    </a:cubicBezTo>
                                    <a:lnTo>
                                      <a:pt x="502920" y="0"/>
                                    </a:lnTo>
                                    <a:cubicBezTo>
                                      <a:pt x="553720" y="0"/>
                                      <a:pt x="595630" y="41910"/>
                                      <a:pt x="595630" y="92710"/>
                                    </a:cubicBezTo>
                                    <a:lnTo>
                                      <a:pt x="595630" y="2190780"/>
                                    </a:lnTo>
                                    <a:cubicBezTo>
                                      <a:pt x="596900" y="2242850"/>
                                      <a:pt x="554990" y="2284760"/>
                                      <a:pt x="504190" y="2284760"/>
                                    </a:cubicBezTo>
                                    <a:close/>
                                  </a:path>
                                </a:pathLst>
                              </a:custGeom>
                              <a:solidFill>
                                <a:srgbClr val="C7C7C6">
                                  <a:alpha val="24706"/>
                                </a:srgbClr>
                              </a:solidFill>
                            </wps:spPr>
                            <wps:bodyPr/>
                          </wps:wsp>
                          <wps:wsp>
                            <wps:cNvPr id="791515246" name="Freeform 15"/>
                            <wps:cNvSpPr/>
                            <wps:spPr>
                              <a:xfrm>
                                <a:off x="6148994" y="1481588"/>
                                <a:ext cx="660400" cy="2348260"/>
                              </a:xfrm>
                              <a:custGeom>
                                <a:avLst/>
                                <a:gdLst/>
                                <a:ahLst/>
                                <a:cxnLst/>
                                <a:rect l="l" t="t" r="r" b="b"/>
                                <a:pathLst>
                                  <a:path w="660400" h="2348260">
                                    <a:moveTo>
                                      <a:pt x="535940" y="59690"/>
                                    </a:moveTo>
                                    <a:cubicBezTo>
                                      <a:pt x="571500" y="59690"/>
                                      <a:pt x="600710" y="88900"/>
                                      <a:pt x="600710" y="124460"/>
                                    </a:cubicBezTo>
                                    <a:lnTo>
                                      <a:pt x="600710" y="2223800"/>
                                    </a:lnTo>
                                    <a:cubicBezTo>
                                      <a:pt x="600710" y="2259360"/>
                                      <a:pt x="571500" y="2288570"/>
                                      <a:pt x="535940" y="2288570"/>
                                    </a:cubicBezTo>
                                    <a:lnTo>
                                      <a:pt x="124460" y="2288570"/>
                                    </a:lnTo>
                                    <a:cubicBezTo>
                                      <a:pt x="88900" y="2288570"/>
                                      <a:pt x="59690" y="2259360"/>
                                      <a:pt x="59690" y="2223800"/>
                                    </a:cubicBezTo>
                                    <a:lnTo>
                                      <a:pt x="59690" y="124460"/>
                                    </a:lnTo>
                                    <a:cubicBezTo>
                                      <a:pt x="59690" y="88900"/>
                                      <a:pt x="88900" y="59690"/>
                                      <a:pt x="124460" y="59690"/>
                                    </a:cubicBezTo>
                                    <a:lnTo>
                                      <a:pt x="535940" y="59690"/>
                                    </a:lnTo>
                                    <a:moveTo>
                                      <a:pt x="535940" y="0"/>
                                    </a:moveTo>
                                    <a:lnTo>
                                      <a:pt x="124460" y="0"/>
                                    </a:lnTo>
                                    <a:cubicBezTo>
                                      <a:pt x="55880" y="0"/>
                                      <a:pt x="0" y="55880"/>
                                      <a:pt x="0" y="124460"/>
                                    </a:cubicBezTo>
                                    <a:lnTo>
                                      <a:pt x="0" y="2223800"/>
                                    </a:lnTo>
                                    <a:cubicBezTo>
                                      <a:pt x="0" y="2292380"/>
                                      <a:pt x="55880" y="2348260"/>
                                      <a:pt x="124460" y="2348260"/>
                                    </a:cubicBezTo>
                                    <a:lnTo>
                                      <a:pt x="535940" y="2348260"/>
                                    </a:lnTo>
                                    <a:cubicBezTo>
                                      <a:pt x="604520" y="2348260"/>
                                      <a:pt x="660400" y="2292380"/>
                                      <a:pt x="660400" y="2223800"/>
                                    </a:cubicBezTo>
                                    <a:lnTo>
                                      <a:pt x="660400" y="124460"/>
                                    </a:lnTo>
                                    <a:cubicBezTo>
                                      <a:pt x="660400" y="55880"/>
                                      <a:pt x="604520" y="0"/>
                                      <a:pt x="535940" y="0"/>
                                    </a:cubicBezTo>
                                    <a:close/>
                                  </a:path>
                                </a:pathLst>
                              </a:custGeom>
                              <a:solidFill>
                                <a:srgbClr val="C7C7C6">
                                  <a:alpha val="24706"/>
                                </a:srgbClr>
                              </a:solidFill>
                            </wps:spPr>
                            <wps:bodyPr/>
                          </wps:wsp>
                        </wpg:grpSp>
                        <wps:wsp>
                          <wps:cNvPr id="106241939" name="AutoShape 16"/>
                          <wps:cNvCnPr/>
                          <wps:spPr>
                            <a:xfrm rot="-2418332">
                              <a:off x="5741343" y="2390495"/>
                              <a:ext cx="1408205" cy="0"/>
                            </a:xfrm>
                            <a:prstGeom prst="line">
                              <a:avLst/>
                            </a:prstGeom>
                            <a:ln w="47625" cap="rnd">
                              <a:solidFill>
                                <a:srgbClr val="FFFDF4"/>
                              </a:solidFill>
                              <a:prstDash val="sysDash"/>
                              <a:headEnd type="none" w="sm" len="sm"/>
                              <a:tailEnd type="none" w="sm" len="sm"/>
                            </a:ln>
                          </wps:spPr>
                          <wps:bodyPr/>
                        </wps:wsp>
                        <wps:wsp>
                          <wps:cNvPr id="1891317584" name="AutoShape 17"/>
                          <wps:cNvCnPr/>
                          <wps:spPr>
                            <a:xfrm rot="-8437159">
                              <a:off x="7600069" y="2403970"/>
                              <a:ext cx="1266254" cy="0"/>
                            </a:xfrm>
                            <a:prstGeom prst="line">
                              <a:avLst/>
                            </a:prstGeom>
                            <a:ln w="47625" cap="rnd">
                              <a:solidFill>
                                <a:srgbClr val="FFFDF4"/>
                              </a:solidFill>
                              <a:prstDash val="sysDash"/>
                              <a:headEnd type="none" w="sm" len="sm"/>
                              <a:tailEnd type="none" w="sm" len="sm"/>
                            </a:ln>
                          </wps:spPr>
                          <wps:bodyPr/>
                        </wps:wsp>
                        <wpg:grpSp>
                          <wpg:cNvPr id="2046702659" name="Group 18"/>
                          <wpg:cNvGrpSpPr/>
                          <wpg:grpSpPr>
                            <a:xfrm rot="-3016414">
                              <a:off x="11617498" y="1475498"/>
                              <a:ext cx="544070" cy="1934617"/>
                              <a:chOff x="11617509" y="1475484"/>
                              <a:chExt cx="660400" cy="2348260"/>
                            </a:xfrm>
                          </wpg:grpSpPr>
                          <wps:wsp>
                            <wps:cNvPr id="139669250" name="Freeform 19"/>
                            <wps:cNvSpPr/>
                            <wps:spPr>
                              <a:xfrm>
                                <a:off x="11649259" y="1507234"/>
                                <a:ext cx="596900" cy="2284760"/>
                              </a:xfrm>
                              <a:custGeom>
                                <a:avLst/>
                                <a:gdLst/>
                                <a:ahLst/>
                                <a:cxnLst/>
                                <a:rect l="l" t="t" r="r" b="b"/>
                                <a:pathLst>
                                  <a:path w="596900" h="2284760">
                                    <a:moveTo>
                                      <a:pt x="504190" y="2284760"/>
                                    </a:moveTo>
                                    <a:lnTo>
                                      <a:pt x="92710" y="2284760"/>
                                    </a:lnTo>
                                    <a:cubicBezTo>
                                      <a:pt x="41910" y="2284760"/>
                                      <a:pt x="0" y="2242850"/>
                                      <a:pt x="0" y="2192050"/>
                                    </a:cubicBezTo>
                                    <a:lnTo>
                                      <a:pt x="0" y="92710"/>
                                    </a:lnTo>
                                    <a:cubicBezTo>
                                      <a:pt x="0" y="41910"/>
                                      <a:pt x="41910" y="0"/>
                                      <a:pt x="92710" y="0"/>
                                    </a:cubicBezTo>
                                    <a:lnTo>
                                      <a:pt x="502920" y="0"/>
                                    </a:lnTo>
                                    <a:cubicBezTo>
                                      <a:pt x="553720" y="0"/>
                                      <a:pt x="595630" y="41910"/>
                                      <a:pt x="595630" y="92710"/>
                                    </a:cubicBezTo>
                                    <a:lnTo>
                                      <a:pt x="595630" y="2190780"/>
                                    </a:lnTo>
                                    <a:cubicBezTo>
                                      <a:pt x="596900" y="2242850"/>
                                      <a:pt x="554990" y="2284760"/>
                                      <a:pt x="504190" y="2284760"/>
                                    </a:cubicBezTo>
                                    <a:close/>
                                  </a:path>
                                </a:pathLst>
                              </a:custGeom>
                              <a:solidFill>
                                <a:srgbClr val="C7C7C6">
                                  <a:alpha val="24706"/>
                                </a:srgbClr>
                              </a:solidFill>
                            </wps:spPr>
                            <wps:bodyPr/>
                          </wps:wsp>
                          <wps:wsp>
                            <wps:cNvPr id="658404354" name="Freeform 20"/>
                            <wps:cNvSpPr/>
                            <wps:spPr>
                              <a:xfrm>
                                <a:off x="11617509" y="1475484"/>
                                <a:ext cx="660400" cy="2348260"/>
                              </a:xfrm>
                              <a:custGeom>
                                <a:avLst/>
                                <a:gdLst/>
                                <a:ahLst/>
                                <a:cxnLst/>
                                <a:rect l="l" t="t" r="r" b="b"/>
                                <a:pathLst>
                                  <a:path w="660400" h="2348260">
                                    <a:moveTo>
                                      <a:pt x="535940" y="59690"/>
                                    </a:moveTo>
                                    <a:cubicBezTo>
                                      <a:pt x="571500" y="59690"/>
                                      <a:pt x="600710" y="88900"/>
                                      <a:pt x="600710" y="124460"/>
                                    </a:cubicBezTo>
                                    <a:lnTo>
                                      <a:pt x="600710" y="2223800"/>
                                    </a:lnTo>
                                    <a:cubicBezTo>
                                      <a:pt x="600710" y="2259360"/>
                                      <a:pt x="571500" y="2288570"/>
                                      <a:pt x="535940" y="2288570"/>
                                    </a:cubicBezTo>
                                    <a:lnTo>
                                      <a:pt x="124460" y="2288570"/>
                                    </a:lnTo>
                                    <a:cubicBezTo>
                                      <a:pt x="88900" y="2288570"/>
                                      <a:pt x="59690" y="2259360"/>
                                      <a:pt x="59690" y="2223800"/>
                                    </a:cubicBezTo>
                                    <a:lnTo>
                                      <a:pt x="59690" y="124460"/>
                                    </a:lnTo>
                                    <a:cubicBezTo>
                                      <a:pt x="59690" y="88900"/>
                                      <a:pt x="88900" y="59690"/>
                                      <a:pt x="124460" y="59690"/>
                                    </a:cubicBezTo>
                                    <a:lnTo>
                                      <a:pt x="535940" y="59690"/>
                                    </a:lnTo>
                                    <a:moveTo>
                                      <a:pt x="535940" y="0"/>
                                    </a:moveTo>
                                    <a:lnTo>
                                      <a:pt x="124460" y="0"/>
                                    </a:lnTo>
                                    <a:cubicBezTo>
                                      <a:pt x="55880" y="0"/>
                                      <a:pt x="0" y="55880"/>
                                      <a:pt x="0" y="124460"/>
                                    </a:cubicBezTo>
                                    <a:lnTo>
                                      <a:pt x="0" y="2223800"/>
                                    </a:lnTo>
                                    <a:cubicBezTo>
                                      <a:pt x="0" y="2292380"/>
                                      <a:pt x="55880" y="2348260"/>
                                      <a:pt x="124460" y="2348260"/>
                                    </a:cubicBezTo>
                                    <a:lnTo>
                                      <a:pt x="535940" y="2348260"/>
                                    </a:lnTo>
                                    <a:cubicBezTo>
                                      <a:pt x="604520" y="2348260"/>
                                      <a:pt x="660400" y="2292380"/>
                                      <a:pt x="660400" y="2223800"/>
                                    </a:cubicBezTo>
                                    <a:lnTo>
                                      <a:pt x="660400" y="124460"/>
                                    </a:lnTo>
                                    <a:cubicBezTo>
                                      <a:pt x="660400" y="55880"/>
                                      <a:pt x="604520" y="0"/>
                                      <a:pt x="535940" y="0"/>
                                    </a:cubicBezTo>
                                    <a:close/>
                                  </a:path>
                                </a:pathLst>
                              </a:custGeom>
                              <a:solidFill>
                                <a:srgbClr val="C7C7C6">
                                  <a:alpha val="24706"/>
                                </a:srgbClr>
                              </a:solidFill>
                            </wps:spPr>
                            <wps:bodyPr/>
                          </wps:wsp>
                        </wpg:grpSp>
                        <wpg:grpSp>
                          <wpg:cNvPr id="216390345" name="Group 21"/>
                          <wpg:cNvGrpSpPr/>
                          <wpg:grpSpPr>
                            <a:xfrm rot="2984208">
                              <a:off x="9799132" y="1481576"/>
                              <a:ext cx="544070" cy="1934617"/>
                              <a:chOff x="9799141" y="1481588"/>
                              <a:chExt cx="660400" cy="2348260"/>
                            </a:xfrm>
                          </wpg:grpSpPr>
                          <wps:wsp>
                            <wps:cNvPr id="248609850" name="Freeform 22"/>
                            <wps:cNvSpPr/>
                            <wps:spPr>
                              <a:xfrm>
                                <a:off x="9830891" y="1513338"/>
                                <a:ext cx="596900" cy="2284760"/>
                              </a:xfrm>
                              <a:custGeom>
                                <a:avLst/>
                                <a:gdLst/>
                                <a:ahLst/>
                                <a:cxnLst/>
                                <a:rect l="l" t="t" r="r" b="b"/>
                                <a:pathLst>
                                  <a:path w="596900" h="2284760">
                                    <a:moveTo>
                                      <a:pt x="504190" y="2284760"/>
                                    </a:moveTo>
                                    <a:lnTo>
                                      <a:pt x="92710" y="2284760"/>
                                    </a:lnTo>
                                    <a:cubicBezTo>
                                      <a:pt x="41910" y="2284760"/>
                                      <a:pt x="0" y="2242850"/>
                                      <a:pt x="0" y="2192050"/>
                                    </a:cubicBezTo>
                                    <a:lnTo>
                                      <a:pt x="0" y="92710"/>
                                    </a:lnTo>
                                    <a:cubicBezTo>
                                      <a:pt x="0" y="41910"/>
                                      <a:pt x="41910" y="0"/>
                                      <a:pt x="92710" y="0"/>
                                    </a:cubicBezTo>
                                    <a:lnTo>
                                      <a:pt x="502920" y="0"/>
                                    </a:lnTo>
                                    <a:cubicBezTo>
                                      <a:pt x="553720" y="0"/>
                                      <a:pt x="595630" y="41910"/>
                                      <a:pt x="595630" y="92710"/>
                                    </a:cubicBezTo>
                                    <a:lnTo>
                                      <a:pt x="595630" y="2190780"/>
                                    </a:lnTo>
                                    <a:cubicBezTo>
                                      <a:pt x="596900" y="2242850"/>
                                      <a:pt x="554990" y="2284760"/>
                                      <a:pt x="504190" y="2284760"/>
                                    </a:cubicBezTo>
                                    <a:close/>
                                  </a:path>
                                </a:pathLst>
                              </a:custGeom>
                              <a:solidFill>
                                <a:srgbClr val="C7C7C6">
                                  <a:alpha val="24706"/>
                                </a:srgbClr>
                              </a:solidFill>
                            </wps:spPr>
                            <wps:bodyPr/>
                          </wps:wsp>
                          <wps:wsp>
                            <wps:cNvPr id="1418556952" name="Freeform 23"/>
                            <wps:cNvSpPr/>
                            <wps:spPr>
                              <a:xfrm>
                                <a:off x="9799141" y="1481588"/>
                                <a:ext cx="660400" cy="2348260"/>
                              </a:xfrm>
                              <a:custGeom>
                                <a:avLst/>
                                <a:gdLst/>
                                <a:ahLst/>
                                <a:cxnLst/>
                                <a:rect l="l" t="t" r="r" b="b"/>
                                <a:pathLst>
                                  <a:path w="660400" h="2348260">
                                    <a:moveTo>
                                      <a:pt x="535940" y="59690"/>
                                    </a:moveTo>
                                    <a:cubicBezTo>
                                      <a:pt x="571500" y="59690"/>
                                      <a:pt x="600710" y="88900"/>
                                      <a:pt x="600710" y="124460"/>
                                    </a:cubicBezTo>
                                    <a:lnTo>
                                      <a:pt x="600710" y="2223800"/>
                                    </a:lnTo>
                                    <a:cubicBezTo>
                                      <a:pt x="600710" y="2259360"/>
                                      <a:pt x="571500" y="2288570"/>
                                      <a:pt x="535940" y="2288570"/>
                                    </a:cubicBezTo>
                                    <a:lnTo>
                                      <a:pt x="124460" y="2288570"/>
                                    </a:lnTo>
                                    <a:cubicBezTo>
                                      <a:pt x="88900" y="2288570"/>
                                      <a:pt x="59690" y="2259360"/>
                                      <a:pt x="59690" y="2223800"/>
                                    </a:cubicBezTo>
                                    <a:lnTo>
                                      <a:pt x="59690" y="124460"/>
                                    </a:lnTo>
                                    <a:cubicBezTo>
                                      <a:pt x="59690" y="88900"/>
                                      <a:pt x="88900" y="59690"/>
                                      <a:pt x="124460" y="59690"/>
                                    </a:cubicBezTo>
                                    <a:lnTo>
                                      <a:pt x="535940" y="59690"/>
                                    </a:lnTo>
                                    <a:moveTo>
                                      <a:pt x="535940" y="0"/>
                                    </a:moveTo>
                                    <a:lnTo>
                                      <a:pt x="124460" y="0"/>
                                    </a:lnTo>
                                    <a:cubicBezTo>
                                      <a:pt x="55880" y="0"/>
                                      <a:pt x="0" y="55880"/>
                                      <a:pt x="0" y="124460"/>
                                    </a:cubicBezTo>
                                    <a:lnTo>
                                      <a:pt x="0" y="2223800"/>
                                    </a:lnTo>
                                    <a:cubicBezTo>
                                      <a:pt x="0" y="2292380"/>
                                      <a:pt x="55880" y="2348260"/>
                                      <a:pt x="124460" y="2348260"/>
                                    </a:cubicBezTo>
                                    <a:lnTo>
                                      <a:pt x="535940" y="2348260"/>
                                    </a:lnTo>
                                    <a:cubicBezTo>
                                      <a:pt x="604520" y="2348260"/>
                                      <a:pt x="660400" y="2292380"/>
                                      <a:pt x="660400" y="2223800"/>
                                    </a:cubicBezTo>
                                    <a:lnTo>
                                      <a:pt x="660400" y="124460"/>
                                    </a:lnTo>
                                    <a:cubicBezTo>
                                      <a:pt x="660400" y="55880"/>
                                      <a:pt x="604520" y="0"/>
                                      <a:pt x="535940" y="0"/>
                                    </a:cubicBezTo>
                                    <a:close/>
                                  </a:path>
                                </a:pathLst>
                              </a:custGeom>
                              <a:solidFill>
                                <a:srgbClr val="C7C7C6">
                                  <a:alpha val="24706"/>
                                </a:srgbClr>
                              </a:solidFill>
                            </wps:spPr>
                            <wps:bodyPr/>
                          </wps:wsp>
                        </wpg:grpSp>
                        <wps:wsp>
                          <wps:cNvPr id="1864285664" name="AutoShape 24"/>
                          <wps:cNvCnPr/>
                          <wps:spPr>
                            <a:xfrm rot="-2418332">
                              <a:off x="9391490" y="2390495"/>
                              <a:ext cx="1408205" cy="0"/>
                            </a:xfrm>
                            <a:prstGeom prst="line">
                              <a:avLst/>
                            </a:prstGeom>
                            <a:ln w="47625" cap="rnd">
                              <a:solidFill>
                                <a:srgbClr val="FFFDF4"/>
                              </a:solidFill>
                              <a:prstDash val="sysDash"/>
                              <a:headEnd type="none" w="sm" len="sm"/>
                              <a:tailEnd type="none" w="sm" len="sm"/>
                            </a:ln>
                          </wps:spPr>
                          <wps:bodyPr/>
                        </wps:wsp>
                        <wps:wsp>
                          <wps:cNvPr id="170063420" name="AutoShape 25"/>
                          <wps:cNvCnPr/>
                          <wps:spPr>
                            <a:xfrm rot="-8437159">
                              <a:off x="11250216" y="2403970"/>
                              <a:ext cx="1266254" cy="0"/>
                            </a:xfrm>
                            <a:prstGeom prst="line">
                              <a:avLst/>
                            </a:prstGeom>
                            <a:ln w="47625" cap="rnd">
                              <a:solidFill>
                                <a:srgbClr val="FFFDF4"/>
                              </a:solidFill>
                              <a:prstDash val="sysDash"/>
                              <a:headEnd type="none" w="sm" len="sm"/>
                              <a:tailEnd type="none" w="sm" len="sm"/>
                            </a:ln>
                          </wps:spPr>
                          <wps:bodyPr/>
                        </wps:wsp>
                        <wps:wsp>
                          <wps:cNvPr id="2031086794" name="Freeform 26"/>
                          <wps:cNvSpPr/>
                          <wps:spPr>
                            <a:xfrm rot="-15335">
                              <a:off x="1231026" y="2686274"/>
                              <a:ext cx="1179564" cy="1179564"/>
                            </a:xfrm>
                            <a:custGeom>
                              <a:avLst/>
                              <a:gdLst/>
                              <a:ahLst/>
                              <a:cxnLst/>
                              <a:rect l="l" t="t" r="r" b="b"/>
                              <a:pathLst>
                                <a:path w="1179564" h="1179564">
                                  <a:moveTo>
                                    <a:pt x="0" y="0"/>
                                  </a:moveTo>
                                  <a:lnTo>
                                    <a:pt x="1179564" y="0"/>
                                  </a:lnTo>
                                  <a:lnTo>
                                    <a:pt x="1179564" y="1179564"/>
                                  </a:lnTo>
                                  <a:lnTo>
                                    <a:pt x="0" y="1179564"/>
                                  </a:lnTo>
                                  <a:lnTo>
                                    <a:pt x="0" y="0"/>
                                  </a:lnTo>
                                  <a:close/>
                                </a:path>
                              </a:pathLst>
                            </a:custGeom>
                            <a:blipFill>
                              <a:blip r:embed="rId68">
                                <a:extLst>
                                  <a:ext uri="{96DAC541-7B7A-43D3-8B79-37D633B846F1}">
                                    <asvg:svgBlip xmlns:asvg="http://schemas.microsoft.com/office/drawing/2016/SVG/main" r:embed="rId69"/>
                                  </a:ext>
                                </a:extLst>
                              </a:blip>
                              <a:stretch>
                                <a:fillRect/>
                              </a:stretch>
                            </a:blipFill>
                          </wps:spPr>
                          <wps:bodyPr/>
                        </wps:wsp>
                        <wps:wsp>
                          <wps:cNvPr id="165873972" name="Freeform 28"/>
                          <wps:cNvSpPr/>
                          <wps:spPr>
                            <a:xfrm>
                              <a:off x="3056308" y="1027731"/>
                              <a:ext cx="1184814" cy="1184814"/>
                            </a:xfrm>
                            <a:custGeom>
                              <a:avLst/>
                              <a:gdLst/>
                              <a:ahLst/>
                              <a:cxnLst/>
                              <a:rect l="l" t="t" r="r" b="b"/>
                              <a:pathLst>
                                <a:path w="1184814" h="1184814">
                                  <a:moveTo>
                                    <a:pt x="0" y="0"/>
                                  </a:moveTo>
                                  <a:lnTo>
                                    <a:pt x="1184814" y="0"/>
                                  </a:lnTo>
                                  <a:lnTo>
                                    <a:pt x="1184814" y="1184814"/>
                                  </a:lnTo>
                                  <a:lnTo>
                                    <a:pt x="0" y="1184814"/>
                                  </a:lnTo>
                                  <a:lnTo>
                                    <a:pt x="0" y="0"/>
                                  </a:lnTo>
                                  <a:close/>
                                </a:path>
                              </a:pathLst>
                            </a:custGeom>
                            <a:blipFill>
                              <a:blip r:embed="rId70">
                                <a:extLst>
                                  <a:ext uri="{96DAC541-7B7A-43D3-8B79-37D633B846F1}">
                                    <asvg:svgBlip xmlns:asvg="http://schemas.microsoft.com/office/drawing/2016/SVG/main" r:embed="rId71"/>
                                  </a:ext>
                                </a:extLst>
                              </a:blip>
                              <a:stretch>
                                <a:fillRect/>
                              </a:stretch>
                            </a:blipFill>
                          </wps:spPr>
                          <wps:bodyPr/>
                        </wps:wsp>
                        <wps:wsp>
                          <wps:cNvPr id="1997714512" name="Freeform 29"/>
                          <wps:cNvSpPr/>
                          <wps:spPr>
                            <a:xfrm>
                              <a:off x="12209366" y="2683649"/>
                              <a:ext cx="1196009" cy="1196009"/>
                            </a:xfrm>
                            <a:custGeom>
                              <a:avLst/>
                              <a:gdLst/>
                              <a:ahLst/>
                              <a:cxnLst/>
                              <a:rect l="l" t="t" r="r" b="b"/>
                              <a:pathLst>
                                <a:path w="1196009" h="1196009">
                                  <a:moveTo>
                                    <a:pt x="0" y="0"/>
                                  </a:moveTo>
                                  <a:lnTo>
                                    <a:pt x="1196009" y="0"/>
                                  </a:lnTo>
                                  <a:lnTo>
                                    <a:pt x="1196009" y="1196009"/>
                                  </a:lnTo>
                                  <a:lnTo>
                                    <a:pt x="0" y="1196009"/>
                                  </a:lnTo>
                                  <a:lnTo>
                                    <a:pt x="0" y="0"/>
                                  </a:lnTo>
                                  <a:close/>
                                </a:path>
                              </a:pathLst>
                            </a:custGeom>
                            <a:blipFill>
                              <a:blip r:embed="rId72">
                                <a:extLst>
                                  <a:ext uri="{96DAC541-7B7A-43D3-8B79-37D633B846F1}">
                                    <asvg:svgBlip xmlns:asvg="http://schemas.microsoft.com/office/drawing/2016/SVG/main" r:embed="rId73"/>
                                  </a:ext>
                                </a:extLst>
                              </a:blip>
                              <a:stretch>
                                <a:fillRect/>
                              </a:stretch>
                            </a:blipFill>
                          </wps:spPr>
                          <wps:bodyPr/>
                        </wps:wsp>
                        <wps:wsp>
                          <wps:cNvPr id="1180289784" name="Freeform 30"/>
                          <wps:cNvSpPr/>
                          <wps:spPr>
                            <a:xfrm>
                              <a:off x="4891960" y="2694844"/>
                              <a:ext cx="1184814" cy="1184814"/>
                            </a:xfrm>
                            <a:custGeom>
                              <a:avLst/>
                              <a:gdLst/>
                              <a:ahLst/>
                              <a:cxnLst/>
                              <a:rect l="l" t="t" r="r" b="b"/>
                              <a:pathLst>
                                <a:path w="1184814" h="1184814">
                                  <a:moveTo>
                                    <a:pt x="0" y="0"/>
                                  </a:moveTo>
                                  <a:lnTo>
                                    <a:pt x="1184814" y="0"/>
                                  </a:lnTo>
                                  <a:lnTo>
                                    <a:pt x="1184814" y="1184814"/>
                                  </a:lnTo>
                                  <a:lnTo>
                                    <a:pt x="0" y="1184814"/>
                                  </a:lnTo>
                                  <a:lnTo>
                                    <a:pt x="0" y="0"/>
                                  </a:lnTo>
                                  <a:close/>
                                </a:path>
                              </a:pathLst>
                            </a:custGeom>
                            <a:blipFill>
                              <a:blip r:embed="rId74">
                                <a:extLst>
                                  <a:ext uri="{96DAC541-7B7A-43D3-8B79-37D633B846F1}">
                                    <asvg:svgBlip xmlns:asvg="http://schemas.microsoft.com/office/drawing/2016/SVG/main" r:embed="rId75"/>
                                  </a:ext>
                                </a:extLst>
                              </a:blip>
                              <a:stretch>
                                <a:fillRect/>
                              </a:stretch>
                            </a:blipFill>
                          </wps:spPr>
                          <wps:bodyPr/>
                        </wps:wsp>
                        <wps:wsp>
                          <wps:cNvPr id="183571054" name="Freeform 31"/>
                          <wps:cNvSpPr/>
                          <wps:spPr>
                            <a:xfrm>
                              <a:off x="6728388" y="1027731"/>
                              <a:ext cx="1184814" cy="1184814"/>
                            </a:xfrm>
                            <a:custGeom>
                              <a:avLst/>
                              <a:gdLst/>
                              <a:ahLst/>
                              <a:cxnLst/>
                              <a:rect l="l" t="t" r="r" b="b"/>
                              <a:pathLst>
                                <a:path w="1184814" h="1184814">
                                  <a:moveTo>
                                    <a:pt x="0" y="0"/>
                                  </a:moveTo>
                                  <a:lnTo>
                                    <a:pt x="1184814" y="0"/>
                                  </a:lnTo>
                                  <a:lnTo>
                                    <a:pt x="1184814" y="1184814"/>
                                  </a:lnTo>
                                  <a:lnTo>
                                    <a:pt x="0" y="1184814"/>
                                  </a:lnTo>
                                  <a:lnTo>
                                    <a:pt x="0" y="0"/>
                                  </a:lnTo>
                                  <a:close/>
                                </a:path>
                              </a:pathLst>
                            </a:custGeom>
                            <a:blipFill>
                              <a:blip r:embed="rId76">
                                <a:extLst>
                                  <a:ext uri="{96DAC541-7B7A-43D3-8B79-37D633B846F1}">
                                    <asvg:svgBlip xmlns:asvg="http://schemas.microsoft.com/office/drawing/2016/SVG/main" r:embed="rId77"/>
                                  </a:ext>
                                </a:extLst>
                              </a:blip>
                              <a:stretch>
                                <a:fillRect/>
                              </a:stretch>
                            </a:blipFill>
                          </wps:spPr>
                          <wps:bodyPr/>
                        </wps:wsp>
                        <wps:wsp>
                          <wps:cNvPr id="1541450458" name="Freeform 32"/>
                          <wps:cNvSpPr/>
                          <wps:spPr>
                            <a:xfrm>
                              <a:off x="8564816" y="2694844"/>
                              <a:ext cx="1184814" cy="1184814"/>
                            </a:xfrm>
                            <a:custGeom>
                              <a:avLst/>
                              <a:gdLst/>
                              <a:ahLst/>
                              <a:cxnLst/>
                              <a:rect l="l" t="t" r="r" b="b"/>
                              <a:pathLst>
                                <a:path w="1184814" h="1184814">
                                  <a:moveTo>
                                    <a:pt x="0" y="0"/>
                                  </a:moveTo>
                                  <a:lnTo>
                                    <a:pt x="1184814" y="0"/>
                                  </a:lnTo>
                                  <a:lnTo>
                                    <a:pt x="1184814" y="1184814"/>
                                  </a:lnTo>
                                  <a:lnTo>
                                    <a:pt x="0" y="1184814"/>
                                  </a:lnTo>
                                  <a:lnTo>
                                    <a:pt x="0" y="0"/>
                                  </a:lnTo>
                                  <a:close/>
                                </a:path>
                              </a:pathLst>
                            </a:custGeom>
                            <a:blipFill>
                              <a:blip r:embed="rId78">
                                <a:extLst>
                                  <a:ext uri="{96DAC541-7B7A-43D3-8B79-37D633B846F1}">
                                    <asvg:svgBlip xmlns:asvg="http://schemas.microsoft.com/office/drawing/2016/SVG/main" r:embed="rId79"/>
                                  </a:ext>
                                </a:extLst>
                              </a:blip>
                              <a:stretch>
                                <a:fillRect/>
                              </a:stretch>
                            </a:blipFill>
                          </wps:spPr>
                          <wps:bodyPr/>
                        </wps:wsp>
                        <wps:wsp>
                          <wps:cNvPr id="981991989" name="Freeform 33"/>
                          <wps:cNvSpPr/>
                          <wps:spPr>
                            <a:xfrm>
                              <a:off x="10389890" y="1022933"/>
                              <a:ext cx="1184814" cy="1184814"/>
                            </a:xfrm>
                            <a:custGeom>
                              <a:avLst/>
                              <a:gdLst/>
                              <a:ahLst/>
                              <a:cxnLst/>
                              <a:rect l="l" t="t" r="r" b="b"/>
                              <a:pathLst>
                                <a:path w="1184814" h="1184814">
                                  <a:moveTo>
                                    <a:pt x="0" y="0"/>
                                  </a:moveTo>
                                  <a:lnTo>
                                    <a:pt x="1184814" y="0"/>
                                  </a:lnTo>
                                  <a:lnTo>
                                    <a:pt x="1184814" y="1184814"/>
                                  </a:lnTo>
                                  <a:lnTo>
                                    <a:pt x="0" y="1184814"/>
                                  </a:lnTo>
                                  <a:lnTo>
                                    <a:pt x="0" y="0"/>
                                  </a:lnTo>
                                  <a:close/>
                                </a:path>
                              </a:pathLst>
                            </a:custGeom>
                            <a:blipFill>
                              <a:blip r:embed="rId80">
                                <a:extLst>
                                  <a:ext uri="{96DAC541-7B7A-43D3-8B79-37D633B846F1}">
                                    <asvg:svgBlip xmlns:asvg="http://schemas.microsoft.com/office/drawing/2016/SVG/main" r:embed="rId81"/>
                                  </a:ext>
                                </a:extLst>
                              </a:blip>
                              <a:stretch>
                                <a:fillRect/>
                              </a:stretch>
                            </a:blipFill>
                          </wps:spPr>
                          <wps:bodyPr/>
                        </wps:wsp>
                        <wps:wsp>
                          <wps:cNvPr id="273648912" name="TextBox 41"/>
                          <wps:cNvSpPr txBox="1"/>
                          <wps:spPr>
                            <a:xfrm>
                              <a:off x="0" y="4262121"/>
                              <a:ext cx="3567945" cy="719009"/>
                            </a:xfrm>
                            <a:prstGeom prst="rect">
                              <a:avLst/>
                            </a:prstGeom>
                          </wps:spPr>
                          <wps:txbx>
                            <w:txbxContent>
                              <w:p w14:paraId="35B37C11" w14:textId="3F972BD5" w:rsidR="00F91043" w:rsidRDefault="00F91043" w:rsidP="00F91043">
                                <w:pPr>
                                  <w:bidi w:val="0"/>
                                  <w:jc w:val="center"/>
                                  <w:rPr>
                                    <w:rFonts w:ascii="Adobe Arabic" w:eastAsia="Inter Bold" w:hAnsi="Adobe Arabic" w:cs="Adobe Arabic"/>
                                    <w:b/>
                                    <w:bCs/>
                                    <w:color w:val="E86A8A"/>
                                    <w:spacing w:val="4"/>
                                    <w:kern w:val="24"/>
                                    <w:sz w:val="36"/>
                                    <w:szCs w:val="36"/>
                                    <w:lang w:bidi="ar-AE"/>
                                  </w:rPr>
                                </w:pPr>
                                <w:r w:rsidRPr="00F91043">
                                  <w:rPr>
                                    <w:rFonts w:ascii="Adobe Arabic" w:eastAsia="Inter Bold" w:hAnsi="Adobe Arabic" w:cs="Adobe Arabic"/>
                                    <w:b/>
                                    <w:bCs/>
                                    <w:color w:val="E86A8A"/>
                                    <w:spacing w:val="4"/>
                                    <w:kern w:val="24"/>
                                    <w:sz w:val="36"/>
                                    <w:szCs w:val="36"/>
                                    <w:rtl/>
                                    <w:lang w:bidi="ar-AE"/>
                                  </w:rPr>
                                  <w:t>النزاهة والمصداقية</w:t>
                                </w:r>
                              </w:p>
                            </w:txbxContent>
                          </wps:txbx>
                          <wps:bodyPr wrap="square" lIns="0" tIns="0" rIns="0" bIns="0" rtlCol="0" anchor="t">
                            <a:spAutoFit/>
                          </wps:bodyPr>
                        </wps:wsp>
                        <wps:wsp>
                          <wps:cNvPr id="2025881080" name="TextBox 42"/>
                          <wps:cNvSpPr txBox="1"/>
                          <wps:spPr>
                            <a:xfrm>
                              <a:off x="1637705" y="-296705"/>
                              <a:ext cx="3663601" cy="1438018"/>
                            </a:xfrm>
                            <a:prstGeom prst="rect">
                              <a:avLst/>
                            </a:prstGeom>
                          </wps:spPr>
                          <wps:txbx>
                            <w:txbxContent>
                              <w:p w14:paraId="41AB602F" w14:textId="2F46EC7A" w:rsidR="00F91043" w:rsidRDefault="00F91043" w:rsidP="00F91043">
                                <w:pPr>
                                  <w:bidi w:val="0"/>
                                  <w:jc w:val="center"/>
                                  <w:rPr>
                                    <w:rFonts w:ascii="Adobe Arabic" w:eastAsia="Inter Bold" w:hAnsi="Adobe Arabic" w:cs="Adobe Arabic"/>
                                    <w:b/>
                                    <w:bCs/>
                                    <w:color w:val="F7B385"/>
                                    <w:spacing w:val="4"/>
                                    <w:kern w:val="24"/>
                                    <w:sz w:val="36"/>
                                    <w:szCs w:val="36"/>
                                    <w:lang w:bidi="ar-AE"/>
                                  </w:rPr>
                                </w:pPr>
                                <w:r w:rsidRPr="00F91043">
                                  <w:rPr>
                                    <w:rFonts w:ascii="Adobe Arabic" w:eastAsia="Inter Bold" w:hAnsi="Adobe Arabic" w:cs="Adobe Arabic"/>
                                    <w:b/>
                                    <w:bCs/>
                                    <w:color w:val="F7B385"/>
                                    <w:spacing w:val="4"/>
                                    <w:kern w:val="24"/>
                                    <w:sz w:val="36"/>
                                    <w:szCs w:val="36"/>
                                    <w:rtl/>
                                    <w:lang w:bidi="ar-AE"/>
                                  </w:rPr>
                                  <w:t>صناعة القرارات وحل المشكلات</w:t>
                                </w:r>
                              </w:p>
                            </w:txbxContent>
                          </wps:txbx>
                          <wps:bodyPr wrap="square" lIns="0" tIns="0" rIns="0" bIns="0" rtlCol="0" anchor="t">
                            <a:spAutoFit/>
                          </wps:bodyPr>
                        </wps:wsp>
                        <wps:wsp>
                          <wps:cNvPr id="459489202" name="TextBox 43"/>
                          <wps:cNvSpPr txBox="1"/>
                          <wps:spPr>
                            <a:xfrm>
                              <a:off x="5774097" y="-302274"/>
                              <a:ext cx="3185324" cy="1249896"/>
                            </a:xfrm>
                            <a:prstGeom prst="rect">
                              <a:avLst/>
                            </a:prstGeom>
                          </wps:spPr>
                          <wps:txbx>
                            <w:txbxContent>
                              <w:p w14:paraId="6695B3E7" w14:textId="4CA05176" w:rsidR="00F91043" w:rsidRDefault="00F91043" w:rsidP="00F91043">
                                <w:pPr>
                                  <w:bidi w:val="0"/>
                                  <w:spacing w:line="240" w:lineRule="auto"/>
                                  <w:jc w:val="center"/>
                                  <w:rPr>
                                    <w:rFonts w:ascii="Adobe Arabic" w:eastAsia="Inter Bold" w:hAnsi="Adobe Arabic" w:cs="Adobe Arabic"/>
                                    <w:b/>
                                    <w:bCs/>
                                    <w:color w:val="CADB7F"/>
                                    <w:spacing w:val="4"/>
                                    <w:kern w:val="24"/>
                                    <w:sz w:val="36"/>
                                    <w:szCs w:val="36"/>
                                    <w:lang w:bidi="ar-AE"/>
                                  </w:rPr>
                                </w:pPr>
                                <w:r w:rsidRPr="00F91043">
                                  <w:rPr>
                                    <w:rFonts w:ascii="Adobe Arabic" w:eastAsia="Inter Bold" w:hAnsi="Adobe Arabic" w:cs="Adobe Arabic"/>
                                    <w:b/>
                                    <w:bCs/>
                                    <w:color w:val="CADB7F"/>
                                    <w:spacing w:val="4"/>
                                    <w:kern w:val="24"/>
                                    <w:sz w:val="36"/>
                                    <w:szCs w:val="36"/>
                                    <w:rtl/>
                                    <w:lang w:bidi="ar-AE"/>
                                  </w:rPr>
                                  <w:t>المرونة والقدرة على التكيّف</w:t>
                                </w:r>
                              </w:p>
                            </w:txbxContent>
                          </wps:txbx>
                          <wps:bodyPr wrap="square" lIns="0" tIns="0" rIns="0" bIns="0" rtlCol="0" anchor="t">
                            <a:spAutoFit/>
                          </wps:bodyPr>
                        </wps:wsp>
                        <wps:wsp>
                          <wps:cNvPr id="1387140269" name="TextBox 44"/>
                          <wps:cNvSpPr txBox="1"/>
                          <wps:spPr>
                            <a:xfrm>
                              <a:off x="9410665" y="-296710"/>
                              <a:ext cx="3575916" cy="1249896"/>
                            </a:xfrm>
                            <a:prstGeom prst="rect">
                              <a:avLst/>
                            </a:prstGeom>
                          </wps:spPr>
                          <wps:txbx>
                            <w:txbxContent>
                              <w:p w14:paraId="1823940A" w14:textId="4B5D441C" w:rsidR="00F91043" w:rsidRDefault="00F91043" w:rsidP="00F91043">
                                <w:pPr>
                                  <w:bidi w:val="0"/>
                                  <w:spacing w:line="240" w:lineRule="auto"/>
                                  <w:jc w:val="center"/>
                                  <w:rPr>
                                    <w:rFonts w:ascii="Adobe Arabic" w:eastAsia="Inter Bold" w:hAnsi="Adobe Arabic" w:cs="Adobe Arabic"/>
                                    <w:b/>
                                    <w:bCs/>
                                    <w:color w:val="A980D1"/>
                                    <w:spacing w:val="4"/>
                                    <w:kern w:val="24"/>
                                    <w:sz w:val="36"/>
                                    <w:szCs w:val="36"/>
                                    <w:lang w:bidi="ar-AE"/>
                                  </w:rPr>
                                </w:pPr>
                                <w:r w:rsidRPr="00F91043">
                                  <w:rPr>
                                    <w:rFonts w:ascii="Adobe Arabic" w:eastAsia="Inter Bold" w:hAnsi="Adobe Arabic" w:cs="Adobe Arabic"/>
                                    <w:b/>
                                    <w:bCs/>
                                    <w:color w:val="A980D1"/>
                                    <w:spacing w:val="4"/>
                                    <w:kern w:val="24"/>
                                    <w:sz w:val="36"/>
                                    <w:szCs w:val="36"/>
                                    <w:rtl/>
                                    <w:lang w:bidi="ar-AE"/>
                                  </w:rPr>
                                  <w:t>مهارات التواصل المتميّزة</w:t>
                                </w:r>
                              </w:p>
                            </w:txbxContent>
                          </wps:txbx>
                          <wps:bodyPr wrap="square" lIns="0" tIns="0" rIns="0" bIns="0" rtlCol="0" anchor="t">
                            <a:spAutoFit/>
                          </wps:bodyPr>
                        </wps:wsp>
                        <wps:wsp>
                          <wps:cNvPr id="858333131" name="TextBox 45"/>
                          <wps:cNvSpPr txBox="1"/>
                          <wps:spPr>
                            <a:xfrm>
                              <a:off x="3941001" y="4287588"/>
                              <a:ext cx="2884009" cy="1874845"/>
                            </a:xfrm>
                            <a:prstGeom prst="rect">
                              <a:avLst/>
                            </a:prstGeom>
                          </wps:spPr>
                          <wps:txbx>
                            <w:txbxContent>
                              <w:p w14:paraId="27F3056C" w14:textId="33B8CC74" w:rsidR="00F91043" w:rsidRDefault="00F91043" w:rsidP="00F91043">
                                <w:pPr>
                                  <w:bidi w:val="0"/>
                                  <w:spacing w:line="240" w:lineRule="auto"/>
                                  <w:jc w:val="center"/>
                                  <w:rPr>
                                    <w:rFonts w:ascii="Adobe Arabic" w:eastAsia="Inter Bold" w:hAnsi="Adobe Arabic" w:cs="Adobe Arabic"/>
                                    <w:b/>
                                    <w:bCs/>
                                    <w:color w:val="73C2A6"/>
                                    <w:spacing w:val="4"/>
                                    <w:kern w:val="24"/>
                                    <w:sz w:val="36"/>
                                    <w:szCs w:val="36"/>
                                    <w:lang w:bidi="ar-AE"/>
                                  </w:rPr>
                                </w:pPr>
                                <w:r w:rsidRPr="00F91043">
                                  <w:rPr>
                                    <w:rFonts w:ascii="Adobe Arabic" w:eastAsia="Inter Bold" w:hAnsi="Adobe Arabic" w:cs="Adobe Arabic"/>
                                    <w:b/>
                                    <w:bCs/>
                                    <w:color w:val="73C2A6"/>
                                    <w:spacing w:val="4"/>
                                    <w:kern w:val="24"/>
                                    <w:sz w:val="36"/>
                                    <w:szCs w:val="36"/>
                                    <w:rtl/>
                                    <w:lang w:bidi="ar-AE"/>
                                  </w:rPr>
                                  <w:t>القدرة على التحفيز وبناء الفريق</w:t>
                                </w:r>
                              </w:p>
                            </w:txbxContent>
                          </wps:txbx>
                          <wps:bodyPr wrap="square" lIns="0" tIns="0" rIns="0" bIns="0" rtlCol="0" anchor="t">
                            <a:spAutoFit/>
                          </wps:bodyPr>
                        </wps:wsp>
                        <wps:wsp>
                          <wps:cNvPr id="415476325" name="TextBox 46"/>
                          <wps:cNvSpPr txBox="1"/>
                          <wps:spPr>
                            <a:xfrm>
                              <a:off x="7837908" y="4422257"/>
                              <a:ext cx="2638494" cy="624948"/>
                            </a:xfrm>
                            <a:prstGeom prst="rect">
                              <a:avLst/>
                            </a:prstGeom>
                          </wps:spPr>
                          <wps:txbx>
                            <w:txbxContent>
                              <w:p w14:paraId="3123C625" w14:textId="6D546590" w:rsidR="00F91043" w:rsidRDefault="00F91043" w:rsidP="00F91043">
                                <w:pPr>
                                  <w:bidi w:val="0"/>
                                  <w:spacing w:line="240" w:lineRule="auto"/>
                                  <w:jc w:val="center"/>
                                  <w:rPr>
                                    <w:rFonts w:ascii="Adobe Arabic" w:eastAsia="Inter Bold" w:hAnsi="Adobe Arabic" w:cs="Adobe Arabic"/>
                                    <w:b/>
                                    <w:bCs/>
                                    <w:color w:val="8096D1"/>
                                    <w:spacing w:val="4"/>
                                    <w:kern w:val="24"/>
                                    <w:sz w:val="36"/>
                                    <w:szCs w:val="36"/>
                                    <w:lang w:bidi="ar-AE"/>
                                  </w:rPr>
                                </w:pPr>
                                <w:r w:rsidRPr="00F91043">
                                  <w:rPr>
                                    <w:rFonts w:ascii="Adobe Arabic" w:eastAsia="Inter Bold" w:hAnsi="Adobe Arabic" w:cs="Adobe Arabic"/>
                                    <w:b/>
                                    <w:bCs/>
                                    <w:color w:val="8096D1"/>
                                    <w:spacing w:val="4"/>
                                    <w:kern w:val="24"/>
                                    <w:sz w:val="36"/>
                                    <w:szCs w:val="36"/>
                                    <w:rtl/>
                                    <w:lang w:bidi="ar-AE"/>
                                  </w:rPr>
                                  <w:t>الذكاء العاطفي</w:t>
                                </w:r>
                              </w:p>
                            </w:txbxContent>
                          </wps:txbx>
                          <wps:bodyPr lIns="0" tIns="0" rIns="0" bIns="0" rtlCol="0" anchor="t">
                            <a:spAutoFit/>
                          </wps:bodyPr>
                        </wps:wsp>
                        <wps:wsp>
                          <wps:cNvPr id="1728807091" name="TextBox 47"/>
                          <wps:cNvSpPr txBox="1"/>
                          <wps:spPr>
                            <a:xfrm>
                              <a:off x="10770795" y="4287589"/>
                              <a:ext cx="3351126" cy="1249896"/>
                            </a:xfrm>
                            <a:prstGeom prst="rect">
                              <a:avLst/>
                            </a:prstGeom>
                          </wps:spPr>
                          <wps:txbx>
                            <w:txbxContent>
                              <w:p w14:paraId="44753EFA" w14:textId="1F99C8BB" w:rsidR="00F91043" w:rsidRDefault="00F91043" w:rsidP="00F91043">
                                <w:pPr>
                                  <w:bidi w:val="0"/>
                                  <w:spacing w:line="240" w:lineRule="auto"/>
                                  <w:jc w:val="center"/>
                                  <w:rPr>
                                    <w:rFonts w:ascii="Adobe Arabic" w:eastAsia="Inter Bold" w:hAnsi="Adobe Arabic" w:cs="Adobe Arabic"/>
                                    <w:b/>
                                    <w:bCs/>
                                    <w:color w:val="DB7FCF"/>
                                    <w:spacing w:val="4"/>
                                    <w:kern w:val="24"/>
                                    <w:sz w:val="36"/>
                                    <w:szCs w:val="36"/>
                                    <w:lang w:bidi="ar-AE"/>
                                  </w:rPr>
                                </w:pPr>
                                <w:r w:rsidRPr="00F91043">
                                  <w:rPr>
                                    <w:rFonts w:ascii="Adobe Arabic" w:eastAsia="Inter Bold" w:hAnsi="Adobe Arabic" w:cs="Adobe Arabic"/>
                                    <w:b/>
                                    <w:bCs/>
                                    <w:color w:val="DB7FCF"/>
                                    <w:spacing w:val="4"/>
                                    <w:kern w:val="24"/>
                                    <w:sz w:val="36"/>
                                    <w:szCs w:val="36"/>
                                    <w:rtl/>
                                    <w:lang w:bidi="ar-AE"/>
                                  </w:rPr>
                                  <w:t>الرؤية الواضحة والتفكير الاستراتيجي</w:t>
                                </w:r>
                              </w:p>
                            </w:txbxContent>
                          </wps:txbx>
                          <wps:bodyPr wrap="square" lIns="0" tIns="0" rIns="0" bIns="0" rtlCol="0" anchor="t">
                            <a:spAutoFit/>
                          </wps:bodyPr>
                        </wps:wsp>
                      </wpg:grpSp>
                      <wps:wsp>
                        <wps:cNvPr id="1169098385" name="مربع نص 55">
                          <a:extLst>
                            <a:ext uri="{FF2B5EF4-FFF2-40B4-BE49-F238E27FC236}">
                              <a16:creationId xmlns:a16="http://schemas.microsoft.com/office/drawing/2014/main" id="{B61CA7A3-48C1-A8E3-E152-26284CE9A22A}"/>
                            </a:ext>
                          </a:extLst>
                        </wps:cNvPr>
                        <wps:cNvSpPr txBox="1"/>
                        <wps:spPr>
                          <a:xfrm>
                            <a:off x="8272088" y="1921523"/>
                            <a:ext cx="845698" cy="810868"/>
                          </a:xfrm>
                          <a:prstGeom prst="rect">
                            <a:avLst/>
                          </a:prstGeom>
                          <a:noFill/>
                        </wps:spPr>
                        <wps:txbx>
                          <w:txbxContent>
                            <w:p w14:paraId="60FDC5E0"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01</w:t>
                              </w:r>
                            </w:p>
                          </w:txbxContent>
                        </wps:txbx>
                        <wps:bodyPr wrap="square" rtlCol="0">
                          <a:spAutoFit/>
                        </wps:bodyPr>
                      </wps:wsp>
                      <wps:wsp>
                        <wps:cNvPr id="1689002046" name="مربع نص 56">
                          <a:extLst>
                            <a:ext uri="{FF2B5EF4-FFF2-40B4-BE49-F238E27FC236}">
                              <a16:creationId xmlns:a16="http://schemas.microsoft.com/office/drawing/2014/main" id="{FA0D5A37-93D9-45D5-5C39-BC928F988FBC}"/>
                            </a:ext>
                          </a:extLst>
                        </wps:cNvPr>
                        <wps:cNvSpPr txBox="1"/>
                        <wps:spPr>
                          <a:xfrm>
                            <a:off x="7093270" y="701671"/>
                            <a:ext cx="796719" cy="810868"/>
                          </a:xfrm>
                          <a:prstGeom prst="rect">
                            <a:avLst/>
                          </a:prstGeom>
                          <a:noFill/>
                        </wps:spPr>
                        <wps:txbx>
                          <w:txbxContent>
                            <w:p w14:paraId="029D000A"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02</w:t>
                              </w:r>
                            </w:p>
                          </w:txbxContent>
                        </wps:txbx>
                        <wps:bodyPr wrap="square" rtlCol="0">
                          <a:spAutoFit/>
                        </wps:bodyPr>
                      </wps:wsp>
                      <wps:wsp>
                        <wps:cNvPr id="458784979" name="مربع نص 57">
                          <a:extLst>
                            <a:ext uri="{FF2B5EF4-FFF2-40B4-BE49-F238E27FC236}">
                              <a16:creationId xmlns:a16="http://schemas.microsoft.com/office/drawing/2014/main" id="{5E86E15C-216E-E002-C7E5-9D54E8C04BBD}"/>
                            </a:ext>
                          </a:extLst>
                        </wps:cNvPr>
                        <wps:cNvSpPr txBox="1"/>
                        <wps:spPr>
                          <a:xfrm>
                            <a:off x="5897550" y="1915522"/>
                            <a:ext cx="758625" cy="810868"/>
                          </a:xfrm>
                          <a:prstGeom prst="rect">
                            <a:avLst/>
                          </a:prstGeom>
                          <a:noFill/>
                        </wps:spPr>
                        <wps:txbx>
                          <w:txbxContent>
                            <w:p w14:paraId="5C17350E"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03</w:t>
                              </w:r>
                            </w:p>
                          </w:txbxContent>
                        </wps:txbx>
                        <wps:bodyPr wrap="square" rtlCol="0">
                          <a:spAutoFit/>
                        </wps:bodyPr>
                      </wps:wsp>
                      <wps:wsp>
                        <wps:cNvPr id="447317196" name="مربع نص 59">
                          <a:extLst>
                            <a:ext uri="{FF2B5EF4-FFF2-40B4-BE49-F238E27FC236}">
                              <a16:creationId xmlns:a16="http://schemas.microsoft.com/office/drawing/2014/main" id="{E78D360F-3DAB-6562-B8A2-14199A97D1D8}"/>
                            </a:ext>
                          </a:extLst>
                        </wps:cNvPr>
                        <wps:cNvSpPr txBox="1"/>
                        <wps:spPr>
                          <a:xfrm>
                            <a:off x="838655" y="1846307"/>
                            <a:ext cx="873997" cy="810868"/>
                          </a:xfrm>
                          <a:prstGeom prst="rect">
                            <a:avLst/>
                          </a:prstGeom>
                          <a:noFill/>
                        </wps:spPr>
                        <wps:txbx>
                          <w:txbxContent>
                            <w:p w14:paraId="015B477D"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07</w:t>
                              </w:r>
                            </w:p>
                          </w:txbxContent>
                        </wps:txbx>
                        <wps:bodyPr wrap="square" rtlCol="0">
                          <a:spAutoFit/>
                        </wps:bodyPr>
                      </wps:wsp>
                      <wps:wsp>
                        <wps:cNvPr id="1122126946" name="مربع نص 60">
                          <a:extLst>
                            <a:ext uri="{FF2B5EF4-FFF2-40B4-BE49-F238E27FC236}">
                              <a16:creationId xmlns:a16="http://schemas.microsoft.com/office/drawing/2014/main" id="{46AA6C9C-0B3D-4D14-31E3-9ACCA3F78038}"/>
                            </a:ext>
                          </a:extLst>
                        </wps:cNvPr>
                        <wps:cNvSpPr txBox="1"/>
                        <wps:spPr>
                          <a:xfrm>
                            <a:off x="2122793" y="779154"/>
                            <a:ext cx="887057" cy="810868"/>
                          </a:xfrm>
                          <a:prstGeom prst="rect">
                            <a:avLst/>
                          </a:prstGeom>
                          <a:noFill/>
                        </wps:spPr>
                        <wps:txbx>
                          <w:txbxContent>
                            <w:p w14:paraId="25D23205"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06</w:t>
                              </w:r>
                            </w:p>
                          </w:txbxContent>
                        </wps:txbx>
                        <wps:bodyPr wrap="square" rtlCol="0">
                          <a:spAutoFit/>
                        </wps:bodyPr>
                      </wps:wsp>
                      <wps:wsp>
                        <wps:cNvPr id="1017088833" name="مربع نص 61">
                          <a:extLst>
                            <a:ext uri="{FF2B5EF4-FFF2-40B4-BE49-F238E27FC236}">
                              <a16:creationId xmlns:a16="http://schemas.microsoft.com/office/drawing/2014/main" id="{04E2E6D7-0C00-0915-AEC1-F7A1C7C8A0A2}"/>
                            </a:ext>
                          </a:extLst>
                        </wps:cNvPr>
                        <wps:cNvSpPr txBox="1"/>
                        <wps:spPr>
                          <a:xfrm>
                            <a:off x="3339801" y="1846271"/>
                            <a:ext cx="698762" cy="810868"/>
                          </a:xfrm>
                          <a:prstGeom prst="rect">
                            <a:avLst/>
                          </a:prstGeom>
                          <a:noFill/>
                        </wps:spPr>
                        <wps:txbx>
                          <w:txbxContent>
                            <w:p w14:paraId="0BD5B8B8"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05</w:t>
                              </w:r>
                            </w:p>
                          </w:txbxContent>
                        </wps:txbx>
                        <wps:bodyPr wrap="square" rtlCol="0">
                          <a:spAutoFit/>
                        </wps:bodyPr>
                      </wps:wsp>
                      <wps:wsp>
                        <wps:cNvPr id="307673222" name="مربع نص 62">
                          <a:extLst>
                            <a:ext uri="{FF2B5EF4-FFF2-40B4-BE49-F238E27FC236}">
                              <a16:creationId xmlns:a16="http://schemas.microsoft.com/office/drawing/2014/main" id="{0CA8BF04-165B-8ED5-0D80-5261EF7BC56F}"/>
                            </a:ext>
                          </a:extLst>
                        </wps:cNvPr>
                        <wps:cNvSpPr txBox="1"/>
                        <wps:spPr>
                          <a:xfrm>
                            <a:off x="4602310" y="701709"/>
                            <a:ext cx="748829" cy="810868"/>
                          </a:xfrm>
                          <a:prstGeom prst="rect">
                            <a:avLst/>
                          </a:prstGeom>
                          <a:noFill/>
                        </wps:spPr>
                        <wps:txbx>
                          <w:txbxContent>
                            <w:p w14:paraId="211C3417"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04</w:t>
                              </w:r>
                            </w:p>
                          </w:txbxContent>
                        </wps:txbx>
                        <wps:bodyPr wrap="square" rtlCol="0">
                          <a:spAutoFit/>
                        </wps:bodyPr>
                      </wps:wsp>
                    </wpg:wgp>
                  </a:graphicData>
                </a:graphic>
              </wp:inline>
            </w:drawing>
          </mc:Choice>
          <mc:Fallback>
            <w:pict>
              <v:group w14:anchorId="73600E7E" id="مجموعة 63" o:spid="_x0000_s1113" style="width:442.9pt;height:202.75pt;mso-position-horizontal-relative:char;mso-position-vertical-relative:line" coordorigin=",-2063" coordsize="96411,4413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">
                <v:group id="مجموعة 1096090665" o:spid="_x0000_s1114" style="position:absolute;top:-2063;width:96411;height:44134" coordorigin=",-3022" coordsize="141219,646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">
                  <v:group id="Group 2" o:spid="_x0000_s1115" style="position:absolute;left:42944;top:14755;width:5441;height:19346;rotation:-3294728fd" coordorigin="42945,14754" coordsize="6604,23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">
                    <v:shape id="Freeform 3" o:spid="_x0000_s1116" style="position:absolute;left:43262;top:15072;width:5969;height:22847;visibility:visible;mso-wrap-style:square;v-text-anchor:top" coordsize="596900,2284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" path="m504190,2284760r-411480,c41910,2284760,,2242850,,2192050l,92710c,41910,41910,,92710,l502920,v50800,,92710,41910,92710,92710l595630,2190780v1270,52070,-40640,93980,-91440,93980xe" fillcolor="#c7c7c6" stroked="f">
                      <v:fill opacity="16191f"/>
                      <v:path arrowok="t"/>
                    </v:shape>
                    <v:shape id="Freeform 4" o:spid="_x0000_s1117" style="position:absolute;left:42945;top:14754;width:6604;height:23483;visibility:visible;mso-wrap-style:square;v-text-anchor:top" coordsize="660400,2348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" path="m535940,59690v35560,,64770,29210,64770,64770l600710,2223800v,35560,-29210,64770,-64770,64770l124460,2288570v-35560,,-64770,-29210,-64770,-64770l59690,124460v,-35560,29210,-64770,64770,-64770l535940,59690m535940,l124460,c55880,,,55880,,124460l,2223800v,68580,55880,124460,124460,124460l535940,2348260v68580,,124460,-55880,124460,-124460l660400,124460c660400,55880,604520,,535940,xe" fillcolor="#c7c7c6" stroked="f">
                      <v:fill opacity="16191f"/>
                      <v:path arrowok="t"/>
                    </v:shape>
                  </v:group>
                  <v:group id="Group 5" o:spid="_x0000_s1118" style="position:absolute;left:24760;top:14816;width:5441;height:19346;rotation:3259551fd" coordorigin="24761,14815" coordsize="6604,23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">
                    <v:shape id="Freeform 6" o:spid="_x0000_s1119" style="position:absolute;left:25078;top:15133;width:5969;height:22847;visibility:visible;mso-wrap-style:square;v-text-anchor:top" coordsize="596900,2284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" path="m504190,2284760r-411480,c41910,2284760,,2242850,,2192050l,92710c,41910,41910,,92710,l502920,v50800,,92710,41910,92710,92710l595630,2190780v1270,52070,-40640,93980,-91440,93980xe" fillcolor="#c7c7c6" stroked="f">
                      <v:fill opacity="16191f"/>
                      <v:path arrowok="t"/>
                    </v:shape>
                    <v:shape id="Freeform 7" o:spid="_x0000_s1120" style="position:absolute;left:24761;top:14815;width:6604;height:23483;visibility:visible;mso-wrap-style:square;v-text-anchor:top" coordsize="660400,2348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" path="m535940,59690v35560,,64770,29210,64770,64770l600710,2223800v,35560,-29210,64770,-64770,64770l124460,2288570v-35560,,-64770,-29210,-64770,-64770l59690,124460v,-35560,29210,-64770,64770,-64770l535940,59690m535940,l124460,c55880,,,55880,,124460l,2223800v,68580,55880,124460,124460,124460l535940,2348260v68580,,124460,-55880,124460,-124460l660400,124460c660400,55880,604520,,535940,xe" fillcolor="#c7c7c6" stroked="f">
                      <v:fill opacity="16191f"/>
                      <v:path arrowok="t"/>
                    </v:shape>
                  </v:group>
                  <v:line id="AutoShape 8" o:spid="_x0000_s1121" style="position:absolute;rotation:-2641463fd;visibility:visible;mso-wrap-style:square" from="20684,23904" to="34766,23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" strokecolor="#fffdf4" strokeweight="3.75pt">
                    <v:stroke dashstyle="3 1" startarrowwidth="narrow" startarrowlength="short" endarrowwidth="narrow" endarrowlength="short" endcap="round"/>
                  </v:line>
                  <v:line id="AutoShape 9" o:spid="_x0000_s1122" style="position:absolute;rotation:-9215628fd;visibility:visible;mso-wrap-style:square" from="39272,24039" to="51934,24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" strokecolor="#fffdf4" strokeweight="3.75pt">
                    <v:stroke dashstyle="3 1" startarrowwidth="narrow" startarrowlength="short" endarrowwidth="narrow" endarrowlength="short" endcap="round"/>
                  </v:line>
                  <v:group id="Group 10" o:spid="_x0000_s1123" style="position:absolute;left:79672;top:14755;width:5441;height:19346;rotation:-3294728fd" coordorigin="79673,14754" coordsize="6604,23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">
                    <v:shape id="Freeform 11" o:spid="_x0000_s1124" style="position:absolute;left:79991;top:15072;width:5969;height:22847;visibility:visible;mso-wrap-style:square;v-text-anchor:top" coordsize="596900,2284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" path="m504190,2284760r-411480,c41910,2284760,,2242850,,2192050l,92710c,41910,41910,,92710,l502920,v50800,,92710,41910,92710,92710l595630,2190780v1270,52070,-40640,93980,-91440,93980xe" fillcolor="#c7c7c6" stroked="f">
                      <v:fill opacity="16191f"/>
                      <v:path arrowok="t"/>
                    </v:shape>
                    <v:shape id="Freeform 12" o:spid="_x0000_s1125" style="position:absolute;left:79673;top:14754;width:6604;height:23483;visibility:visible;mso-wrap-style:square;v-text-anchor:top" coordsize="660400,2348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" path="m535940,59690v35560,,64770,29210,64770,64770l600710,2223800v,35560,-29210,64770,-64770,64770l124460,2288570v-35560,,-64770,-29210,-64770,-64770l59690,124460v,-35560,29210,-64770,64770,-64770l535940,59690m535940,l124460,c55880,,,55880,,124460l,2223800v,68580,55880,124460,124460,124460l535940,2348260v68580,,124460,-55880,124460,-124460l660400,124460c660400,55880,604520,,535940,xe" fillcolor="#c7c7c6" stroked="f">
                      <v:fill opacity="16191f"/>
                      <v:path arrowok="t"/>
                    </v:shape>
                  </v:group>
                  <v:group id="_x0000_s1126" style="position:absolute;left:61489;top:14816;width:5441;height:19346;rotation:3259551fd" coordorigin="61489,14815" coordsize="6604,23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">
                    <v:shape id="Freeform 14" o:spid="_x0000_s1127" style="position:absolute;left:61807;top:15133;width:5969;height:22847;visibility:visible;mso-wrap-style:square;v-text-anchor:top" coordsize="596900,2284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" path="m504190,2284760r-411480,c41910,2284760,,2242850,,2192050l,92710c,41910,41910,,92710,l502920,v50800,,92710,41910,92710,92710l595630,2190780v1270,52070,-40640,93980,-91440,93980xe" fillcolor="#c7c7c6" stroked="f">
                      <v:fill opacity="16191f"/>
                      <v:path arrowok="t"/>
                    </v:shape>
                    <v:shape id="Freeform 15" o:spid="_x0000_s1128" style="position:absolute;left:61489;top:14815;width:6604;height:23483;visibility:visible;mso-wrap-style:square;v-text-anchor:top" coordsize="660400,2348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" path="m535940,59690v35560,,64770,29210,64770,64770l600710,2223800v,35560,-29210,64770,-64770,64770l124460,2288570v-35560,,-64770,-29210,-64770,-64770l59690,124460v,-35560,29210,-64770,64770,-64770l535940,59690m535940,l124460,c55880,,,55880,,124460l,2223800v,68580,55880,124460,124460,124460l535940,2348260v68580,,124460,-55880,124460,-124460l660400,124460c660400,55880,604520,,535940,xe" fillcolor="#c7c7c6" stroked="f">
                      <v:fill opacity="16191f"/>
                      <v:path arrowok="t"/>
                    </v:shape>
                  </v:group>
                  <v:line id="AutoShape 16" o:spid="_x0000_s1129" style="position:absolute;rotation:-2641463fd;visibility:visible;mso-wrap-style:square" from="57413,23904" to="71495,23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" strokecolor="#fffdf4" strokeweight="3.75pt">
                    <v:stroke dashstyle="3 1" startarrowwidth="narrow" startarrowlength="short" endarrowwidth="narrow" endarrowlength="short" endcap="round"/>
                  </v:line>
                  <v:line id="AutoShape 17" o:spid="_x0000_s1130" style="position:absolute;rotation:-9215628fd;visibility:visible;mso-wrap-style:square" from="76000,24039" to="88663,24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" strokecolor="#fffdf4" strokeweight="3.75pt">
                    <v:stroke dashstyle="3 1" startarrowwidth="narrow" startarrowlength="short" endarrowwidth="narrow" endarrowlength="short" endcap="round"/>
                  </v:line>
                  <v:group id="Group 18" o:spid="_x0000_s1131" style="position:absolute;left:116174;top:14755;width:5441;height:19346;rotation:-3294728fd" coordorigin="116175,14754" coordsize="6604,23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">
                    <v:shape id="Freeform 19" o:spid="_x0000_s1132" style="position:absolute;left:116492;top:15072;width:5969;height:22847;visibility:visible;mso-wrap-style:square;v-text-anchor:top" coordsize="596900,2284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" path="m504190,2284760r-411480,c41910,2284760,,2242850,,2192050l,92710c,41910,41910,,92710,l502920,v50800,,92710,41910,92710,92710l595630,2190780v1270,52070,-40640,93980,-91440,93980xe" fillcolor="#c7c7c6" stroked="f">
                      <v:fill opacity="16191f"/>
                      <v:path arrowok="t"/>
                    </v:shape>
                    <v:shape id="Freeform 20" o:spid="_x0000_s1133" style="position:absolute;left:116175;top:14754;width:6604;height:23483;visibility:visible;mso-wrap-style:square;v-text-anchor:top" coordsize="660400,2348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" path="m535940,59690v35560,,64770,29210,64770,64770l600710,2223800v,35560,-29210,64770,-64770,64770l124460,2288570v-35560,,-64770,-29210,-64770,-64770l59690,124460v,-35560,29210,-64770,64770,-64770l535940,59690m535940,l124460,c55880,,,55880,,124460l,2223800v,68580,55880,124460,124460,124460l535940,2348260v68580,,124460,-55880,124460,-124460l660400,124460c660400,55880,604520,,535940,xe" fillcolor="#c7c7c6" stroked="f">
                      <v:fill opacity="16191f"/>
                      <v:path arrowok="t"/>
                    </v:shape>
                  </v:group>
                  <v:group id="Group 21" o:spid="_x0000_s1134" style="position:absolute;left:97990;top:14816;width:5441;height:19346;rotation:3259551fd" coordorigin="97991,14815" coordsize="6604,23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">
                    <v:shape id="Freeform 22" o:spid="_x0000_s1135" style="position:absolute;left:98308;top:15133;width:5969;height:22847;visibility:visible;mso-wrap-style:square;v-text-anchor:top" coordsize="596900,2284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" path="m504190,2284760r-411480,c41910,2284760,,2242850,,2192050l,92710c,41910,41910,,92710,l502920,v50800,,92710,41910,92710,92710l595630,2190780v1270,52070,-40640,93980,-91440,93980xe" fillcolor="#c7c7c6" stroked="f">
                      <v:fill opacity="16191f"/>
                      <v:path arrowok="t"/>
                    </v:shape>
                    <v:shape id="Freeform 23" o:spid="_x0000_s1136" style="position:absolute;left:97991;top:14815;width:6604;height:23483;visibility:visible;mso-wrap-style:square;v-text-anchor:top" coordsize="660400,2348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" path="m535940,59690v35560,,64770,29210,64770,64770l600710,2223800v,35560,-29210,64770,-64770,64770l124460,2288570v-35560,,-64770,-29210,-64770,-64770l59690,124460v,-35560,29210,-64770,64770,-64770l535940,59690m535940,l124460,c55880,,,55880,,124460l,2223800v,68580,55880,124460,124460,124460l535940,2348260v68580,,124460,-55880,124460,-124460l660400,124460c660400,55880,604520,,535940,xe" fillcolor="#c7c7c6" stroked="f">
                      <v:fill opacity="16191f"/>
                      <v:path arrowok="t"/>
                    </v:shape>
                  </v:group>
                  <v:line id="AutoShape 24" o:spid="_x0000_s1137" style="position:absolute;rotation:-2641463fd;visibility:visible;mso-wrap-style:square" from="93914,23904" to="107996,23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" strokecolor="#fffdf4" strokeweight="3.75pt">
                    <v:stroke dashstyle="3 1" startarrowwidth="narrow" startarrowlength="short" endarrowwidth="narrow" endarrowlength="short" endcap="round"/>
                  </v:line>
                  <v:line id="AutoShape 25" o:spid="_x0000_s1138" style="position:absolute;rotation:-9215628fd;visibility:visible;mso-wrap-style:square" from="112502,24039" to="125164,24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" strokecolor="#fffdf4" strokeweight="3.75pt">
                    <v:stroke dashstyle="3 1" startarrowwidth="narrow" startarrowlength="short" endarrowwidth="narrow" endarrowlength="short" endcap="round"/>
                  </v:line>
                  <v:shape id="Freeform 26" o:spid="_x0000_s1139" style="position:absolute;left:12310;top:26862;width:11795;height:11796;rotation:-16750fd;visibility:visible;mso-wrap-style:square;v-text-anchor:top" coordsize="1179564,1179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" path="m,l1179564,r,1179564l,1179564,,xe" stroked="f">
                    <v:fill r:id="rId82" o:title="" recolor="t" rotate="t" type="frame"/>
                    <v:path arrowok="t"/>
                  </v:shape>
                  <v:shape id="Freeform 28" o:spid="_x0000_s1140" style="position:absolute;left:30563;top:10277;width:11848;height:11848;visibility:visible;mso-wrap-style:square;v-text-anchor:top" coordsize="1184814,1184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" path="m,l1184814,r,1184814l,1184814,,xe" stroked="f">
                    <v:fill r:id="rId83" o:title="" recolor="t" rotate="t" type="frame"/>
                    <v:path arrowok="t"/>
                  </v:shape>
                  <v:shape id="Freeform 29" o:spid="_x0000_s1141" style="position:absolute;left:122093;top:26836;width:11960;height:11960;visibility:visible;mso-wrap-style:square;v-text-anchor:top" coordsize="1196009,1196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" path="m,l1196009,r,1196009l,1196009,,xe" stroked="f">
                    <v:fill r:id="rId84" o:title="" recolor="t" rotate="t" type="frame"/>
                    <v:path arrowok="t"/>
                  </v:shape>
                  <v:shape id="Freeform 30" o:spid="_x0000_s1142" style="position:absolute;left:48919;top:26948;width:11848;height:11848;visibility:visible;mso-wrap-style:square;v-text-anchor:top" coordsize="1184814,1184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" path="m,l1184814,r,1184814l,1184814,,xe" stroked="f">
                    <v:fill r:id="rId85" o:title="" recolor="t" rotate="t" type="frame"/>
                    <v:path arrowok="t"/>
                  </v:shape>
                  <v:shape id="Freeform 31" o:spid="_x0000_s1143" style="position:absolute;left:67283;top:10277;width:11849;height:11848;visibility:visible;mso-wrap-style:square;v-text-anchor:top" coordsize="1184814,1184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" path="m,l1184814,r,1184814l,1184814,,xe" stroked="f">
                    <v:fill r:id="rId86" o:title="" recolor="t" rotate="t" type="frame"/>
                    <v:path arrowok="t"/>
                  </v:shape>
                  <v:shape id="Freeform 32" o:spid="_x0000_s1144" style="position:absolute;left:85648;top:26948;width:11848;height:11848;visibility:visible;mso-wrap-style:square;v-text-anchor:top" coordsize="1184814,1184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" path="m,l1184814,r,1184814l,1184814,,xe" stroked="f">
                    <v:fill r:id="rId87" o:title="" recolor="t" rotate="t" type="frame"/>
                    <v:path arrowok="t"/>
                  </v:shape>
                  <v:shape id="Freeform 33" o:spid="_x0000_s1145" style="position:absolute;left:103898;top:10229;width:11849;height:11848;visibility:visible;mso-wrap-style:square;v-text-anchor:top" coordsize="1184814,1184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" path="m,l1184814,r,1184814l,1184814,,xe" stroked="f">
                    <v:fill r:id="rId88" o:title="" recolor="t" rotate="t" type="frame"/>
                    <v:path arrowok="t"/>
                  </v:shape>
                  <v:shapetype id="_x0000_t202" coordsize="21600,21600" o:spt="202" path="m,l,21600r21600,l21600,xe">
                    <v:stroke joinstyle="miter"/>
                    <v:path gradientshapeok="t" o:connecttype="rect"/>
                  </v:shapetype>
                  <v:shape id="TextBox 41" o:spid="_x0000_s1146" type="#_x0000_t202" style="position:absolute;top:42621;width:35679;height:7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" filled="f" stroked="f">
                    <v:textbox style="mso-fit-shape-to-text:t" inset="0,0,0,0">
                      <w:txbxContent>
                        <w:p w14:paraId="35B37C11" w14:textId="3F972BD5" w:rsidR="00F91043" w:rsidRDefault="00F91043" w:rsidP="00F91043">
                          <w:pPr>
                            <w:bidi w:val="0"/>
                            <w:jc w:val="center"/>
                            <w:rPr>
                              <w:rFonts w:ascii="Adobe Arabic" w:eastAsia="Inter Bold" w:hAnsi="Adobe Arabic" w:cs="Adobe Arabic"/>
                              <w:b/>
                              <w:bCs/>
                              <w:color w:val="E86A8A"/>
                              <w:spacing w:val="4"/>
                              <w:kern w:val="24"/>
                              <w:sz w:val="36"/>
                              <w:szCs w:val="36"/>
                              <w:lang w:bidi="ar-AE"/>
                            </w:rPr>
                          </w:pPr>
                          <w:r w:rsidRPr="00F91043">
                            <w:rPr>
                              <w:rFonts w:ascii="Adobe Arabic" w:eastAsia="Inter Bold" w:hAnsi="Adobe Arabic" w:cs="Adobe Arabic"/>
                              <w:b/>
                              <w:bCs/>
                              <w:color w:val="E86A8A"/>
                              <w:spacing w:val="4"/>
                              <w:kern w:val="24"/>
                              <w:sz w:val="36"/>
                              <w:szCs w:val="36"/>
                              <w:rtl/>
                              <w:lang w:bidi="ar-AE"/>
                            </w:rPr>
                            <w:t>النزاهة والمصداقية</w:t>
                          </w:r>
                        </w:p>
                      </w:txbxContent>
                    </v:textbox>
                  </v:shape>
                  <v:shape id="TextBox 42" o:spid="_x0000_s1147" type="#_x0000_t202" style="position:absolute;left:16377;top:-2967;width:36636;height:143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" filled="f" stroked="f">
                    <v:textbox style="mso-fit-shape-to-text:t" inset="0,0,0,0">
                      <w:txbxContent>
                        <w:p w14:paraId="41AB602F" w14:textId="2F46EC7A" w:rsidR="00F91043" w:rsidRDefault="00F91043" w:rsidP="00F91043">
                          <w:pPr>
                            <w:bidi w:val="0"/>
                            <w:jc w:val="center"/>
                            <w:rPr>
                              <w:rFonts w:ascii="Adobe Arabic" w:eastAsia="Inter Bold" w:hAnsi="Adobe Arabic" w:cs="Adobe Arabic"/>
                              <w:b/>
                              <w:bCs/>
                              <w:color w:val="F7B385"/>
                              <w:spacing w:val="4"/>
                              <w:kern w:val="24"/>
                              <w:sz w:val="36"/>
                              <w:szCs w:val="36"/>
                              <w:lang w:bidi="ar-AE"/>
                            </w:rPr>
                          </w:pPr>
                          <w:r w:rsidRPr="00F91043">
                            <w:rPr>
                              <w:rFonts w:ascii="Adobe Arabic" w:eastAsia="Inter Bold" w:hAnsi="Adobe Arabic" w:cs="Adobe Arabic"/>
                              <w:b/>
                              <w:bCs/>
                              <w:color w:val="F7B385"/>
                              <w:spacing w:val="4"/>
                              <w:kern w:val="24"/>
                              <w:sz w:val="36"/>
                              <w:szCs w:val="36"/>
                              <w:rtl/>
                              <w:lang w:bidi="ar-AE"/>
                            </w:rPr>
                            <w:t>صناعة القرارات وحل المشكلات</w:t>
                          </w:r>
                        </w:p>
                      </w:txbxContent>
                    </v:textbox>
                  </v:shape>
                  <v:shape id="TextBox 43" o:spid="_x0000_s1148" type="#_x0000_t202" style="position:absolute;left:57740;top:-3022;width:31854;height:12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" filled="f" stroked="f">
                    <v:textbox style="mso-fit-shape-to-text:t" inset="0,0,0,0">
                      <w:txbxContent>
                        <w:p w14:paraId="6695B3E7" w14:textId="4CA05176" w:rsidR="00F91043" w:rsidRDefault="00F91043" w:rsidP="00F91043">
                          <w:pPr>
                            <w:bidi w:val="0"/>
                            <w:spacing w:line="240" w:lineRule="auto"/>
                            <w:jc w:val="center"/>
                            <w:rPr>
                              <w:rFonts w:ascii="Adobe Arabic" w:eastAsia="Inter Bold" w:hAnsi="Adobe Arabic" w:cs="Adobe Arabic"/>
                              <w:b/>
                              <w:bCs/>
                              <w:color w:val="CADB7F"/>
                              <w:spacing w:val="4"/>
                              <w:kern w:val="24"/>
                              <w:sz w:val="36"/>
                              <w:szCs w:val="36"/>
                              <w:lang w:bidi="ar-AE"/>
                            </w:rPr>
                          </w:pPr>
                          <w:r w:rsidRPr="00F91043">
                            <w:rPr>
                              <w:rFonts w:ascii="Adobe Arabic" w:eastAsia="Inter Bold" w:hAnsi="Adobe Arabic" w:cs="Adobe Arabic"/>
                              <w:b/>
                              <w:bCs/>
                              <w:color w:val="CADB7F"/>
                              <w:spacing w:val="4"/>
                              <w:kern w:val="24"/>
                              <w:sz w:val="36"/>
                              <w:szCs w:val="36"/>
                              <w:rtl/>
                              <w:lang w:bidi="ar-AE"/>
                            </w:rPr>
                            <w:t>المرونة والقدرة على التكيّف</w:t>
                          </w:r>
                        </w:p>
                      </w:txbxContent>
                    </v:textbox>
                  </v:shape>
                  <v:shape id="TextBox 44" o:spid="_x0000_s1149" type="#_x0000_t202" style="position:absolute;left:94106;top:-2967;width:35759;height:12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" filled="f" stroked="f">
                    <v:textbox style="mso-fit-shape-to-text:t" inset="0,0,0,0">
                      <w:txbxContent>
                        <w:p w14:paraId="1823940A" w14:textId="4B5D441C" w:rsidR="00F91043" w:rsidRDefault="00F91043" w:rsidP="00F91043">
                          <w:pPr>
                            <w:bidi w:val="0"/>
                            <w:spacing w:line="240" w:lineRule="auto"/>
                            <w:jc w:val="center"/>
                            <w:rPr>
                              <w:rFonts w:ascii="Adobe Arabic" w:eastAsia="Inter Bold" w:hAnsi="Adobe Arabic" w:cs="Adobe Arabic"/>
                              <w:b/>
                              <w:bCs/>
                              <w:color w:val="A980D1"/>
                              <w:spacing w:val="4"/>
                              <w:kern w:val="24"/>
                              <w:sz w:val="36"/>
                              <w:szCs w:val="36"/>
                              <w:lang w:bidi="ar-AE"/>
                            </w:rPr>
                          </w:pPr>
                          <w:r w:rsidRPr="00F91043">
                            <w:rPr>
                              <w:rFonts w:ascii="Adobe Arabic" w:eastAsia="Inter Bold" w:hAnsi="Adobe Arabic" w:cs="Adobe Arabic"/>
                              <w:b/>
                              <w:bCs/>
                              <w:color w:val="A980D1"/>
                              <w:spacing w:val="4"/>
                              <w:kern w:val="24"/>
                              <w:sz w:val="36"/>
                              <w:szCs w:val="36"/>
                              <w:rtl/>
                              <w:lang w:bidi="ar-AE"/>
                            </w:rPr>
                            <w:t>مهارات التواصل المتميّزة</w:t>
                          </w:r>
                        </w:p>
                      </w:txbxContent>
                    </v:textbox>
                  </v:shape>
                  <v:shape id="TextBox 45" o:spid="_x0000_s1150" type="#_x0000_t202" style="position:absolute;left:39410;top:42875;width:28840;height:18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" filled="f" stroked="f">
                    <v:textbox style="mso-fit-shape-to-text:t" inset="0,0,0,0">
                      <w:txbxContent>
                        <w:p w14:paraId="27F3056C" w14:textId="33B8CC74" w:rsidR="00F91043" w:rsidRDefault="00F91043" w:rsidP="00F91043">
                          <w:pPr>
                            <w:bidi w:val="0"/>
                            <w:spacing w:line="240" w:lineRule="auto"/>
                            <w:jc w:val="center"/>
                            <w:rPr>
                              <w:rFonts w:ascii="Adobe Arabic" w:eastAsia="Inter Bold" w:hAnsi="Adobe Arabic" w:cs="Adobe Arabic"/>
                              <w:b/>
                              <w:bCs/>
                              <w:color w:val="73C2A6"/>
                              <w:spacing w:val="4"/>
                              <w:kern w:val="24"/>
                              <w:sz w:val="36"/>
                              <w:szCs w:val="36"/>
                              <w:lang w:bidi="ar-AE"/>
                            </w:rPr>
                          </w:pPr>
                          <w:r w:rsidRPr="00F91043">
                            <w:rPr>
                              <w:rFonts w:ascii="Adobe Arabic" w:eastAsia="Inter Bold" w:hAnsi="Adobe Arabic" w:cs="Adobe Arabic"/>
                              <w:b/>
                              <w:bCs/>
                              <w:color w:val="73C2A6"/>
                              <w:spacing w:val="4"/>
                              <w:kern w:val="24"/>
                              <w:sz w:val="36"/>
                              <w:szCs w:val="36"/>
                              <w:rtl/>
                              <w:lang w:bidi="ar-AE"/>
                            </w:rPr>
                            <w:t>القدرة على التحفيز وبناء الفريق</w:t>
                          </w:r>
                        </w:p>
                      </w:txbxContent>
                    </v:textbox>
                  </v:shape>
                  <v:shape id="TextBox 46" o:spid="_x0000_s1151" type="#_x0000_t202" style="position:absolute;left:78379;top:44222;width:26385;height:6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" filled="f" stroked="f">
                    <v:textbox style="mso-fit-shape-to-text:t" inset="0,0,0,0">
                      <w:txbxContent>
                        <w:p w14:paraId="3123C625" w14:textId="6D546590" w:rsidR="00F91043" w:rsidRDefault="00F91043" w:rsidP="00F91043">
                          <w:pPr>
                            <w:bidi w:val="0"/>
                            <w:spacing w:line="240" w:lineRule="auto"/>
                            <w:jc w:val="center"/>
                            <w:rPr>
                              <w:rFonts w:ascii="Adobe Arabic" w:eastAsia="Inter Bold" w:hAnsi="Adobe Arabic" w:cs="Adobe Arabic"/>
                              <w:b/>
                              <w:bCs/>
                              <w:color w:val="8096D1"/>
                              <w:spacing w:val="4"/>
                              <w:kern w:val="24"/>
                              <w:sz w:val="36"/>
                              <w:szCs w:val="36"/>
                              <w:lang w:bidi="ar-AE"/>
                            </w:rPr>
                          </w:pPr>
                          <w:r w:rsidRPr="00F91043">
                            <w:rPr>
                              <w:rFonts w:ascii="Adobe Arabic" w:eastAsia="Inter Bold" w:hAnsi="Adobe Arabic" w:cs="Adobe Arabic"/>
                              <w:b/>
                              <w:bCs/>
                              <w:color w:val="8096D1"/>
                              <w:spacing w:val="4"/>
                              <w:kern w:val="24"/>
                              <w:sz w:val="36"/>
                              <w:szCs w:val="36"/>
                              <w:rtl/>
                              <w:lang w:bidi="ar-AE"/>
                            </w:rPr>
                            <w:t>الذكاء العاطفي</w:t>
                          </w:r>
                        </w:p>
                      </w:txbxContent>
                    </v:textbox>
                  </v:shape>
                  <v:shape id="TextBox 47" o:spid="_x0000_s1152" type="#_x0000_t202" style="position:absolute;left:107707;top:42875;width:33512;height:12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" filled="f" stroked="f">
                    <v:textbox style="mso-fit-shape-to-text:t" inset="0,0,0,0">
                      <w:txbxContent>
                        <w:p w14:paraId="44753EFA" w14:textId="1F99C8BB" w:rsidR="00F91043" w:rsidRDefault="00F91043" w:rsidP="00F91043">
                          <w:pPr>
                            <w:bidi w:val="0"/>
                            <w:spacing w:line="240" w:lineRule="auto"/>
                            <w:jc w:val="center"/>
                            <w:rPr>
                              <w:rFonts w:ascii="Adobe Arabic" w:eastAsia="Inter Bold" w:hAnsi="Adobe Arabic" w:cs="Adobe Arabic"/>
                              <w:b/>
                              <w:bCs/>
                              <w:color w:val="DB7FCF"/>
                              <w:spacing w:val="4"/>
                              <w:kern w:val="24"/>
                              <w:sz w:val="36"/>
                              <w:szCs w:val="36"/>
                              <w:lang w:bidi="ar-AE"/>
                            </w:rPr>
                          </w:pPr>
                          <w:r w:rsidRPr="00F91043">
                            <w:rPr>
                              <w:rFonts w:ascii="Adobe Arabic" w:eastAsia="Inter Bold" w:hAnsi="Adobe Arabic" w:cs="Adobe Arabic"/>
                              <w:b/>
                              <w:bCs/>
                              <w:color w:val="DB7FCF"/>
                              <w:spacing w:val="4"/>
                              <w:kern w:val="24"/>
                              <w:sz w:val="36"/>
                              <w:szCs w:val="36"/>
                              <w:rtl/>
                              <w:lang w:bidi="ar-AE"/>
                            </w:rPr>
                            <w:t>الرؤية الواضحة والتفكير الاستراتيجي</w:t>
                          </w:r>
                        </w:p>
                      </w:txbxContent>
                    </v:textbox>
                  </v:shape>
                </v:group>
                <v:shape id="مربع نص 55" o:spid="_x0000_s1153" type="#_x0000_t202" style="position:absolute;left:82720;top:19215;width:8457;height:8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" filled="f" stroked="f">
                  <v:textbox style="mso-fit-shape-to-text:t">
                    <w:txbxContent>
                      <w:p w14:paraId="60FDC5E0"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01</w:t>
                        </w:r>
                      </w:p>
                    </w:txbxContent>
                  </v:textbox>
                </v:shape>
                <v:shape id="مربع نص 56" o:spid="_x0000_s1154" type="#_x0000_t202" style="position:absolute;left:70932;top:7016;width:7967;height:8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" filled="f" stroked="f">
                  <v:textbox style="mso-fit-shape-to-text:t">
                    <w:txbxContent>
                      <w:p w14:paraId="029D000A"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02</w:t>
                        </w:r>
                      </w:p>
                    </w:txbxContent>
                  </v:textbox>
                </v:shape>
                <v:shape id="مربع نص 57" o:spid="_x0000_s1155" type="#_x0000_t202" style="position:absolute;left:58975;top:19155;width:7586;height:8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" filled="f" stroked="f">
                  <v:textbox style="mso-fit-shape-to-text:t">
                    <w:txbxContent>
                      <w:p w14:paraId="5C17350E"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03</w:t>
                        </w:r>
                      </w:p>
                    </w:txbxContent>
                  </v:textbox>
                </v:shape>
                <v:shape id="مربع نص 59" o:spid="_x0000_s1156" type="#_x0000_t202" style="position:absolute;left:8386;top:18463;width:8740;height:8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" filled="f" stroked="f">
                  <v:textbox style="mso-fit-shape-to-text:t">
                    <w:txbxContent>
                      <w:p w14:paraId="015B477D"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07</w:t>
                        </w:r>
                      </w:p>
                    </w:txbxContent>
                  </v:textbox>
                </v:shape>
                <v:shape id="مربع نص 60" o:spid="_x0000_s1157" type="#_x0000_t202" style="position:absolute;left:21227;top:7791;width:8871;height:8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" filled="f" stroked="f">
                  <v:textbox style="mso-fit-shape-to-text:t">
                    <w:txbxContent>
                      <w:p w14:paraId="25D23205"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06</w:t>
                        </w:r>
                      </w:p>
                    </w:txbxContent>
                  </v:textbox>
                </v:shape>
                <v:shape id="مربع نص 61" o:spid="_x0000_s1158" type="#_x0000_t202" style="position:absolute;left:33398;top:18462;width:6987;height:8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" filled="f" stroked="f">
                  <v:textbox style="mso-fit-shape-to-text:t">
                    <w:txbxContent>
                      <w:p w14:paraId="0BD5B8B8"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05</w:t>
                        </w:r>
                      </w:p>
                    </w:txbxContent>
                  </v:textbox>
                </v:shape>
                <v:shape id="مربع نص 62" o:spid="_x0000_s1159" type="#_x0000_t202" style="position:absolute;left:46023;top:7017;width:7488;height:8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" filled="f" stroked="f">
                  <v:textbox style="mso-fit-shape-to-text:t">
                    <w:txbxContent>
                      <w:p w14:paraId="211C3417"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04</w:t>
                        </w:r>
                      </w:p>
                    </w:txbxContent>
                  </v:textbox>
                </v:shape>
                <w10:anchorlock/>
              </v:group>
            </w:pict>
          </mc:Fallback>
        </mc:AlternateContent>
      </w:r>
    </w:p>
    <w:p w14:paraId="732FE4A7" w14:textId="6C356428" w:rsidR="004D7F21" w:rsidRDefault="004D7F21" w:rsidP="007A36FD">
      <w:pPr>
        <w:spacing w:line="259" w:lineRule="auto"/>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164480DA" wp14:editId="7D4FE433">
                <wp:extent cx="5731510" cy="891540"/>
                <wp:effectExtent l="0" t="0" r="2540" b="22860"/>
                <wp:docPr id="5062793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44965100" name="مجموعة 47"/>
                        <wpg:cNvGrpSpPr/>
                        <wpg:grpSpPr>
                          <a:xfrm>
                            <a:off x="0" y="0"/>
                            <a:ext cx="5731510" cy="895351"/>
                            <a:chOff x="0" y="0"/>
                            <a:chExt cx="5878196" cy="918845"/>
                          </a:xfrm>
                        </wpg:grpSpPr>
                        <wpg:grpSp>
                          <wpg:cNvPr id="1701451429" name="مجموعة 48"/>
                          <wpg:cNvGrpSpPr/>
                          <wpg:grpSpPr>
                            <a:xfrm>
                              <a:off x="0" y="0"/>
                              <a:ext cx="5878196" cy="918845"/>
                              <a:chOff x="0" y="0"/>
                              <a:chExt cx="6240348" cy="919070"/>
                            </a:xfrm>
                          </wpg:grpSpPr>
                          <wpg:grpSp>
                            <wpg:cNvPr id="464787623" name="مجموعة 49"/>
                            <wpg:cNvGrpSpPr/>
                            <wpg:grpSpPr>
                              <a:xfrm>
                                <a:off x="0" y="169208"/>
                                <a:ext cx="5433072" cy="580613"/>
                                <a:chOff x="0" y="169208"/>
                                <a:chExt cx="5433072" cy="580613"/>
                              </a:xfrm>
                            </wpg:grpSpPr>
                            <wps:wsp>
                              <wps:cNvPr id="425266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593464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6032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9185019" name="مربع نص 41"/>
                          <wps:cNvSpPr txBox="1"/>
                          <wps:spPr>
                            <a:xfrm>
                              <a:off x="204466" y="257055"/>
                              <a:ext cx="4615440" cy="389397"/>
                            </a:xfrm>
                            <a:prstGeom prst="rect">
                              <a:avLst/>
                            </a:prstGeom>
                            <a:noFill/>
                          </wps:spPr>
                          <wps:txbx>
                            <w:txbxContent>
                              <w:p w14:paraId="0F63D15C" w14:textId="0AFC071D"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الرؤية الواضحة والتفكير الاستراتيجي</w:t>
                                </w:r>
                              </w:p>
                            </w:txbxContent>
                          </wps:txbx>
                          <wps:bodyPr wrap="square" rtlCol="1">
                            <a:spAutoFit/>
                          </wps:bodyPr>
                        </wps:wsp>
                      </wpg:grpSp>
                      <pic:pic xmlns:pic="http://schemas.openxmlformats.org/drawingml/2006/picture">
                        <pic:nvPicPr>
                          <pic:cNvPr id="536690607"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64480DA" id="مجموعة 22" o:spid="_x0000_s116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">
                <v:group id="مجموعة 47" o:spid="_x0000_s11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">
                  <v:group id="_x0000_s11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">
                    <v:group id="_x0000_s11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">
                      <v:shape id="شكل حر 50" o:spid="_x0000_s11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" fillcolor="#a5a5a5 [2092]" stroked="f" strokeweight="1pt">
                        <v:stroke joinstyle="miter"/>
                      </v:roundrect>
                    </v:group>
                    <v:oval id="شكل بيضاوي 52" o:spid="_x0000_s11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" filled="f" strokecolor="#168489" strokeweight="1pt">
                      <v:stroke joinstyle="miter"/>
                    </v:oval>
                  </v:group>
                  <v:shape id="مربع نص 41" o:spid="_x0000_s116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" filled="f" stroked="f">
                    <v:textbox style="mso-fit-shape-to-text:t">
                      <w:txbxContent>
                        <w:p w14:paraId="0F63D15C" w14:textId="0AFC071D"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الرؤية الواضحة والتفكير الاستراتيجي</w:t>
                          </w:r>
                        </w:p>
                      </w:txbxContent>
                    </v:textbox>
                  </v:shape>
                </v:group>
                <v:shape id="صورة 54" o:spid="_x0000_s11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">
                  <v:imagedata r:id="rId90" o:title=""/>
                </v:shape>
                <w10:anchorlock/>
              </v:group>
            </w:pict>
          </mc:Fallback>
        </mc:AlternateContent>
      </w:r>
    </w:p>
    <w:p w14:paraId="684E60BF" w14:textId="3009B866"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القدرة على رسم صورة واضحة للمستقبل المنشود.</w:t>
      </w:r>
    </w:p>
    <w:p w14:paraId="21E2696A" w14:textId="1D1F0E1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فهم عميق للبيئة الداخلية والخارجية للمنظّمة.</w:t>
      </w:r>
    </w:p>
    <w:p w14:paraId="05F2BBD0" w14:textId="43B60C72" w:rsidR="007A36FD" w:rsidRDefault="007A36FD" w:rsidP="007A36FD">
      <w:pPr>
        <w:spacing w:line="259" w:lineRule="auto"/>
        <w:rPr>
          <w:rFonts w:ascii="Sakkal Majalla" w:hAnsi="Sakkal Majalla"/>
          <w:sz w:val="34"/>
          <w:rtl/>
        </w:rPr>
      </w:pPr>
      <w:r w:rsidRPr="007A36FD">
        <w:rPr>
          <w:rFonts w:ascii="Sakkal Majalla" w:hAnsi="Sakkal Majalla"/>
          <w:sz w:val="34"/>
          <w:rtl/>
        </w:rPr>
        <w:t>- المهارة في تبسيط الأفكار المعقّدة وإيصالها بشكل مفهوم.</w:t>
      </w:r>
    </w:p>
    <w:p w14:paraId="21D8EE8C" w14:textId="070210CF" w:rsidR="004D7F21" w:rsidRPr="007A36FD" w:rsidRDefault="004D7F21" w:rsidP="007A36FD">
      <w:pPr>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584C0452" wp14:editId="40E07E03">
                <wp:extent cx="5731510" cy="891540"/>
                <wp:effectExtent l="0" t="0" r="2540" b="22860"/>
                <wp:docPr id="157444351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55615396" name="مجموعة 47"/>
                        <wpg:cNvGrpSpPr/>
                        <wpg:grpSpPr>
                          <a:xfrm>
                            <a:off x="0" y="0"/>
                            <a:ext cx="5731510" cy="895351"/>
                            <a:chOff x="0" y="0"/>
                            <a:chExt cx="5878196" cy="918845"/>
                          </a:xfrm>
                        </wpg:grpSpPr>
                        <wpg:grpSp>
                          <wpg:cNvPr id="501487648" name="مجموعة 48"/>
                          <wpg:cNvGrpSpPr/>
                          <wpg:grpSpPr>
                            <a:xfrm>
                              <a:off x="0" y="0"/>
                              <a:ext cx="5878196" cy="918845"/>
                              <a:chOff x="0" y="0"/>
                              <a:chExt cx="6240348" cy="919070"/>
                            </a:xfrm>
                          </wpg:grpSpPr>
                          <wpg:grpSp>
                            <wpg:cNvPr id="1919056519" name="مجموعة 49"/>
                            <wpg:cNvGrpSpPr/>
                            <wpg:grpSpPr>
                              <a:xfrm>
                                <a:off x="0" y="169208"/>
                                <a:ext cx="5433072" cy="580613"/>
                                <a:chOff x="0" y="169208"/>
                                <a:chExt cx="5433072" cy="580613"/>
                              </a:xfrm>
                            </wpg:grpSpPr>
                            <wps:wsp>
                              <wps:cNvPr id="16398779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5678523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0506028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19501864" name="مربع نص 41"/>
                          <wps:cNvSpPr txBox="1"/>
                          <wps:spPr>
                            <a:xfrm>
                              <a:off x="204466" y="257055"/>
                              <a:ext cx="4615440" cy="389397"/>
                            </a:xfrm>
                            <a:prstGeom prst="rect">
                              <a:avLst/>
                            </a:prstGeom>
                            <a:noFill/>
                          </wps:spPr>
                          <wps:txbx>
                            <w:txbxContent>
                              <w:p w14:paraId="1A4446A8" w14:textId="4EE1D07F"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مهارات التواصل المتميّزة</w:t>
                                </w:r>
                              </w:p>
                            </w:txbxContent>
                          </wps:txbx>
                          <wps:bodyPr wrap="square" rtlCol="1">
                            <a:spAutoFit/>
                          </wps:bodyPr>
                        </wps:wsp>
                      </wpg:grpSp>
                      <pic:pic xmlns:pic="http://schemas.openxmlformats.org/drawingml/2006/picture">
                        <pic:nvPicPr>
                          <pic:cNvPr id="1782766821"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84C0452" id="_x0000_s116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WAMSicBwAA+h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1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">
                  <v:group id="_x0000_s11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">
                    <v:group id="_x0000_s11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">
                      <v:shape id="شكل حر 50" o:spid="_x0000_s11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" fillcolor="#a5a5a5 [2092]" stroked="f" strokeweight="1pt">
                        <v:stroke joinstyle="miter"/>
                      </v:roundrect>
                    </v:group>
                    <v:oval id="شكل بيضاوي 52" o:spid="_x0000_s11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" filled="f" strokecolor="#168489" strokeweight="1pt">
                      <v:stroke joinstyle="miter"/>
                    </v:oval>
                  </v:group>
                  <v:shape id="مربع نص 41" o:spid="_x0000_s117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" filled="f" stroked="f">
                    <v:textbox style="mso-fit-shape-to-text:t">
                      <w:txbxContent>
                        <w:p w14:paraId="1A4446A8" w14:textId="4EE1D07F"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مهارات التواصل المتميّزة</w:t>
                          </w:r>
                        </w:p>
                      </w:txbxContent>
                    </v:textbox>
                  </v:shape>
                </v:group>
                <v:shape id="صورة 54" o:spid="_x0000_s11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">
                  <v:imagedata r:id="rId90" o:title=""/>
                </v:shape>
                <w10:anchorlock/>
              </v:group>
            </w:pict>
          </mc:Fallback>
        </mc:AlternateContent>
      </w:r>
    </w:p>
    <w:p w14:paraId="607FF587" w14:textId="241ADC47" w:rsidR="007A36FD" w:rsidRPr="007A36FD" w:rsidRDefault="00D653FF"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16384" behindDoc="0" locked="0" layoutInCell="1" allowOverlap="1" wp14:anchorId="5AAD46B3" wp14:editId="0D161491">
            <wp:simplePos x="0" y="0"/>
            <wp:positionH relativeFrom="column">
              <wp:posOffset>540237</wp:posOffset>
            </wp:positionH>
            <wp:positionV relativeFrom="paragraph">
              <wp:posOffset>78105</wp:posOffset>
            </wp:positionV>
            <wp:extent cx="1239520" cy="1014730"/>
            <wp:effectExtent l="0" t="0" r="0" b="0"/>
            <wp:wrapSquare wrapText="bothSides"/>
            <wp:docPr id="1171092590" name="صورة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092590" name="صورة 1171092590"/>
                    <pic:cNvPicPr/>
                  </pic:nvPicPr>
                  <pic:blipFill>
                    <a:blip r:embed="rId91">
                      <a:extLst>
                        <a:ext uri="{28A0092B-C50C-407E-A947-70E740481C1C}">
                          <a14:useLocalDpi xmlns:a14="http://schemas.microsoft.com/office/drawing/2010/main" val="0"/>
                        </a:ext>
                      </a:extLst>
                    </a:blip>
                    <a:stretch>
                      <a:fillRect/>
                    </a:stretch>
                  </pic:blipFill>
                  <pic:spPr>
                    <a:xfrm>
                      <a:off x="0" y="0"/>
                      <a:ext cx="1239520" cy="1014730"/>
                    </a:xfrm>
                    <a:prstGeom prst="rect">
                      <a:avLst/>
                    </a:prstGeom>
                  </pic:spPr>
                </pic:pic>
              </a:graphicData>
            </a:graphic>
            <wp14:sizeRelH relativeFrom="margin">
              <wp14:pctWidth>0</wp14:pctWidth>
            </wp14:sizeRelH>
            <wp14:sizeRelV relativeFrom="margin">
              <wp14:pctHeight>0</wp14:pctHeight>
            </wp14:sizeRelV>
          </wp:anchor>
        </w:drawing>
      </w:r>
      <w:r w:rsidR="007A36FD" w:rsidRPr="007A36FD">
        <w:rPr>
          <w:rFonts w:ascii="Sakkal Majalla" w:hAnsi="Sakkal Majalla"/>
          <w:sz w:val="34"/>
          <w:rtl/>
        </w:rPr>
        <w:t>- الإصغاء الفعّال والاهتمام الحقيقي بوجهات نظر الآخرين.</w:t>
      </w:r>
    </w:p>
    <w:p w14:paraId="27FB34C1" w14:textId="56602582"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التعبير الواضح والمؤثّر عن الأفكار والتوقّعات.</w:t>
      </w:r>
    </w:p>
    <w:p w14:paraId="6B239B7D" w14:textId="152413DE" w:rsidR="007A36FD" w:rsidRDefault="007A36FD" w:rsidP="007A36FD">
      <w:pPr>
        <w:spacing w:line="259" w:lineRule="auto"/>
        <w:rPr>
          <w:rFonts w:ascii="Sakkal Majalla" w:hAnsi="Sakkal Majalla"/>
          <w:sz w:val="34"/>
          <w:rtl/>
        </w:rPr>
      </w:pPr>
      <w:r w:rsidRPr="007A36FD">
        <w:rPr>
          <w:rFonts w:ascii="Sakkal Majalla" w:hAnsi="Sakkal Majalla"/>
          <w:sz w:val="34"/>
          <w:rtl/>
        </w:rPr>
        <w:t>- التواصل المفتوح والشفّاف في مختلف المستويات.</w:t>
      </w:r>
    </w:p>
    <w:p w14:paraId="184B1DFD" w14:textId="2B7726E5" w:rsidR="004D7F21" w:rsidRPr="007A36FD" w:rsidRDefault="004D7F21" w:rsidP="007A36F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151BEF25" wp14:editId="46312D3C">
                <wp:extent cx="5731510" cy="891540"/>
                <wp:effectExtent l="0" t="0" r="2540" b="22860"/>
                <wp:docPr id="88182715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86751360" name="مجموعة 47"/>
                        <wpg:cNvGrpSpPr/>
                        <wpg:grpSpPr>
                          <a:xfrm>
                            <a:off x="0" y="0"/>
                            <a:ext cx="5731510" cy="895351"/>
                            <a:chOff x="0" y="0"/>
                            <a:chExt cx="5878196" cy="918845"/>
                          </a:xfrm>
                        </wpg:grpSpPr>
                        <wpg:grpSp>
                          <wpg:cNvPr id="1800026009" name="مجموعة 48"/>
                          <wpg:cNvGrpSpPr/>
                          <wpg:grpSpPr>
                            <a:xfrm>
                              <a:off x="0" y="0"/>
                              <a:ext cx="5878196" cy="918845"/>
                              <a:chOff x="0" y="0"/>
                              <a:chExt cx="6240348" cy="919070"/>
                            </a:xfrm>
                          </wpg:grpSpPr>
                          <wpg:grpSp>
                            <wpg:cNvPr id="752495603" name="مجموعة 49"/>
                            <wpg:cNvGrpSpPr/>
                            <wpg:grpSpPr>
                              <a:xfrm>
                                <a:off x="0" y="169208"/>
                                <a:ext cx="5433072" cy="580613"/>
                                <a:chOff x="0" y="169208"/>
                                <a:chExt cx="5433072" cy="580613"/>
                              </a:xfrm>
                            </wpg:grpSpPr>
                            <wps:wsp>
                              <wps:cNvPr id="2951623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055919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33288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2889466" name="مربع نص 41"/>
                          <wps:cNvSpPr txBox="1"/>
                          <wps:spPr>
                            <a:xfrm>
                              <a:off x="204466" y="257055"/>
                              <a:ext cx="4615440" cy="389397"/>
                            </a:xfrm>
                            <a:prstGeom prst="rect">
                              <a:avLst/>
                            </a:prstGeom>
                            <a:noFill/>
                          </wps:spPr>
                          <wps:txbx>
                            <w:txbxContent>
                              <w:p w14:paraId="14CA2EEE" w14:textId="7B41E38D"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الذكاء العاطفي</w:t>
                                </w:r>
                              </w:p>
                            </w:txbxContent>
                          </wps:txbx>
                          <wps:bodyPr wrap="square" rtlCol="1">
                            <a:spAutoFit/>
                          </wps:bodyPr>
                        </wps:wsp>
                      </wpg:grpSp>
                      <pic:pic xmlns:pic="http://schemas.openxmlformats.org/drawingml/2006/picture">
                        <pic:nvPicPr>
                          <pic:cNvPr id="1956918164"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51BEF25" id="_x0000_s117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">
                <v:group id="مجموعة 47" o:spid="_x0000_s11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">
                  <v:group id="_x0000_s11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">
                    <v:group id="_x0000_s11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">
                      <v:shape id="شكل حر 50" o:spid="_x0000_s11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" fillcolor="#a5a5a5 [2092]" stroked="f" strokeweight="1pt">
                        <v:stroke joinstyle="miter"/>
                      </v:roundrect>
                    </v:group>
                    <v:oval id="شكل بيضاوي 52" o:spid="_x0000_s11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" filled="f" strokecolor="#168489" strokeweight="1pt">
                      <v:stroke joinstyle="miter"/>
                    </v:oval>
                  </v:group>
                  <v:shape id="مربع نص 41" o:spid="_x0000_s118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" filled="f" stroked="f">
                    <v:textbox style="mso-fit-shape-to-text:t">
                      <w:txbxContent>
                        <w:p w14:paraId="14CA2EEE" w14:textId="7B41E38D"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الذكاء العاطفي</w:t>
                          </w:r>
                        </w:p>
                      </w:txbxContent>
                    </v:textbox>
                  </v:shape>
                </v:group>
                <v:shape id="صورة 54" o:spid="_x0000_s11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">
                  <v:imagedata r:id="rId90" o:title=""/>
                </v:shape>
                <w10:anchorlock/>
              </v:group>
            </w:pict>
          </mc:Fallback>
        </mc:AlternateContent>
      </w:r>
    </w:p>
    <w:p w14:paraId="37444CA1" w14:textId="2AB0533A" w:rsidR="007A36FD" w:rsidRPr="007A36FD" w:rsidRDefault="00D653FF"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17408" behindDoc="0" locked="0" layoutInCell="1" allowOverlap="1" wp14:anchorId="7310AF84" wp14:editId="7733AD5E">
            <wp:simplePos x="0" y="0"/>
            <wp:positionH relativeFrom="column">
              <wp:posOffset>640080</wp:posOffset>
            </wp:positionH>
            <wp:positionV relativeFrom="paragraph">
              <wp:posOffset>90170</wp:posOffset>
            </wp:positionV>
            <wp:extent cx="1245870" cy="1075690"/>
            <wp:effectExtent l="0" t="0" r="0" b="0"/>
            <wp:wrapSquare wrapText="bothSides"/>
            <wp:docPr id="2057065434" name="صورة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065434" name="صورة 2057065434"/>
                    <pic:cNvPicPr/>
                  </pic:nvPicPr>
                  <pic:blipFill>
                    <a:blip r:embed="rId92">
                      <a:extLst>
                        <a:ext uri="{28A0092B-C50C-407E-A947-70E740481C1C}">
                          <a14:useLocalDpi xmlns:a14="http://schemas.microsoft.com/office/drawing/2010/main" val="0"/>
                        </a:ext>
                      </a:extLst>
                    </a:blip>
                    <a:stretch>
                      <a:fillRect/>
                    </a:stretch>
                  </pic:blipFill>
                  <pic:spPr>
                    <a:xfrm>
                      <a:off x="0" y="0"/>
                      <a:ext cx="1245870" cy="1075690"/>
                    </a:xfrm>
                    <a:prstGeom prst="rect">
                      <a:avLst/>
                    </a:prstGeom>
                  </pic:spPr>
                </pic:pic>
              </a:graphicData>
            </a:graphic>
          </wp:anchor>
        </w:drawing>
      </w:r>
      <w:r w:rsidR="007A36FD" w:rsidRPr="007A36FD">
        <w:rPr>
          <w:rFonts w:ascii="Sakkal Majalla" w:hAnsi="Sakkal Majalla"/>
          <w:sz w:val="34"/>
          <w:rtl/>
        </w:rPr>
        <w:t>- الوعي الذاتي وفهم المشاعر الشخصية.</w:t>
      </w:r>
    </w:p>
    <w:p w14:paraId="523C961A" w14:textId="4F41CF08"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القدرة على إدارة العواطف والتحكّم في ردود الفعل.</w:t>
      </w:r>
    </w:p>
    <w:p w14:paraId="79574693"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التعاطف مع الآخرين وفهم احتياجاتهم ومشاعرهم.</w:t>
      </w:r>
    </w:p>
    <w:p w14:paraId="243B5B28"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مهارة بناء العلاقات الإيجابية.</w:t>
      </w:r>
    </w:p>
    <w:p w14:paraId="2C07C395" w14:textId="74F96657" w:rsidR="004D7F21" w:rsidRPr="007A36FD" w:rsidRDefault="004D7F21" w:rsidP="007A36F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1ED7FDBC" wp14:editId="24EBB977">
                <wp:extent cx="5731510" cy="891540"/>
                <wp:effectExtent l="0" t="0" r="2540" b="22860"/>
                <wp:docPr id="95687771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33334206" name="مجموعة 47"/>
                        <wpg:cNvGrpSpPr/>
                        <wpg:grpSpPr>
                          <a:xfrm>
                            <a:off x="0" y="0"/>
                            <a:ext cx="5731510" cy="895351"/>
                            <a:chOff x="0" y="0"/>
                            <a:chExt cx="5878196" cy="918845"/>
                          </a:xfrm>
                        </wpg:grpSpPr>
                        <wpg:grpSp>
                          <wpg:cNvPr id="1926117799" name="مجموعة 48"/>
                          <wpg:cNvGrpSpPr/>
                          <wpg:grpSpPr>
                            <a:xfrm>
                              <a:off x="0" y="0"/>
                              <a:ext cx="5878196" cy="918845"/>
                              <a:chOff x="0" y="0"/>
                              <a:chExt cx="6240348" cy="919070"/>
                            </a:xfrm>
                          </wpg:grpSpPr>
                          <wpg:grpSp>
                            <wpg:cNvPr id="2059406194" name="مجموعة 49"/>
                            <wpg:cNvGrpSpPr/>
                            <wpg:grpSpPr>
                              <a:xfrm>
                                <a:off x="0" y="169208"/>
                                <a:ext cx="5433072" cy="580613"/>
                                <a:chOff x="0" y="169208"/>
                                <a:chExt cx="5433072" cy="580613"/>
                              </a:xfrm>
                            </wpg:grpSpPr>
                            <wps:wsp>
                              <wps:cNvPr id="4455032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226503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78172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5336617" name="مربع نص 41"/>
                          <wps:cNvSpPr txBox="1"/>
                          <wps:spPr>
                            <a:xfrm>
                              <a:off x="204466" y="257055"/>
                              <a:ext cx="4615440" cy="389397"/>
                            </a:xfrm>
                            <a:prstGeom prst="rect">
                              <a:avLst/>
                            </a:prstGeom>
                            <a:noFill/>
                          </wps:spPr>
                          <wps:txbx>
                            <w:txbxContent>
                              <w:p w14:paraId="40E6E559" w14:textId="539D2111"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المرونة والقدرة على التكيّف</w:t>
                                </w:r>
                              </w:p>
                            </w:txbxContent>
                          </wps:txbx>
                          <wps:bodyPr wrap="square" rtlCol="1">
                            <a:spAutoFit/>
                          </wps:bodyPr>
                        </wps:wsp>
                      </wpg:grpSp>
                      <pic:pic xmlns:pic="http://schemas.openxmlformats.org/drawingml/2006/picture">
                        <pic:nvPicPr>
                          <pic:cNvPr id="1482872422"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ED7FDBC" id="_x0000_s118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KgDB6ZBwAA+R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11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">
                  <v:group id="_x0000_s11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">
                    <v:group id="_x0000_s11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">
                      <v:shape id="شكل حر 50" o:spid="_x0000_s11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" fillcolor="#a5a5a5 [2092]" stroked="f" strokeweight="1pt">
                        <v:stroke joinstyle="miter"/>
                      </v:roundrect>
                    </v:group>
                    <v:oval id="شكل بيضاوي 52" o:spid="_x0000_s11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" filled="f" strokecolor="#168489" strokeweight="1pt">
                      <v:stroke joinstyle="miter"/>
                    </v:oval>
                  </v:group>
                  <v:shape id="مربع نص 41" o:spid="_x0000_s119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" filled="f" stroked="f">
                    <v:textbox style="mso-fit-shape-to-text:t">
                      <w:txbxContent>
                        <w:p w14:paraId="40E6E559" w14:textId="539D2111"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المرونة والقدرة على التكيّف</w:t>
                          </w:r>
                        </w:p>
                      </w:txbxContent>
                    </v:textbox>
                  </v:shape>
                </v:group>
                <v:shape id="صورة 54" o:spid="_x0000_s11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">
                  <v:imagedata r:id="rId90" o:title=""/>
                </v:shape>
                <w10:anchorlock/>
              </v:group>
            </w:pict>
          </mc:Fallback>
        </mc:AlternateContent>
      </w:r>
    </w:p>
    <w:p w14:paraId="64EA0EE9" w14:textId="17F7DF0A" w:rsidR="007A36FD" w:rsidRPr="007A36FD" w:rsidRDefault="00D653FF"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18432" behindDoc="0" locked="0" layoutInCell="1" allowOverlap="1" wp14:anchorId="355A270D" wp14:editId="7AFB5A4A">
            <wp:simplePos x="0" y="0"/>
            <wp:positionH relativeFrom="column">
              <wp:posOffset>638810</wp:posOffset>
            </wp:positionH>
            <wp:positionV relativeFrom="paragraph">
              <wp:posOffset>29845</wp:posOffset>
            </wp:positionV>
            <wp:extent cx="1360170" cy="883920"/>
            <wp:effectExtent l="0" t="0" r="0" b="0"/>
            <wp:wrapSquare wrapText="bothSides"/>
            <wp:docPr id="1073118086" name="صورة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118086" name="صورة 1073118086"/>
                    <pic:cNvPicPr/>
                  </pic:nvPicPr>
                  <pic:blipFill>
                    <a:blip r:embed="rId93">
                      <a:extLst>
                        <a:ext uri="{28A0092B-C50C-407E-A947-70E740481C1C}">
                          <a14:useLocalDpi xmlns:a14="http://schemas.microsoft.com/office/drawing/2010/main" val="0"/>
                        </a:ext>
                      </a:extLst>
                    </a:blip>
                    <a:stretch>
                      <a:fillRect/>
                    </a:stretch>
                  </pic:blipFill>
                  <pic:spPr>
                    <a:xfrm>
                      <a:off x="0" y="0"/>
                      <a:ext cx="1360170" cy="883920"/>
                    </a:xfrm>
                    <a:prstGeom prst="rect">
                      <a:avLst/>
                    </a:prstGeom>
                  </pic:spPr>
                </pic:pic>
              </a:graphicData>
            </a:graphic>
            <wp14:sizeRelH relativeFrom="margin">
              <wp14:pctWidth>0</wp14:pctWidth>
            </wp14:sizeRelH>
            <wp14:sizeRelV relativeFrom="margin">
              <wp14:pctHeight>0</wp14:pctHeight>
            </wp14:sizeRelV>
          </wp:anchor>
        </w:drawing>
      </w:r>
      <w:r w:rsidR="007A36FD" w:rsidRPr="007A36FD">
        <w:rPr>
          <w:rFonts w:ascii="Sakkal Majalla" w:hAnsi="Sakkal Majalla"/>
          <w:sz w:val="34"/>
          <w:rtl/>
        </w:rPr>
        <w:t>- الانفتاح على الأفكار الجديدة والتغيير.</w:t>
      </w:r>
    </w:p>
    <w:p w14:paraId="024ADBD6" w14:textId="793F99B0"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القدرة على التعلّم من التجارب والأخطاء.</w:t>
      </w:r>
    </w:p>
    <w:p w14:paraId="0CE05665"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التعامل الإيجابي مع الأزمات والتحديات.</w:t>
      </w:r>
    </w:p>
    <w:p w14:paraId="0D00ED6C" w14:textId="796075B0" w:rsidR="004D7F21" w:rsidRPr="007A36FD" w:rsidRDefault="004D7F21" w:rsidP="007A36F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48FE33E" wp14:editId="1379BC1B">
                <wp:extent cx="5731510" cy="891540"/>
                <wp:effectExtent l="0" t="0" r="2540" b="22860"/>
                <wp:docPr id="8971490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89322478" name="مجموعة 47"/>
                        <wpg:cNvGrpSpPr/>
                        <wpg:grpSpPr>
                          <a:xfrm>
                            <a:off x="0" y="0"/>
                            <a:ext cx="5731510" cy="895351"/>
                            <a:chOff x="0" y="0"/>
                            <a:chExt cx="5878196" cy="918845"/>
                          </a:xfrm>
                        </wpg:grpSpPr>
                        <wpg:grpSp>
                          <wpg:cNvPr id="857530215" name="مجموعة 48"/>
                          <wpg:cNvGrpSpPr/>
                          <wpg:grpSpPr>
                            <a:xfrm>
                              <a:off x="0" y="0"/>
                              <a:ext cx="5878196" cy="918845"/>
                              <a:chOff x="0" y="0"/>
                              <a:chExt cx="6240348" cy="919070"/>
                            </a:xfrm>
                          </wpg:grpSpPr>
                          <wpg:grpSp>
                            <wpg:cNvPr id="1844058756" name="مجموعة 49"/>
                            <wpg:cNvGrpSpPr/>
                            <wpg:grpSpPr>
                              <a:xfrm>
                                <a:off x="0" y="169208"/>
                                <a:ext cx="5433072" cy="580613"/>
                                <a:chOff x="0" y="169208"/>
                                <a:chExt cx="5433072" cy="580613"/>
                              </a:xfrm>
                            </wpg:grpSpPr>
                            <wps:wsp>
                              <wps:cNvPr id="115606212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919882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86953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9360587" name="مربع نص 41"/>
                          <wps:cNvSpPr txBox="1"/>
                          <wps:spPr>
                            <a:xfrm>
                              <a:off x="204466" y="257055"/>
                              <a:ext cx="4615440" cy="389397"/>
                            </a:xfrm>
                            <a:prstGeom prst="rect">
                              <a:avLst/>
                            </a:prstGeom>
                            <a:noFill/>
                          </wps:spPr>
                          <wps:txbx>
                            <w:txbxContent>
                              <w:p w14:paraId="77A112F0" w14:textId="613DE82D"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القدرة على التحفيز وبناء الفريق</w:t>
                                </w:r>
                              </w:p>
                            </w:txbxContent>
                          </wps:txbx>
                          <wps:bodyPr wrap="square" rtlCol="1">
                            <a:spAutoFit/>
                          </wps:bodyPr>
                        </wps:wsp>
                      </wpg:grpSp>
                      <pic:pic xmlns:pic="http://schemas.openxmlformats.org/drawingml/2006/picture">
                        <pic:nvPicPr>
                          <pic:cNvPr id="1373885889"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48FE33E" id="_x0000_s119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JdwTJUHAAD5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11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">
                  <v:group id="_x0000_s11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">
                    <v:group id="_x0000_s11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">
                      <v:shape id="شكل حر 50" o:spid="_x0000_s12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" fillcolor="#a5a5a5 [2092]" stroked="f" strokeweight="1pt">
                        <v:stroke joinstyle="miter"/>
                      </v:roundrect>
                    </v:group>
                    <v:oval id="شكل بيضاوي 52" o:spid="_x0000_s12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" filled="f" strokecolor="#168489" strokeweight="1pt">
                      <v:stroke joinstyle="miter"/>
                    </v:oval>
                  </v:group>
                  <v:shape id="مربع نص 41" o:spid="_x0000_s120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" filled="f" stroked="f">
                    <v:textbox style="mso-fit-shape-to-text:t">
                      <w:txbxContent>
                        <w:p w14:paraId="77A112F0" w14:textId="613DE82D"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القدرة على التحفيز وبناء الفريق</w:t>
                          </w:r>
                        </w:p>
                      </w:txbxContent>
                    </v:textbox>
                  </v:shape>
                </v:group>
                <v:shape id="صورة 54" o:spid="_x0000_s12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">
                  <v:imagedata r:id="rId90" o:title=""/>
                </v:shape>
                <w10:anchorlock/>
              </v:group>
            </w:pict>
          </mc:Fallback>
        </mc:AlternateContent>
      </w:r>
    </w:p>
    <w:p w14:paraId="7BE61AA9" w14:textId="794732B5" w:rsidR="007A36FD" w:rsidRPr="007A36FD" w:rsidRDefault="00D653FF"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19456" behindDoc="0" locked="0" layoutInCell="1" allowOverlap="1" wp14:anchorId="7544B97C" wp14:editId="31446471">
            <wp:simplePos x="0" y="0"/>
            <wp:positionH relativeFrom="column">
              <wp:posOffset>534035</wp:posOffset>
            </wp:positionH>
            <wp:positionV relativeFrom="paragraph">
              <wp:posOffset>74930</wp:posOffset>
            </wp:positionV>
            <wp:extent cx="1382395" cy="745490"/>
            <wp:effectExtent l="0" t="0" r="8255" b="0"/>
            <wp:wrapSquare wrapText="bothSides"/>
            <wp:docPr id="1328130405" name="صورة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130405" name="صورة 1328130405"/>
                    <pic:cNvPicPr/>
                  </pic:nvPicPr>
                  <pic:blipFill>
                    <a:blip r:embed="rId94">
                      <a:extLst>
                        <a:ext uri="{28A0092B-C50C-407E-A947-70E740481C1C}">
                          <a14:useLocalDpi xmlns:a14="http://schemas.microsoft.com/office/drawing/2010/main" val="0"/>
                        </a:ext>
                      </a:extLst>
                    </a:blip>
                    <a:stretch>
                      <a:fillRect/>
                    </a:stretch>
                  </pic:blipFill>
                  <pic:spPr>
                    <a:xfrm>
                      <a:off x="0" y="0"/>
                      <a:ext cx="1382395" cy="745490"/>
                    </a:xfrm>
                    <a:prstGeom prst="rect">
                      <a:avLst/>
                    </a:prstGeom>
                  </pic:spPr>
                </pic:pic>
              </a:graphicData>
            </a:graphic>
            <wp14:sizeRelH relativeFrom="margin">
              <wp14:pctWidth>0</wp14:pctWidth>
            </wp14:sizeRelH>
            <wp14:sizeRelV relativeFrom="margin">
              <wp14:pctHeight>0</wp14:pctHeight>
            </wp14:sizeRelV>
          </wp:anchor>
        </w:drawing>
      </w:r>
      <w:r w:rsidR="007A36FD" w:rsidRPr="007A36FD">
        <w:rPr>
          <w:rFonts w:ascii="Sakkal Majalla" w:hAnsi="Sakkal Majalla"/>
          <w:sz w:val="34"/>
          <w:rtl/>
        </w:rPr>
        <w:t>- إلهام الآخرين وتشجيعهم على تقديم أفضل ما لديهم.</w:t>
      </w:r>
    </w:p>
    <w:p w14:paraId="4599D2E6" w14:textId="2D999DCB"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تعزيز روح العمل الجماعي والتعاون.</w:t>
      </w:r>
    </w:p>
    <w:p w14:paraId="393C8969"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الاعتراف بإنجازات الأفراد والفريق والاحتفاء بها.</w:t>
      </w:r>
    </w:p>
    <w:p w14:paraId="5CFE6923" w14:textId="4E95C1BD" w:rsidR="004D7F21" w:rsidRPr="007A36FD" w:rsidRDefault="004D7F21" w:rsidP="007A36FD">
      <w:pPr>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62365EED" wp14:editId="54A470CB">
                <wp:extent cx="5731510" cy="891540"/>
                <wp:effectExtent l="0" t="0" r="2540" b="22860"/>
                <wp:docPr id="190711987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20242997" name="مجموعة 47"/>
                        <wpg:cNvGrpSpPr/>
                        <wpg:grpSpPr>
                          <a:xfrm>
                            <a:off x="0" y="0"/>
                            <a:ext cx="5731510" cy="895351"/>
                            <a:chOff x="0" y="0"/>
                            <a:chExt cx="5878196" cy="918845"/>
                          </a:xfrm>
                        </wpg:grpSpPr>
                        <wpg:grpSp>
                          <wpg:cNvPr id="1684326466" name="مجموعة 48"/>
                          <wpg:cNvGrpSpPr/>
                          <wpg:grpSpPr>
                            <a:xfrm>
                              <a:off x="0" y="0"/>
                              <a:ext cx="5878196" cy="918845"/>
                              <a:chOff x="0" y="0"/>
                              <a:chExt cx="6240348" cy="919070"/>
                            </a:xfrm>
                          </wpg:grpSpPr>
                          <wpg:grpSp>
                            <wpg:cNvPr id="1822679287" name="مجموعة 49"/>
                            <wpg:cNvGrpSpPr/>
                            <wpg:grpSpPr>
                              <a:xfrm>
                                <a:off x="0" y="169208"/>
                                <a:ext cx="5433072" cy="580613"/>
                                <a:chOff x="0" y="169208"/>
                                <a:chExt cx="5433072" cy="580613"/>
                              </a:xfrm>
                            </wpg:grpSpPr>
                            <wps:wsp>
                              <wps:cNvPr id="14293614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76822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74865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3312228" name="مربع نص 41"/>
                          <wps:cNvSpPr txBox="1"/>
                          <wps:spPr>
                            <a:xfrm>
                              <a:off x="204466" y="257055"/>
                              <a:ext cx="4615440" cy="389397"/>
                            </a:xfrm>
                            <a:prstGeom prst="rect">
                              <a:avLst/>
                            </a:prstGeom>
                            <a:noFill/>
                          </wps:spPr>
                          <wps:txbx>
                            <w:txbxContent>
                              <w:p w14:paraId="27143DDB" w14:textId="4E2F21A7"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صناعة القرارات وحل المشكلات</w:t>
                                </w:r>
                              </w:p>
                            </w:txbxContent>
                          </wps:txbx>
                          <wps:bodyPr wrap="square" rtlCol="1">
                            <a:spAutoFit/>
                          </wps:bodyPr>
                        </wps:wsp>
                      </wpg:grpSp>
                      <pic:pic xmlns:pic="http://schemas.openxmlformats.org/drawingml/2006/picture">
                        <pic:nvPicPr>
                          <pic:cNvPr id="1622583573"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2365EED" id="_x0000_s120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EUNDpuZBwAA+x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12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">
                  <v:group id="_x0000_s12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">
                    <v:group id="_x0000_s12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">
                      <v:shape id="شكل حر 50" o:spid="_x0000_s12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" fillcolor="#a5a5a5 [2092]" stroked="f" strokeweight="1pt">
                        <v:stroke joinstyle="miter"/>
                      </v:roundrect>
                    </v:group>
                    <v:oval id="شكل بيضاوي 52" o:spid="_x0000_s12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" filled="f" strokecolor="#168489" strokeweight="1pt">
                      <v:stroke joinstyle="miter"/>
                    </v:oval>
                  </v:group>
                  <v:shape id="مربع نص 41" o:spid="_x0000_s121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" filled="f" stroked="f">
                    <v:textbox style="mso-fit-shape-to-text:t">
                      <w:txbxContent>
                        <w:p w14:paraId="27143DDB" w14:textId="4E2F21A7"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صناعة القرارات وحل المشكلات</w:t>
                          </w:r>
                        </w:p>
                      </w:txbxContent>
                    </v:textbox>
                  </v:shape>
                </v:group>
                <v:shape id="صورة 54" o:spid="_x0000_s121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">
                  <v:imagedata r:id="rId90" o:title=""/>
                </v:shape>
                <w10:anchorlock/>
              </v:group>
            </w:pict>
          </mc:Fallback>
        </mc:AlternateContent>
      </w:r>
    </w:p>
    <w:p w14:paraId="0C7BDA6B"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التفكير النقدي وتحليل المعلومات بموضوعية.</w:t>
      </w:r>
    </w:p>
    <w:p w14:paraId="0676FBEA"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اتخاذ القرارات الصائبة في الوقت المناسب.</w:t>
      </w:r>
    </w:p>
    <w:p w14:paraId="1DAAE699"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المهارة في تحديد المشكلات وإيجاد حلول إبداعية.</w:t>
      </w:r>
    </w:p>
    <w:p w14:paraId="5620FC68" w14:textId="2DB653F9" w:rsidR="004D7F21" w:rsidRPr="007A36FD" w:rsidRDefault="004D7F21" w:rsidP="007A36F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46C05245" wp14:editId="1C33A534">
                <wp:extent cx="5731510" cy="891540"/>
                <wp:effectExtent l="0" t="0" r="2540" b="22860"/>
                <wp:docPr id="133639778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52579197" name="مجموعة 47"/>
                        <wpg:cNvGrpSpPr/>
                        <wpg:grpSpPr>
                          <a:xfrm>
                            <a:off x="0" y="0"/>
                            <a:ext cx="5731510" cy="895351"/>
                            <a:chOff x="0" y="0"/>
                            <a:chExt cx="5878196" cy="918845"/>
                          </a:xfrm>
                        </wpg:grpSpPr>
                        <wpg:grpSp>
                          <wpg:cNvPr id="1566870896" name="مجموعة 48"/>
                          <wpg:cNvGrpSpPr/>
                          <wpg:grpSpPr>
                            <a:xfrm>
                              <a:off x="0" y="0"/>
                              <a:ext cx="5878196" cy="918845"/>
                              <a:chOff x="0" y="0"/>
                              <a:chExt cx="6240348" cy="919070"/>
                            </a:xfrm>
                          </wpg:grpSpPr>
                          <wpg:grpSp>
                            <wpg:cNvPr id="177815228" name="مجموعة 49"/>
                            <wpg:cNvGrpSpPr/>
                            <wpg:grpSpPr>
                              <a:xfrm>
                                <a:off x="0" y="169208"/>
                                <a:ext cx="5433072" cy="580613"/>
                                <a:chOff x="0" y="169208"/>
                                <a:chExt cx="5433072" cy="580613"/>
                              </a:xfrm>
                            </wpg:grpSpPr>
                            <wps:wsp>
                              <wps:cNvPr id="5546605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390423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08027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61355463" name="مربع نص 41"/>
                          <wps:cNvSpPr txBox="1"/>
                          <wps:spPr>
                            <a:xfrm>
                              <a:off x="204466" y="257055"/>
                              <a:ext cx="4615440" cy="389397"/>
                            </a:xfrm>
                            <a:prstGeom prst="rect">
                              <a:avLst/>
                            </a:prstGeom>
                            <a:noFill/>
                          </wps:spPr>
                          <wps:txbx>
                            <w:txbxContent>
                              <w:p w14:paraId="4A800E6D" w14:textId="346B4A39"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النزاهة والمصداقية</w:t>
                                </w:r>
                              </w:p>
                            </w:txbxContent>
                          </wps:txbx>
                          <wps:bodyPr wrap="square" rtlCol="1">
                            <a:spAutoFit/>
                          </wps:bodyPr>
                        </wps:wsp>
                      </wpg:grpSp>
                      <pic:pic xmlns:pic="http://schemas.openxmlformats.org/drawingml/2006/picture">
                        <pic:nvPicPr>
                          <pic:cNvPr id="588106713"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6C05245" id="_x0000_s121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CYDcNqZBwAA+R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12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">
                  <v:group id="_x0000_s12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">
                    <v:group id="_x0000_s12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">
                      <v:shape id="شكل حر 50" o:spid="_x0000_s12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" fillcolor="#a5a5a5 [2092]" stroked="f" strokeweight="1pt">
                        <v:stroke joinstyle="miter"/>
                      </v:roundrect>
                    </v:group>
                    <v:oval id="شكل بيضاوي 52" o:spid="_x0000_s12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" filled="f" strokecolor="#168489" strokeweight="1pt">
                      <v:stroke joinstyle="miter"/>
                    </v:oval>
                  </v:group>
                  <v:shape id="مربع نص 41" o:spid="_x0000_s122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" filled="f" stroked="f">
                    <v:textbox style="mso-fit-shape-to-text:t">
                      <w:txbxContent>
                        <w:p w14:paraId="4A800E6D" w14:textId="346B4A39"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النزاهة والمصداقية</w:t>
                          </w:r>
                        </w:p>
                      </w:txbxContent>
                    </v:textbox>
                  </v:shape>
                </v:group>
                <v:shape id="صورة 54" o:spid="_x0000_s122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">
                  <v:imagedata r:id="rId90" o:title=""/>
                </v:shape>
                <w10:anchorlock/>
              </v:group>
            </w:pict>
          </mc:Fallback>
        </mc:AlternateContent>
      </w:r>
    </w:p>
    <w:p w14:paraId="5505200A"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الالتزام بالقيم والمبادئ الأخلاقية.</w:t>
      </w:r>
    </w:p>
    <w:p w14:paraId="40AAFA25"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الوفاء بالوعود والالتزامات.</w:t>
      </w:r>
    </w:p>
    <w:p w14:paraId="7A4B4776"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التوافق بين الأقوال والأفعال.</w:t>
      </w:r>
    </w:p>
    <w:p w14:paraId="35017AE5" w14:textId="7C5868AB" w:rsidR="007A36FD" w:rsidRPr="007A36FD" w:rsidRDefault="006F3570" w:rsidP="007A36FD">
      <w:pPr>
        <w:rPr>
          <w:rFonts w:ascii="Sakkal Majalla" w:hAnsi="Sakkal Majalla"/>
          <w:sz w:val="34"/>
          <w:rtl/>
        </w:rPr>
      </w:pPr>
      <w:r w:rsidRPr="00DA7905">
        <w:rPr>
          <w:rFonts w:eastAsia="Times New Roman" w:cs="Times New Roman"/>
          <w:b/>
          <w:bCs/>
          <w:noProof/>
          <w:sz w:val="36"/>
          <w:szCs w:val="36"/>
        </w:rPr>
        <mc:AlternateContent>
          <mc:Choice Requires="wpg">
            <w:drawing>
              <wp:inline distT="0" distB="0" distL="0" distR="0" wp14:anchorId="66B45E5B" wp14:editId="3094BB2D">
                <wp:extent cx="5711825" cy="641426"/>
                <wp:effectExtent l="0" t="0" r="22225" b="25400"/>
                <wp:docPr id="665380902" name="Group 13"/>
                <wp:cNvGraphicFramePr/>
                <a:graphic xmlns:a="http://schemas.openxmlformats.org/drawingml/2006/main">
                  <a:graphicData uri="http://schemas.microsoft.com/office/word/2010/wordprocessingGroup">
                    <wpg:wgp>
                      <wpg:cNvGrpSpPr/>
                      <wpg:grpSpPr>
                        <a:xfrm flipH="1">
                          <a:off x="0" y="0"/>
                          <a:ext cx="5711825" cy="641426"/>
                          <a:chOff x="0" y="106576"/>
                          <a:chExt cx="5711825" cy="641423"/>
                        </a:xfrm>
                      </wpg:grpSpPr>
                      <wpg:grpSp>
                        <wpg:cNvPr id="1867556218" name="مجموعة 881967268"/>
                        <wpg:cNvGrpSpPr/>
                        <wpg:grpSpPr>
                          <a:xfrm>
                            <a:off x="0" y="158827"/>
                            <a:ext cx="5711825" cy="589172"/>
                            <a:chOff x="0" y="158676"/>
                            <a:chExt cx="6312597" cy="653015"/>
                          </a:xfrm>
                        </wpg:grpSpPr>
                        <wps:wsp>
                          <wps:cNvPr id="2047289791"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8199016" name="مربع نص 2043426344"/>
                          <wps:cNvSpPr txBox="1"/>
                          <wps:spPr>
                            <a:xfrm>
                              <a:off x="817585" y="158676"/>
                              <a:ext cx="5335004" cy="453955"/>
                            </a:xfrm>
                            <a:prstGeom prst="rect">
                              <a:avLst/>
                            </a:prstGeom>
                            <a:noFill/>
                          </wps:spPr>
                          <wps:txbx>
                            <w:txbxContent>
                              <w:p w14:paraId="23E3FC72" w14:textId="77777777" w:rsidR="006F3570" w:rsidRPr="00724F18" w:rsidRDefault="006F3570" w:rsidP="006F3570">
                                <w:pPr>
                                  <w:rPr>
                                    <w:rFonts w:eastAsia="Times New Roman" w:hAnsi="Adobe Arabic" w:cs="Adobe Arabic"/>
                                    <w:b/>
                                    <w:bCs/>
                                    <w:color w:val="168489"/>
                                    <w:kern w:val="24"/>
                                    <w:sz w:val="40"/>
                                    <w:szCs w:val="40"/>
                                  </w:rPr>
                                </w:pPr>
                                <w:r w:rsidRPr="00BC01F4">
                                  <w:rPr>
                                    <w:rFonts w:eastAsia="Times New Roman" w:hAnsi="Adobe Arabic" w:cs="Adobe Arabic"/>
                                    <w:b/>
                                    <w:bCs/>
                                    <w:color w:val="168489"/>
                                    <w:kern w:val="24"/>
                                    <w:sz w:val="40"/>
                                    <w:szCs w:val="40"/>
                                    <w:rtl/>
                                  </w:rPr>
                                  <w:t>تمرين تطبيقي</w:t>
                                </w:r>
                              </w:p>
                            </w:txbxContent>
                          </wps:txbx>
                          <wps:bodyPr wrap="square" rtlCol="1">
                            <a:spAutoFit/>
                          </wps:bodyPr>
                        </wps:wsp>
                        <wps:wsp>
                          <wps:cNvPr id="1120943141"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986867114" name="Picture 179"/>
                          <pic:cNvPicPr>
                            <a:picLocks noChangeAspect="1"/>
                          </pic:cNvPicPr>
                        </pic:nvPicPr>
                        <pic:blipFill>
                          <a:blip r:embed="rId95" cstate="print">
                            <a:extLst>
                              <a:ext uri="{28A0092B-C50C-407E-A947-70E740481C1C}">
                                <a14:useLocalDpi xmlns:a14="http://schemas.microsoft.com/office/drawing/2010/main" val="0"/>
                              </a:ext>
                            </a:extLst>
                          </a:blip>
                          <a:srcRect/>
                          <a:stretch/>
                        </pic:blipFill>
                        <pic:spPr bwMode="auto">
                          <a:xfrm flipH="1">
                            <a:off x="117350" y="106576"/>
                            <a:ext cx="498764" cy="49876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6B45E5B" id="_x0000_s1223" style="width:449.75pt;height:50.5pt;flip:x;mso-position-horizontal-relative:char;mso-position-vertical-relative:line" coordorigin=",1065" coordsize="57118,64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">
                <v:group id="مجموعة 881967268" o:spid="_x0000_s1224" style="position:absolute;top:1588;width:57118;height:5891" coordorigin=",1586" coordsize="63125,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">
                  <v:roundrect id="مستطيل مستدير الزوايا 769901" o:spid="_x0000_s1225"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" fillcolor="#168489" strokecolor="#168489" strokeweight="1pt">
                    <v:stroke joinstyle="miter"/>
                  </v:roundrect>
                  <v:shape id="مربع نص 2043426344" o:spid="_x0000_s1226" type="#_x0000_t202" style="position:absolute;left:8175;top:1586;width:53350;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" filled="f" stroked="f">
                    <v:textbox style="mso-fit-shape-to-text:t">
                      <w:txbxContent>
                        <w:p w14:paraId="23E3FC72" w14:textId="77777777" w:rsidR="006F3570" w:rsidRPr="00724F18" w:rsidRDefault="006F3570" w:rsidP="006F3570">
                          <w:pPr>
                            <w:rPr>
                              <w:rFonts w:eastAsia="Times New Roman" w:hAnsi="Adobe Arabic" w:cs="Adobe Arabic"/>
                              <w:b/>
                              <w:bCs/>
                              <w:color w:val="168489"/>
                              <w:kern w:val="24"/>
                              <w:sz w:val="40"/>
                              <w:szCs w:val="40"/>
                            </w:rPr>
                          </w:pPr>
                          <w:r w:rsidRPr="00BC01F4">
                            <w:rPr>
                              <w:rFonts w:eastAsia="Times New Roman" w:hAnsi="Adobe Arabic" w:cs="Adobe Arabic"/>
                              <w:b/>
                              <w:bCs/>
                              <w:color w:val="168489"/>
                              <w:kern w:val="24"/>
                              <w:sz w:val="40"/>
                              <w:szCs w:val="40"/>
                              <w:rtl/>
                            </w:rPr>
                            <w:t>تمرين تطبيقي</w:t>
                          </w:r>
                        </w:p>
                      </w:txbxContent>
                    </v:textbox>
                  </v:shape>
                  <v:roundrect id="مستطيل مستدير الزوايا 769903" o:spid="_x0000_s1227"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" fillcolor="#168489" strokecolor="#168489" strokeweight="1pt">
                    <v:stroke joinstyle="miter"/>
                  </v:roundrect>
                </v:group>
                <v:shape id="Picture 179" o:spid="_x0000_s1228" type="#_x0000_t75" style="position:absolute;left:1173;top:1065;width:4988;height:498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">
                  <v:imagedata r:id="rId96" o:title=""/>
                </v:shape>
                <w10:anchorlock/>
              </v:group>
            </w:pict>
          </mc:Fallback>
        </mc:AlternateContent>
      </w:r>
    </w:p>
    <w:p w14:paraId="3596FB8C" w14:textId="0EDB78D8" w:rsidR="007A36FD" w:rsidRPr="007A36FD" w:rsidRDefault="00005004"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66560" behindDoc="0" locked="0" layoutInCell="1" allowOverlap="1" wp14:anchorId="73E89E4B" wp14:editId="38FA3F51">
            <wp:simplePos x="0" y="0"/>
            <wp:positionH relativeFrom="column">
              <wp:posOffset>635</wp:posOffset>
            </wp:positionH>
            <wp:positionV relativeFrom="paragraph">
              <wp:posOffset>655724</wp:posOffset>
            </wp:positionV>
            <wp:extent cx="2834005" cy="1070610"/>
            <wp:effectExtent l="0" t="0" r="4445" b="0"/>
            <wp:wrapSquare wrapText="bothSides"/>
            <wp:docPr id="1574756838" name="صورة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756838" name="صورة 1574756838"/>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834005" cy="1070610"/>
                    </a:xfrm>
                    <a:prstGeom prst="rect">
                      <a:avLst/>
                    </a:prstGeom>
                  </pic:spPr>
                </pic:pic>
              </a:graphicData>
            </a:graphic>
            <wp14:sizeRelH relativeFrom="margin">
              <wp14:pctWidth>0</wp14:pctWidth>
            </wp14:sizeRelH>
            <wp14:sizeRelV relativeFrom="margin">
              <wp14:pctHeight>0</wp14:pctHeight>
            </wp14:sizeRelV>
          </wp:anchor>
        </w:drawing>
      </w:r>
      <w:r w:rsidR="007A36FD" w:rsidRPr="007A36FD">
        <w:rPr>
          <w:rFonts w:ascii="Sakkal Majalla" w:hAnsi="Sakkal Majalla"/>
          <w:sz w:val="34"/>
          <w:rtl/>
        </w:rPr>
        <w:t>تمّ تعيينك مؤخرًا كمدير لقسم يُعاني من انخفاض في الأداء وارتفاع في معدّل دوران الموظفين. من خلال تقييمك الأولي، لاحظت وجود فجوة في التواصل بين الموظفين والإدارة السابقة، وغياب الرؤية الواضحة للقسم، بالإضافة إلى انخفاض الروح المعنوية بين أفراد الفريق. كيف ستتعامل مع هذا الموقف؟</w:t>
      </w:r>
    </w:p>
    <w:p w14:paraId="7C3CF3F6" w14:textId="6ADE0901" w:rsidR="007A36FD" w:rsidRPr="007A36FD" w:rsidRDefault="007A36FD" w:rsidP="007A36FD">
      <w:pPr>
        <w:spacing w:line="259" w:lineRule="auto"/>
        <w:rPr>
          <w:rFonts w:ascii="Sakkal Majalla" w:hAnsi="Sakkal Majalla"/>
          <w:b/>
          <w:bCs/>
          <w:sz w:val="34"/>
          <w:rtl/>
        </w:rPr>
      </w:pPr>
      <w:r w:rsidRPr="007A36FD">
        <w:rPr>
          <w:rFonts w:ascii="Sakkal Majalla" w:hAnsi="Sakkal Majalla"/>
          <w:b/>
          <w:bCs/>
          <w:sz w:val="34"/>
          <w:rtl/>
        </w:rPr>
        <w:t>الحل:</w:t>
      </w:r>
    </w:p>
    <w:p w14:paraId="496816DB" w14:textId="41770A85"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1. نمط القيادة الأنسب: القيادة التحويلية مع عناصر من القيادة الخادمة.</w:t>
      </w:r>
    </w:p>
    <w:p w14:paraId="3941BE61"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2. الخصائص القيادية المطلوبة:</w:t>
      </w:r>
    </w:p>
    <w:p w14:paraId="2A315B84"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الذكاء العاطفي للتواصل مع الفريق وفهم احتياجاته.</w:t>
      </w:r>
    </w:p>
    <w:p w14:paraId="4290AD58"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مهارات التواصل لبناء الثقة وتحسين العلاقات.</w:t>
      </w:r>
    </w:p>
    <w:p w14:paraId="4356F35E"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القدرة على بناء رؤية مشتركة واضحة.</w:t>
      </w:r>
    </w:p>
    <w:p w14:paraId="79C33449"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3. الإجراءات العملية:</w:t>
      </w:r>
    </w:p>
    <w:p w14:paraId="50B9DE3D"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عقد اجتماعات فردية مع جميع أعضاء الفريق للاستماع إلى آرائهم ومشاكلهم.</w:t>
      </w:r>
    </w:p>
    <w:p w14:paraId="058F9E9C"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lastRenderedPageBreak/>
        <w:t xml:space="preserve">   - تنظيم ورشة عمل مع الفريق لصياغة رؤية مشتركة وأهداف واضحة للقسم.</w:t>
      </w:r>
    </w:p>
    <w:p w14:paraId="71C46EFB"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تأسيس نظام للتواصل المفتوح والمنتظم (اجتماعات دورية، لوحات المعلومات، نظام للاقتراحات).</w:t>
      </w:r>
    </w:p>
    <w:p w14:paraId="17E288C0"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تحديد فرص التطوير المهني لكل عضو في الفريق.</w:t>
      </w:r>
    </w:p>
    <w:p w14:paraId="68A4E113"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تنفيذ نظام للتقدير والمكافآت يعترف بإنجازات الفريق والأفراد.</w:t>
      </w:r>
    </w:p>
    <w:p w14:paraId="185B8001"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وضع خطة عمل واضحة مع أهداف قصيرة المدى لتحقيق نجاحات سريعة تعزّز ثقة الفريق.</w:t>
      </w:r>
    </w:p>
    <w:p w14:paraId="094A61A3" w14:textId="345AF3A3" w:rsidR="007A36FD" w:rsidRPr="007A36FD" w:rsidRDefault="006F3570" w:rsidP="007A36FD">
      <w:pPr>
        <w:rPr>
          <w:rFonts w:ascii="Sakkal Majalla" w:hAnsi="Sakkal Majalla"/>
          <w:sz w:val="34"/>
          <w:rtl/>
        </w:rPr>
      </w:pPr>
      <w:r w:rsidRPr="002A078C">
        <w:rPr>
          <w:rFonts w:ascii="Sakkal Majalla" w:hAnsi="Sakkal Majalla"/>
          <w:noProof/>
          <w:color w:val="002060"/>
          <w:sz w:val="34"/>
          <w:lang w:bidi="ar-SY"/>
        </w:rPr>
        <mc:AlternateContent>
          <mc:Choice Requires="wpg">
            <w:drawing>
              <wp:inline distT="0" distB="0" distL="0" distR="0" wp14:anchorId="204175A1" wp14:editId="5CBD43DA">
                <wp:extent cx="5731510" cy="895350"/>
                <wp:effectExtent l="0" t="0" r="21590" b="19050"/>
                <wp:docPr id="16877408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954847566" name="صورة 38"/>
                          <pic:cNvPicPr/>
                        </pic:nvPicPr>
                        <pic:blipFill>
                          <a:blip r:embed="rId6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02871285" name="مجموعة 39"/>
                        <wpg:cNvGrpSpPr/>
                        <wpg:grpSpPr>
                          <a:xfrm>
                            <a:off x="0" y="0"/>
                            <a:ext cx="5731510" cy="895350"/>
                            <a:chOff x="0" y="0"/>
                            <a:chExt cx="5878196" cy="918845"/>
                          </a:xfrm>
                        </wpg:grpSpPr>
                        <wpg:grpSp>
                          <wpg:cNvPr id="916382695" name="مجموعة 40"/>
                          <wpg:cNvGrpSpPr/>
                          <wpg:grpSpPr>
                            <a:xfrm>
                              <a:off x="0" y="0"/>
                              <a:ext cx="5878196" cy="918845"/>
                              <a:chOff x="0" y="0"/>
                              <a:chExt cx="6240348" cy="919070"/>
                            </a:xfrm>
                          </wpg:grpSpPr>
                          <wpg:grpSp>
                            <wpg:cNvPr id="1853902361" name="مجموعة 41"/>
                            <wpg:cNvGrpSpPr/>
                            <wpg:grpSpPr>
                              <a:xfrm>
                                <a:off x="0" y="169208"/>
                                <a:ext cx="5433072" cy="580613"/>
                                <a:chOff x="0" y="169208"/>
                                <a:chExt cx="5433072" cy="580613"/>
                              </a:xfrm>
                            </wpg:grpSpPr>
                            <wps:wsp>
                              <wps:cNvPr id="145780418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93318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39626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9845051" name="مربع نص 41"/>
                          <wps:cNvSpPr txBox="1"/>
                          <wps:spPr>
                            <a:xfrm>
                              <a:off x="204484" y="257055"/>
                              <a:ext cx="4616071" cy="387740"/>
                            </a:xfrm>
                            <a:prstGeom prst="rect">
                              <a:avLst/>
                            </a:prstGeom>
                            <a:noFill/>
                          </wps:spPr>
                          <wps:txbx>
                            <w:txbxContent>
                              <w:p w14:paraId="25C291AA" w14:textId="0C4542ED" w:rsidR="006F3570" w:rsidRDefault="006F3570" w:rsidP="006F3570">
                                <w:pPr>
                                  <w:rPr>
                                    <w:rFonts w:eastAsia="Calibri" w:hAnsi="Adobe Arabic" w:cs="Adobe Arabic"/>
                                    <w:b/>
                                    <w:bCs/>
                                    <w:color w:val="FFFFFF"/>
                                    <w:kern w:val="24"/>
                                    <w:sz w:val="36"/>
                                    <w:szCs w:val="36"/>
                                    <w:lang w:bidi="ar-EG"/>
                                  </w:rPr>
                                </w:pPr>
                                <w:r w:rsidRPr="006F3570">
                                  <w:rPr>
                                    <w:rFonts w:eastAsia="Calibri" w:hAnsi="Adobe Arabic" w:cs="Adobe Arabic"/>
                                    <w:b/>
                                    <w:bCs/>
                                    <w:color w:val="FFFFFF"/>
                                    <w:kern w:val="24"/>
                                    <w:sz w:val="36"/>
                                    <w:szCs w:val="36"/>
                                    <w:rtl/>
                                    <w:lang w:bidi="ar-EG"/>
                                  </w:rPr>
                                  <w:t>الأدوار الأساسية للمشرف الناجح</w:t>
                                </w:r>
                              </w:p>
                            </w:txbxContent>
                          </wps:txbx>
                          <wps:bodyPr wrap="square" rtlCol="1">
                            <a:spAutoFit/>
                          </wps:bodyPr>
                        </wps:wsp>
                      </wpg:grpSp>
                    </wpg:wgp>
                  </a:graphicData>
                </a:graphic>
              </wp:inline>
            </w:drawing>
          </mc:Choice>
          <mc:Fallback>
            <w:pict>
              <v:group w14:anchorId="204175A1" id="_x0000_s122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">
                <v:shape id="صورة 38" o:spid="_x0000_s123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">
                  <v:imagedata r:id="rId64" o:title=""/>
                </v:shape>
                <v:group id="مجموعة 39" o:spid="_x0000_s123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">
                  <v:group id="مجموعة 40" o:spid="_x0000_s12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">
                    <v:group id="مجموعة 41" o:spid="_x0000_s12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">
                      <v:shape id="شكل حر 42" o:spid="_x0000_s12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" fillcolor="#168489" stroked="f" strokeweight="1pt">
                        <v:stroke joinstyle="miter"/>
                      </v:roundrect>
                    </v:group>
                    <v:oval id="شكل بيضاوي 44" o:spid="_x0000_s12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" filled="f" strokecolor="#a5a5a5 [2092]" strokeweight="1pt">
                      <v:stroke joinstyle="miter"/>
                    </v:oval>
                  </v:group>
                  <v:shape id="مربع نص 41" o:spid="_x0000_s123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" filled="f" stroked="f">
                    <v:textbox style="mso-fit-shape-to-text:t">
                      <w:txbxContent>
                        <w:p w14:paraId="25C291AA" w14:textId="0C4542ED" w:rsidR="006F3570" w:rsidRDefault="006F3570" w:rsidP="006F3570">
                          <w:pPr>
                            <w:rPr>
                              <w:rFonts w:eastAsia="Calibri" w:hAnsi="Adobe Arabic" w:cs="Adobe Arabic"/>
                              <w:b/>
                              <w:bCs/>
                              <w:color w:val="FFFFFF"/>
                              <w:kern w:val="24"/>
                              <w:sz w:val="36"/>
                              <w:szCs w:val="36"/>
                              <w:lang w:bidi="ar-EG"/>
                            </w:rPr>
                          </w:pPr>
                          <w:r w:rsidRPr="006F3570">
                            <w:rPr>
                              <w:rFonts w:eastAsia="Calibri" w:hAnsi="Adobe Arabic" w:cs="Adobe Arabic"/>
                              <w:b/>
                              <w:bCs/>
                              <w:color w:val="FFFFFF"/>
                              <w:kern w:val="24"/>
                              <w:sz w:val="36"/>
                              <w:szCs w:val="36"/>
                              <w:rtl/>
                              <w:lang w:bidi="ar-EG"/>
                            </w:rPr>
                            <w:t>الأدوار الأساسية للمشرف الناجح</w:t>
                          </w:r>
                        </w:p>
                      </w:txbxContent>
                    </v:textbox>
                  </v:shape>
                </v:group>
                <w10:anchorlock/>
              </v:group>
            </w:pict>
          </mc:Fallback>
        </mc:AlternateContent>
      </w:r>
    </w:p>
    <w:p w14:paraId="0C8CD651"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ي</w:t>
      </w:r>
      <w:r w:rsidRPr="007A36FD">
        <w:rPr>
          <w:rFonts w:ascii="Sakkal Majalla" w:hAnsi="Sakkal Majalla" w:hint="cs"/>
          <w:sz w:val="34"/>
          <w:rtl/>
        </w:rPr>
        <w:t>ُ</w:t>
      </w:r>
      <w:r w:rsidRPr="007A36FD">
        <w:rPr>
          <w:rFonts w:ascii="Sakkal Majalla" w:hAnsi="Sakkal Majalla"/>
          <w:sz w:val="34"/>
          <w:rtl/>
        </w:rPr>
        <w:t>مثّل المشرف حلقة الوصل بين الإدارة العليا والموظفين، ويقوم بدور محوري في تنفيذ الاستراتيجيات وتحقيق الأهداف. تتضمّن الأدوار الرئيسية للمشرف الناجح:</w:t>
      </w:r>
    </w:p>
    <w:p w14:paraId="5DFABF69" w14:textId="0CDF181E" w:rsidR="006D110B" w:rsidRPr="007A36FD" w:rsidRDefault="006E6756" w:rsidP="006D110B">
      <w:pPr>
        <w:spacing w:line="259" w:lineRule="auto"/>
        <w:jc w:val="center"/>
        <w:rPr>
          <w:rFonts w:ascii="Sakkal Majalla" w:hAnsi="Sakkal Majalla"/>
          <w:sz w:val="34"/>
          <w:rtl/>
        </w:rPr>
      </w:pPr>
      <w:r>
        <w:rPr>
          <w:rFonts w:ascii="Sakkal Majalla" w:hAnsi="Sakkal Majalla"/>
          <w:noProof/>
          <w:sz w:val="34"/>
          <w:rtl/>
          <w:lang w:val="ar-SA"/>
        </w:rPr>
        <w:drawing>
          <wp:anchor distT="0" distB="0" distL="114300" distR="114300" simplePos="0" relativeHeight="252820480" behindDoc="0" locked="0" layoutInCell="1" allowOverlap="1" wp14:anchorId="2BFF877A" wp14:editId="31E287F0">
            <wp:simplePos x="0" y="0"/>
            <wp:positionH relativeFrom="column">
              <wp:posOffset>358775</wp:posOffset>
            </wp:positionH>
            <wp:positionV relativeFrom="paragraph">
              <wp:posOffset>3953510</wp:posOffset>
            </wp:positionV>
            <wp:extent cx="1649730" cy="1047750"/>
            <wp:effectExtent l="0" t="0" r="7620" b="0"/>
            <wp:wrapSquare wrapText="bothSides"/>
            <wp:docPr id="492836588" name="صورة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36588" name="صورة 492836588"/>
                    <pic:cNvPicPr/>
                  </pic:nvPicPr>
                  <pic:blipFill>
                    <a:blip r:embed="rId98">
                      <a:extLst>
                        <a:ext uri="{28A0092B-C50C-407E-A947-70E740481C1C}">
                          <a14:useLocalDpi xmlns:a14="http://schemas.microsoft.com/office/drawing/2010/main" val="0"/>
                        </a:ext>
                      </a:extLst>
                    </a:blip>
                    <a:stretch>
                      <a:fillRect/>
                    </a:stretch>
                  </pic:blipFill>
                  <pic:spPr>
                    <a:xfrm>
                      <a:off x="0" y="0"/>
                      <a:ext cx="1649730" cy="1047750"/>
                    </a:xfrm>
                    <a:prstGeom prst="rect">
                      <a:avLst/>
                    </a:prstGeom>
                  </pic:spPr>
                </pic:pic>
              </a:graphicData>
            </a:graphic>
            <wp14:sizeRelH relativeFrom="margin">
              <wp14:pctWidth>0</wp14:pctWidth>
            </wp14:sizeRelH>
            <wp14:sizeRelV relativeFrom="margin">
              <wp14:pctHeight>0</wp14:pctHeight>
            </wp14:sizeRelV>
          </wp:anchor>
        </w:drawing>
      </w:r>
      <w:r w:rsidR="006D110B" w:rsidRPr="009B121D">
        <w:rPr>
          <w:rFonts w:ascii="Sakkal Majalla" w:hAnsi="Sakkal Majalla"/>
          <w:noProof/>
          <w:sz w:val="34"/>
        </w:rPr>
        <mc:AlternateContent>
          <mc:Choice Requires="wpg">
            <w:drawing>
              <wp:inline distT="0" distB="0" distL="0" distR="0" wp14:anchorId="4219AEEF" wp14:editId="17EB1332">
                <wp:extent cx="5405232" cy="2974682"/>
                <wp:effectExtent l="0" t="0" r="5080" b="0"/>
                <wp:docPr id="152" name="مجموعة 151">
                  <a:extLst xmlns:a="http://schemas.openxmlformats.org/drawingml/2006/main">
                    <a:ext uri="{FF2B5EF4-FFF2-40B4-BE49-F238E27FC236}">
                      <a16:creationId xmlns:a16="http://schemas.microsoft.com/office/drawing/2014/main" id="{FCE56E5B-3776-D86D-062D-BA21DCA2C96D}"/>
                    </a:ext>
                  </a:extLst>
                </wp:docPr>
                <wp:cNvGraphicFramePr/>
                <a:graphic xmlns:a="http://schemas.openxmlformats.org/drawingml/2006/main">
                  <a:graphicData uri="http://schemas.microsoft.com/office/word/2010/wordprocessingGroup">
                    <wpg:wgp>
                      <wpg:cNvGrpSpPr/>
                      <wpg:grpSpPr>
                        <a:xfrm>
                          <a:off x="0" y="0"/>
                          <a:ext cx="5405232" cy="2974682"/>
                          <a:chOff x="0" y="0"/>
                          <a:chExt cx="5405232" cy="2974682"/>
                        </a:xfrm>
                      </wpg:grpSpPr>
                      <wpg:grpSp>
                        <wpg:cNvPr id="1459064363" name="Group 328">
                          <a:extLst>
                            <a:ext uri="{FF2B5EF4-FFF2-40B4-BE49-F238E27FC236}">
                              <a16:creationId xmlns:a16="http://schemas.microsoft.com/office/drawing/2014/main" id="{C5619619-3FA6-ACA5-AA75-8490E68546E9}"/>
                            </a:ext>
                          </a:extLst>
                        </wpg:cNvPr>
                        <wpg:cNvGrpSpPr/>
                        <wpg:grpSpPr>
                          <a:xfrm>
                            <a:off x="0" y="0"/>
                            <a:ext cx="1539367" cy="1651944"/>
                            <a:chOff x="0" y="0"/>
                            <a:chExt cx="1672978" cy="1795325"/>
                          </a:xfrm>
                        </wpg:grpSpPr>
                        <wps:wsp>
                          <wps:cNvPr id="1337081160" name="Shape">
                            <a:extLst>
                              <a:ext uri="{FF2B5EF4-FFF2-40B4-BE49-F238E27FC236}">
                                <a16:creationId xmlns:a16="http://schemas.microsoft.com/office/drawing/2014/main" id="{7102145A-682B-1480-336B-E89B79BB0F89}"/>
                              </a:ext>
                            </a:extLst>
                          </wps:cNvPr>
                          <wps:cNvSpPr/>
                          <wps:spPr>
                            <a:xfrm>
                              <a:off x="569203"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820334128" name="Shape">
                            <a:extLst>
                              <a:ext uri="{FF2B5EF4-FFF2-40B4-BE49-F238E27FC236}">
                                <a16:creationId xmlns:a16="http://schemas.microsoft.com/office/drawing/2014/main" id="{95F6B07F-F9B7-EE0E-702A-8805F78A9640}"/>
                              </a:ext>
                            </a:extLst>
                          </wps:cNvPr>
                          <wps:cNvSpPr/>
                          <wps:spPr>
                            <a:xfrm>
                              <a:off x="0" y="411667"/>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951178264" name="TextBox 13">
                            <a:extLst>
                              <a:ext uri="{FF2B5EF4-FFF2-40B4-BE49-F238E27FC236}">
                                <a16:creationId xmlns:a16="http://schemas.microsoft.com/office/drawing/2014/main" id="{0F88A1EA-4190-822B-0D10-9DB99F2AE9E0}"/>
                              </a:ext>
                            </a:extLst>
                          </wps:cNvPr>
                          <wps:cNvSpPr txBox="1"/>
                          <wps:spPr>
                            <a:xfrm>
                              <a:off x="213722" y="737934"/>
                              <a:ext cx="1126088" cy="670825"/>
                            </a:xfrm>
                            <a:prstGeom prst="rect">
                              <a:avLst/>
                            </a:prstGeom>
                            <a:noFill/>
                          </wps:spPr>
                          <wps:txbx>
                            <w:txbxContent>
                              <w:p w14:paraId="04829124" w14:textId="0EBFD1D1" w:rsidR="006D110B" w:rsidRDefault="00A147EE" w:rsidP="006D110B">
                                <w:pPr>
                                  <w:bidi w:val="0"/>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التحفيز وبناء الفريق</w:t>
                                </w:r>
                              </w:p>
                            </w:txbxContent>
                          </wps:txbx>
                          <wps:bodyPr wrap="square" lIns="0" rIns="0" rtlCol="0" anchor="t">
                            <a:noAutofit/>
                          </wps:bodyPr>
                        </wps:wsp>
                      </wpg:grpSp>
                      <wpg:grpSp>
                        <wpg:cNvPr id="298364869" name="Group 329">
                          <a:extLst>
                            <a:ext uri="{FF2B5EF4-FFF2-40B4-BE49-F238E27FC236}">
                              <a16:creationId xmlns:a16="http://schemas.microsoft.com/office/drawing/2014/main" id="{32D7559B-1345-3C85-67AB-8E7ADFC06DF8}"/>
                            </a:ext>
                          </a:extLst>
                        </wpg:cNvPr>
                        <wpg:cNvGrpSpPr/>
                        <wpg:grpSpPr>
                          <a:xfrm>
                            <a:off x="1287158" y="0"/>
                            <a:ext cx="4118074" cy="1652363"/>
                            <a:chOff x="1287158" y="0"/>
                            <a:chExt cx="4475506" cy="1795781"/>
                          </a:xfrm>
                        </wpg:grpSpPr>
                        <wpg:grpSp>
                          <wpg:cNvPr id="1301959189" name="Group 331">
                            <a:extLst>
                              <a:ext uri="{FF2B5EF4-FFF2-40B4-BE49-F238E27FC236}">
                                <a16:creationId xmlns:a16="http://schemas.microsoft.com/office/drawing/2014/main" id="{86CC0F56-60BC-F055-1F14-163B5EEE07B5}"/>
                              </a:ext>
                            </a:extLst>
                          </wpg:cNvPr>
                          <wpg:cNvGrpSpPr/>
                          <wpg:grpSpPr>
                            <a:xfrm>
                              <a:off x="2690579" y="0"/>
                              <a:ext cx="1673207" cy="1795781"/>
                              <a:chOff x="2690579" y="0"/>
                              <a:chExt cx="1673207" cy="1795781"/>
                            </a:xfrm>
                          </wpg:grpSpPr>
                          <wps:wsp>
                            <wps:cNvPr id="962648936" name="Shape">
                              <a:extLst>
                                <a:ext uri="{FF2B5EF4-FFF2-40B4-BE49-F238E27FC236}">
                                  <a16:creationId xmlns:a16="http://schemas.microsoft.com/office/drawing/2014/main" id="{7355E837-D458-7EFC-3135-02D0B8458DA7}"/>
                                </a:ext>
                              </a:extLst>
                            </wps:cNvPr>
                            <wps:cNvSpPr/>
                            <wps:spPr>
                              <a:xfrm>
                                <a:off x="3259896"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921855628" name="Shape">
                              <a:extLst>
                                <a:ext uri="{FF2B5EF4-FFF2-40B4-BE49-F238E27FC236}">
                                  <a16:creationId xmlns:a16="http://schemas.microsoft.com/office/drawing/2014/main" id="{76BA4173-41B4-4B55-BC91-1AC61CC1247E}"/>
                                </a:ext>
                              </a:extLst>
                            </wps:cNvPr>
                            <wps:cNvSpPr/>
                            <wps:spPr>
                              <a:xfrm>
                                <a:off x="269057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493274066" name="TextBox 19">
                              <a:extLst>
                                <a:ext uri="{FF2B5EF4-FFF2-40B4-BE49-F238E27FC236}">
                                  <a16:creationId xmlns:a16="http://schemas.microsoft.com/office/drawing/2014/main" id="{929721FE-3152-7E3C-7802-8B761DC32DDE}"/>
                                </a:ext>
                              </a:extLst>
                            </wps:cNvPr>
                            <wps:cNvSpPr txBox="1"/>
                            <wps:spPr>
                              <a:xfrm>
                                <a:off x="2894227" y="737922"/>
                                <a:ext cx="1290209" cy="562430"/>
                              </a:xfrm>
                              <a:prstGeom prst="rect">
                                <a:avLst/>
                              </a:prstGeom>
                              <a:noFill/>
                            </wps:spPr>
                            <wps:txbx>
                              <w:txbxContent>
                                <w:p w14:paraId="2006B333" w14:textId="0392D2BE" w:rsidR="006D110B" w:rsidRDefault="00A147EE" w:rsidP="006D110B">
                                  <w:pPr>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التوجيه والإرشاد</w:t>
                                  </w:r>
                                </w:p>
                              </w:txbxContent>
                            </wps:txbx>
                            <wps:bodyPr wrap="square" lIns="0" rIns="0" rtlCol="0" anchor="t">
                              <a:noAutofit/>
                            </wps:bodyPr>
                          </wps:wsp>
                        </wpg:grpSp>
                        <wps:wsp>
                          <wps:cNvPr id="673953145" name="TextBox 332">
                            <a:extLst>
                              <a:ext uri="{FF2B5EF4-FFF2-40B4-BE49-F238E27FC236}">
                                <a16:creationId xmlns:a16="http://schemas.microsoft.com/office/drawing/2014/main" id="{F995D1EC-611E-70A5-991E-6BE0F4EB58FC}"/>
                              </a:ext>
                            </a:extLst>
                          </wps:cNvPr>
                          <wps:cNvSpPr txBox="1"/>
                          <wps:spPr>
                            <a:xfrm>
                              <a:off x="3289822" y="93199"/>
                              <a:ext cx="516896" cy="396816"/>
                            </a:xfrm>
                            <a:prstGeom prst="rect">
                              <a:avLst/>
                            </a:prstGeom>
                            <a:noFill/>
                          </wps:spPr>
                          <wps:txbx>
                            <w:txbxContent>
                              <w:p w14:paraId="3C1569F1"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wps:txbx>
                          <wps:bodyPr wrap="square" rtlCol="0">
                            <a:spAutoFit/>
                          </wps:bodyPr>
                        </wps:wsp>
                        <wpg:grpSp>
                          <wpg:cNvPr id="1689227676" name="Group 333">
                            <a:extLst>
                              <a:ext uri="{FF2B5EF4-FFF2-40B4-BE49-F238E27FC236}">
                                <a16:creationId xmlns:a16="http://schemas.microsoft.com/office/drawing/2014/main" id="{452661E8-A48B-8D51-78DF-72EED749CBF9}"/>
                              </a:ext>
                            </a:extLst>
                          </wpg:cNvPr>
                          <wpg:cNvGrpSpPr/>
                          <wpg:grpSpPr>
                            <a:xfrm>
                              <a:off x="1287158" y="0"/>
                              <a:ext cx="1673205" cy="1795781"/>
                              <a:chOff x="1287158" y="0"/>
                              <a:chExt cx="1673205" cy="1795781"/>
                            </a:xfrm>
                          </wpg:grpSpPr>
                          <wps:wsp>
                            <wps:cNvPr id="1327324602" name="Shape">
                              <a:extLst>
                                <a:ext uri="{FF2B5EF4-FFF2-40B4-BE49-F238E27FC236}">
                                  <a16:creationId xmlns:a16="http://schemas.microsoft.com/office/drawing/2014/main" id="{D3F5B012-2CD5-9AE1-D97E-4886C34D16E4}"/>
                                </a:ext>
                              </a:extLst>
                            </wps:cNvPr>
                            <wps:cNvSpPr/>
                            <wps:spPr>
                              <a:xfrm>
                                <a:off x="185647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837144304" name="Shape">
                              <a:extLst>
                                <a:ext uri="{FF2B5EF4-FFF2-40B4-BE49-F238E27FC236}">
                                  <a16:creationId xmlns:a16="http://schemas.microsoft.com/office/drawing/2014/main" id="{1398D112-74D6-60A6-68C8-A6CB5728BEC9}"/>
                                </a:ext>
                              </a:extLst>
                            </wps:cNvPr>
                            <wps:cNvSpPr/>
                            <wps:spPr>
                              <a:xfrm>
                                <a:off x="1287158"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890943127" name="TextBox 342">
                              <a:extLst>
                                <a:ext uri="{FF2B5EF4-FFF2-40B4-BE49-F238E27FC236}">
                                  <a16:creationId xmlns:a16="http://schemas.microsoft.com/office/drawing/2014/main" id="{9AA2D3D8-8DB6-786B-3207-012CF904995D}"/>
                                </a:ext>
                              </a:extLst>
                            </wps:cNvPr>
                            <wps:cNvSpPr txBox="1"/>
                            <wps:spPr>
                              <a:xfrm>
                                <a:off x="1664953" y="672814"/>
                                <a:ext cx="906173" cy="913010"/>
                              </a:xfrm>
                              <a:prstGeom prst="rect">
                                <a:avLst/>
                              </a:prstGeom>
                            </wps:spPr>
                            <wps:txbx>
                              <w:txbxContent>
                                <w:p w14:paraId="1C8E2828" w14:textId="60A01D3A" w:rsidR="006D110B" w:rsidRDefault="00A147EE" w:rsidP="006D110B">
                                  <w:pPr>
                                    <w:bidi w:val="0"/>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المتابعة والتقييم</w:t>
                                  </w:r>
                                </w:p>
                              </w:txbxContent>
                            </wps:txbx>
                            <wps:bodyPr wrap="square" lIns="0" rIns="0" rtlCol="0" anchor="t">
                              <a:noAutofit/>
                            </wps:bodyPr>
                          </wps:wsp>
                        </wpg:grpSp>
                        <wpg:grpSp>
                          <wpg:cNvPr id="307416177" name="Group 334">
                            <a:extLst>
                              <a:ext uri="{FF2B5EF4-FFF2-40B4-BE49-F238E27FC236}">
                                <a16:creationId xmlns:a16="http://schemas.microsoft.com/office/drawing/2014/main" id="{6CF31A79-D869-F053-945C-4E2F5CB61F07}"/>
                              </a:ext>
                            </a:extLst>
                          </wpg:cNvPr>
                          <wpg:cNvGrpSpPr/>
                          <wpg:grpSpPr>
                            <a:xfrm>
                              <a:off x="4089457" y="0"/>
                              <a:ext cx="1673207" cy="1795781"/>
                              <a:chOff x="4089457" y="0"/>
                              <a:chExt cx="1673207" cy="1795781"/>
                            </a:xfrm>
                          </wpg:grpSpPr>
                          <wps:wsp>
                            <wps:cNvPr id="1091307442" name="Shape">
                              <a:extLst>
                                <a:ext uri="{FF2B5EF4-FFF2-40B4-BE49-F238E27FC236}">
                                  <a16:creationId xmlns:a16="http://schemas.microsoft.com/office/drawing/2014/main" id="{E5981BCE-7609-D9DB-6927-5E238A05C4E5}"/>
                                </a:ext>
                              </a:extLst>
                            </wps:cNvPr>
                            <wps:cNvSpPr/>
                            <wps:spPr>
                              <a:xfrm>
                                <a:off x="465877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213355319" name="Shape">
                              <a:extLst>
                                <a:ext uri="{FF2B5EF4-FFF2-40B4-BE49-F238E27FC236}">
                                  <a16:creationId xmlns:a16="http://schemas.microsoft.com/office/drawing/2014/main" id="{1FD9A4EA-C9E3-0113-1D41-69B08392BA07}"/>
                                </a:ext>
                              </a:extLst>
                            </wps:cNvPr>
                            <wps:cNvSpPr/>
                            <wps:spPr>
                              <a:xfrm>
                                <a:off x="4089457"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302616707" name="TextBox 22">
                              <a:extLst>
                                <a:ext uri="{FF2B5EF4-FFF2-40B4-BE49-F238E27FC236}">
                                  <a16:creationId xmlns:a16="http://schemas.microsoft.com/office/drawing/2014/main" id="{036607CC-1AB5-5601-D7DE-7838DB8E065D}"/>
                                </a:ext>
                              </a:extLst>
                            </wps:cNvPr>
                            <wps:cNvSpPr txBox="1"/>
                            <wps:spPr>
                              <a:xfrm>
                                <a:off x="4370742" y="754961"/>
                                <a:ext cx="1150216" cy="780561"/>
                              </a:xfrm>
                              <a:prstGeom prst="rect">
                                <a:avLst/>
                              </a:prstGeom>
                              <a:noFill/>
                            </wps:spPr>
                            <wps:txbx>
                              <w:txbxContent>
                                <w:p w14:paraId="14A745B3" w14:textId="5DC9081D" w:rsidR="006D110B" w:rsidRDefault="00A147EE" w:rsidP="006D110B">
                                  <w:pPr>
                                    <w:bidi w:val="0"/>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التخطيط والتنظيم</w:t>
                                  </w:r>
                                </w:p>
                              </w:txbxContent>
                            </wps:txbx>
                            <wps:bodyPr wrap="square" lIns="0" rIns="0" rtlCol="0" anchor="t">
                              <a:noAutofit/>
                            </wps:bodyPr>
                          </wps:wsp>
                        </wpg:grpSp>
                        <wps:wsp>
                          <wps:cNvPr id="1900488877" name="TextBox 335">
                            <a:extLst>
                              <a:ext uri="{FF2B5EF4-FFF2-40B4-BE49-F238E27FC236}">
                                <a16:creationId xmlns:a16="http://schemas.microsoft.com/office/drawing/2014/main" id="{A95D5604-EC8B-3759-8AB2-D5F7316C329B}"/>
                              </a:ext>
                            </a:extLst>
                          </wps:cNvPr>
                          <wps:cNvSpPr txBox="1"/>
                          <wps:spPr>
                            <a:xfrm>
                              <a:off x="4682418" y="93199"/>
                              <a:ext cx="516896" cy="396816"/>
                            </a:xfrm>
                            <a:prstGeom prst="rect">
                              <a:avLst/>
                            </a:prstGeom>
                            <a:noFill/>
                          </wps:spPr>
                          <wps:txbx>
                            <w:txbxContent>
                              <w:p w14:paraId="70299C39"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wps:txbx>
                          <wps:bodyPr wrap="square" rtlCol="0">
                            <a:spAutoFit/>
                          </wps:bodyPr>
                        </wps:wsp>
                        <wps:wsp>
                          <wps:cNvPr id="1401567215" name="TextBox 336">
                            <a:extLst>
                              <a:ext uri="{FF2B5EF4-FFF2-40B4-BE49-F238E27FC236}">
                                <a16:creationId xmlns:a16="http://schemas.microsoft.com/office/drawing/2014/main" id="{7B34796E-5716-4AB7-58E9-CA34A9E74FC5}"/>
                              </a:ext>
                            </a:extLst>
                          </wps:cNvPr>
                          <wps:cNvSpPr txBox="1"/>
                          <wps:spPr>
                            <a:xfrm>
                              <a:off x="1868947" y="93199"/>
                              <a:ext cx="516896" cy="396816"/>
                            </a:xfrm>
                            <a:prstGeom prst="rect">
                              <a:avLst/>
                            </a:prstGeom>
                            <a:noFill/>
                          </wps:spPr>
                          <wps:txbx>
                            <w:txbxContent>
                              <w:p w14:paraId="075B1964"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wps:txbx>
                          <wps:bodyPr wrap="square" rtlCol="0">
                            <a:spAutoFit/>
                          </wps:bodyPr>
                        </wps:wsp>
                      </wpg:grpSp>
                      <wps:wsp>
                        <wps:cNvPr id="621368800" name="TextBox 330">
                          <a:extLst>
                            <a:ext uri="{FF2B5EF4-FFF2-40B4-BE49-F238E27FC236}">
                              <a16:creationId xmlns:a16="http://schemas.microsoft.com/office/drawing/2014/main" id="{702DC2B8-1D0B-34C2-DE3C-5F736636AF93}"/>
                            </a:ext>
                          </a:extLst>
                        </wps:cNvPr>
                        <wps:cNvSpPr txBox="1"/>
                        <wps:spPr>
                          <a:xfrm>
                            <a:off x="541108" y="85756"/>
                            <a:ext cx="475615" cy="365125"/>
                          </a:xfrm>
                          <a:prstGeom prst="rect">
                            <a:avLst/>
                          </a:prstGeom>
                          <a:noFill/>
                        </wps:spPr>
                        <wps:txbx>
                          <w:txbxContent>
                            <w:p w14:paraId="4CE9CD58"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wps:txbx>
                        <wps:bodyPr wrap="square" rtlCol="0">
                          <a:spAutoFit/>
                        </wps:bodyPr>
                      </wps:wsp>
                      <wpg:grpSp>
                        <wpg:cNvPr id="154635696" name="Group 313">
                          <a:extLst>
                            <a:ext uri="{FF2B5EF4-FFF2-40B4-BE49-F238E27FC236}">
                              <a16:creationId xmlns:a16="http://schemas.microsoft.com/office/drawing/2014/main" id="{BBA605DB-DA19-823E-9227-6C1261BD1D81}"/>
                            </a:ext>
                          </a:extLst>
                        </wpg:cNvPr>
                        <wpg:cNvGrpSpPr/>
                        <wpg:grpSpPr>
                          <a:xfrm>
                            <a:off x="653681" y="1322320"/>
                            <a:ext cx="1539367" cy="1651944"/>
                            <a:chOff x="653681" y="1322319"/>
                            <a:chExt cx="1672978" cy="1795325"/>
                          </a:xfrm>
                        </wpg:grpSpPr>
                        <wps:wsp>
                          <wps:cNvPr id="1079352955" name="Shape">
                            <a:extLst>
                              <a:ext uri="{FF2B5EF4-FFF2-40B4-BE49-F238E27FC236}">
                                <a16:creationId xmlns:a16="http://schemas.microsoft.com/office/drawing/2014/main" id="{5BC9F28F-4E19-9E24-4A57-DBC1BF6587CB}"/>
                              </a:ext>
                            </a:extLst>
                          </wps:cNvPr>
                          <wps:cNvSpPr/>
                          <wps:spPr>
                            <a:xfrm>
                              <a:off x="1222884" y="1322319"/>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140269911" name="Shape">
                            <a:extLst>
                              <a:ext uri="{FF2B5EF4-FFF2-40B4-BE49-F238E27FC236}">
                                <a16:creationId xmlns:a16="http://schemas.microsoft.com/office/drawing/2014/main" id="{836F68B8-C739-887A-08CB-77A38C096448}"/>
                              </a:ext>
                            </a:extLst>
                          </wps:cNvPr>
                          <wps:cNvSpPr/>
                          <wps:spPr>
                            <a:xfrm>
                              <a:off x="653681" y="1733986"/>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987598569" name="TextBox 13">
                            <a:extLst>
                              <a:ext uri="{FF2B5EF4-FFF2-40B4-BE49-F238E27FC236}">
                                <a16:creationId xmlns:a16="http://schemas.microsoft.com/office/drawing/2014/main" id="{E6E3982B-C8B0-8982-E13E-6A649064A44F}"/>
                              </a:ext>
                            </a:extLst>
                          </wps:cNvPr>
                          <wps:cNvSpPr txBox="1"/>
                          <wps:spPr>
                            <a:xfrm>
                              <a:off x="813199" y="2101207"/>
                              <a:ext cx="1185527" cy="704754"/>
                            </a:xfrm>
                            <a:prstGeom prst="rect">
                              <a:avLst/>
                            </a:prstGeom>
                            <a:noFill/>
                          </wps:spPr>
                          <wps:txbx>
                            <w:txbxContent>
                              <w:p w14:paraId="407795C4" w14:textId="41D4D38B" w:rsidR="006D110B" w:rsidRDefault="00A147EE" w:rsidP="006D110B">
                                <w:pPr>
                                  <w:bidi w:val="0"/>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إدارة التغيير والتطوير</w:t>
                                </w:r>
                              </w:p>
                            </w:txbxContent>
                          </wps:txbx>
                          <wps:bodyPr wrap="square" lIns="0" rIns="0" rtlCol="0" anchor="t">
                            <a:noAutofit/>
                          </wps:bodyPr>
                        </wps:wsp>
                      </wpg:grpSp>
                      <wpg:grpSp>
                        <wpg:cNvPr id="1503205282" name="Group 314">
                          <a:extLst>
                            <a:ext uri="{FF2B5EF4-FFF2-40B4-BE49-F238E27FC236}">
                              <a16:creationId xmlns:a16="http://schemas.microsoft.com/office/drawing/2014/main" id="{4506FD79-BF1E-2680-91E4-12A369FD755E}"/>
                            </a:ext>
                          </a:extLst>
                        </wpg:cNvPr>
                        <wpg:cNvGrpSpPr/>
                        <wpg:grpSpPr>
                          <a:xfrm>
                            <a:off x="1940839" y="1322319"/>
                            <a:ext cx="1539576" cy="1652363"/>
                            <a:chOff x="1940839" y="1322319"/>
                            <a:chExt cx="1673205" cy="1795781"/>
                          </a:xfrm>
                        </wpg:grpSpPr>
                        <wps:wsp>
                          <wps:cNvPr id="84231832" name="Shape">
                            <a:extLst>
                              <a:ext uri="{FF2B5EF4-FFF2-40B4-BE49-F238E27FC236}">
                                <a16:creationId xmlns:a16="http://schemas.microsoft.com/office/drawing/2014/main" id="{CE18D4BB-225A-2748-F7C7-053A63A4C32E}"/>
                              </a:ext>
                            </a:extLst>
                          </wps:cNvPr>
                          <wps:cNvSpPr/>
                          <wps:spPr>
                            <a:xfrm>
                              <a:off x="2510156" y="1322319"/>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315290280" name="Shape">
                            <a:extLst>
                              <a:ext uri="{FF2B5EF4-FFF2-40B4-BE49-F238E27FC236}">
                                <a16:creationId xmlns:a16="http://schemas.microsoft.com/office/drawing/2014/main" id="{E12E5C63-40BC-AF54-7407-BD4FD32A1F6D}"/>
                              </a:ext>
                            </a:extLst>
                          </wps:cNvPr>
                          <wps:cNvSpPr/>
                          <wps:spPr>
                            <a:xfrm>
                              <a:off x="1940839" y="1733986"/>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814816051" name="TextBox 324">
                            <a:extLst>
                              <a:ext uri="{FF2B5EF4-FFF2-40B4-BE49-F238E27FC236}">
                                <a16:creationId xmlns:a16="http://schemas.microsoft.com/office/drawing/2014/main" id="{1D34D900-5167-DEB8-5A59-B6C43F5257C3}"/>
                              </a:ext>
                            </a:extLst>
                          </wps:cNvPr>
                          <wps:cNvSpPr txBox="1"/>
                          <wps:spPr>
                            <a:xfrm>
                              <a:off x="2246186" y="2005310"/>
                              <a:ext cx="1020899" cy="1026715"/>
                            </a:xfrm>
                            <a:prstGeom prst="rect">
                              <a:avLst/>
                            </a:prstGeom>
                            <a:noFill/>
                          </wps:spPr>
                          <wps:txbx>
                            <w:txbxContent>
                              <w:p w14:paraId="46B95027" w14:textId="79D28A2F" w:rsidR="006D110B" w:rsidRDefault="00A147EE" w:rsidP="006D110B">
                                <w:pPr>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التمثيل والتنسيق</w:t>
                                </w:r>
                              </w:p>
                            </w:txbxContent>
                          </wps:txbx>
                          <wps:bodyPr wrap="square" lIns="0" rIns="0" rtlCol="0" anchor="t">
                            <a:noAutofit/>
                          </wps:bodyPr>
                        </wps:wsp>
                      </wpg:grpSp>
                      <wpg:grpSp>
                        <wpg:cNvPr id="1984703322" name="Group 315">
                          <a:extLst>
                            <a:ext uri="{FF2B5EF4-FFF2-40B4-BE49-F238E27FC236}">
                              <a16:creationId xmlns:a16="http://schemas.microsoft.com/office/drawing/2014/main" id="{003910EE-86CA-A243-EB3F-C50D64C0D468}"/>
                            </a:ext>
                          </a:extLst>
                        </wpg:cNvPr>
                        <wpg:cNvGrpSpPr/>
                        <wpg:grpSpPr>
                          <a:xfrm>
                            <a:off x="3232177" y="1322319"/>
                            <a:ext cx="1539578" cy="1652363"/>
                            <a:chOff x="3232177" y="1322319"/>
                            <a:chExt cx="1673207" cy="1795781"/>
                          </a:xfrm>
                        </wpg:grpSpPr>
                        <wps:wsp>
                          <wps:cNvPr id="351722203" name="Shape">
                            <a:extLst>
                              <a:ext uri="{FF2B5EF4-FFF2-40B4-BE49-F238E27FC236}">
                                <a16:creationId xmlns:a16="http://schemas.microsoft.com/office/drawing/2014/main" id="{F8CC3AA9-2782-4C5A-D164-5B8019483C7A}"/>
                              </a:ext>
                            </a:extLst>
                          </wps:cNvPr>
                          <wps:cNvSpPr/>
                          <wps:spPr>
                            <a:xfrm>
                              <a:off x="3801494" y="1322319"/>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622526719" name="Shape">
                            <a:extLst>
                              <a:ext uri="{FF2B5EF4-FFF2-40B4-BE49-F238E27FC236}">
                                <a16:creationId xmlns:a16="http://schemas.microsoft.com/office/drawing/2014/main" id="{C60BE407-27BA-3E2C-CD73-6ECCE9CBCAC8}"/>
                              </a:ext>
                            </a:extLst>
                          </wps:cNvPr>
                          <wps:cNvSpPr/>
                          <wps:spPr>
                            <a:xfrm>
                              <a:off x="3232177" y="1733986"/>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86976830" name="TextBox 19">
                            <a:extLst>
                              <a:ext uri="{FF2B5EF4-FFF2-40B4-BE49-F238E27FC236}">
                                <a16:creationId xmlns:a16="http://schemas.microsoft.com/office/drawing/2014/main" id="{179B7EA0-ECAD-25A9-301D-3940BBCA567F}"/>
                              </a:ext>
                            </a:extLst>
                          </wps:cNvPr>
                          <wps:cNvSpPr txBox="1"/>
                          <wps:spPr>
                            <a:xfrm>
                              <a:off x="3590799" y="1955379"/>
                              <a:ext cx="955638" cy="960836"/>
                            </a:xfrm>
                            <a:prstGeom prst="rect">
                              <a:avLst/>
                            </a:prstGeom>
                          </wps:spPr>
                          <wps:txbx>
                            <w:txbxContent>
                              <w:p w14:paraId="4E44BABD" w14:textId="1B4C7DB7" w:rsidR="006D110B" w:rsidRDefault="00A147EE" w:rsidP="006D110B">
                                <w:pPr>
                                  <w:bidi w:val="0"/>
                                  <w:jc w:val="center"/>
                                  <w:rPr>
                                    <w:rFonts w:ascii="Adobe Arabic" w:hAnsi="Adobe Arabic" w:cs="Adobe Arabic"/>
                                    <w:b/>
                                    <w:bCs/>
                                    <w:kern w:val="24"/>
                                    <w:sz w:val="36"/>
                                    <w:szCs w:val="36"/>
                                    <w:lang w:bidi="ar-AE"/>
                                  </w:rPr>
                                </w:pPr>
                                <w:r w:rsidRPr="00A147EE">
                                  <w:rPr>
                                    <w:rFonts w:ascii="Adobe Arabic" w:hAnsi="Adobe Arabic" w:cs="Adobe Arabic"/>
                                    <w:b/>
                                    <w:bCs/>
                                    <w:kern w:val="24"/>
                                    <w:sz w:val="36"/>
                                    <w:szCs w:val="36"/>
                                    <w:rtl/>
                                    <w:lang w:bidi="ar-AE"/>
                                  </w:rPr>
                                  <w:t>حل المشكلات وإدارة الصراعات</w:t>
                                </w:r>
                              </w:p>
                            </w:txbxContent>
                          </wps:txbx>
                          <wps:bodyPr wrap="square" lIns="0" rIns="0" rtlCol="0" anchor="t">
                            <a:noAutofit/>
                          </wps:bodyPr>
                        </wps:wsp>
                      </wpg:grpSp>
                      <wps:wsp>
                        <wps:cNvPr id="1638340666" name="TextBox 316">
                          <a:extLst>
                            <a:ext uri="{FF2B5EF4-FFF2-40B4-BE49-F238E27FC236}">
                              <a16:creationId xmlns:a16="http://schemas.microsoft.com/office/drawing/2014/main" id="{039830CB-7AB2-F67A-DECC-A6AE068DCC7F}"/>
                            </a:ext>
                          </a:extLst>
                        </wps:cNvPr>
                        <wps:cNvSpPr txBox="1"/>
                        <wps:spPr>
                          <a:xfrm>
                            <a:off x="3772070" y="1413051"/>
                            <a:ext cx="474980" cy="365125"/>
                          </a:xfrm>
                          <a:prstGeom prst="rect">
                            <a:avLst/>
                          </a:prstGeom>
                          <a:noFill/>
                        </wps:spPr>
                        <wps:txbx>
                          <w:txbxContent>
                            <w:p w14:paraId="3DBCC4F2"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05</w:t>
                              </w:r>
                            </w:p>
                          </w:txbxContent>
                        </wps:txbx>
                        <wps:bodyPr wrap="square" rtlCol="0">
                          <a:spAutoFit/>
                        </wps:bodyPr>
                      </wps:wsp>
                      <wps:wsp>
                        <wps:cNvPr id="123839573" name="TextBox 317">
                          <a:extLst>
                            <a:ext uri="{FF2B5EF4-FFF2-40B4-BE49-F238E27FC236}">
                              <a16:creationId xmlns:a16="http://schemas.microsoft.com/office/drawing/2014/main" id="{95A1B4AC-3F30-1643-994F-A62C8A1C5181}"/>
                            </a:ext>
                          </a:extLst>
                        </wps:cNvPr>
                        <wps:cNvSpPr txBox="1"/>
                        <wps:spPr>
                          <a:xfrm>
                            <a:off x="2464671" y="1413051"/>
                            <a:ext cx="474980" cy="365125"/>
                          </a:xfrm>
                          <a:prstGeom prst="rect">
                            <a:avLst/>
                          </a:prstGeom>
                          <a:noFill/>
                        </wps:spPr>
                        <wps:txbx>
                          <w:txbxContent>
                            <w:p w14:paraId="0DDC3B0E"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06</w:t>
                              </w:r>
                            </w:p>
                          </w:txbxContent>
                        </wps:txbx>
                        <wps:bodyPr wrap="square" rtlCol="0">
                          <a:spAutoFit/>
                        </wps:bodyPr>
                      </wps:wsp>
                      <wps:wsp>
                        <wps:cNvPr id="1963556045" name="TextBox 318">
                          <a:extLst>
                            <a:ext uri="{FF2B5EF4-FFF2-40B4-BE49-F238E27FC236}">
                              <a16:creationId xmlns:a16="http://schemas.microsoft.com/office/drawing/2014/main" id="{EF8CCFEB-A4A5-B9A3-0D47-C88DD1F8A925}"/>
                            </a:ext>
                          </a:extLst>
                        </wps:cNvPr>
                        <wps:cNvSpPr txBox="1"/>
                        <wps:spPr>
                          <a:xfrm>
                            <a:off x="1183293" y="1413051"/>
                            <a:ext cx="474980" cy="365125"/>
                          </a:xfrm>
                          <a:prstGeom prst="rect">
                            <a:avLst/>
                          </a:prstGeom>
                          <a:noFill/>
                        </wps:spPr>
                        <wps:txbx>
                          <w:txbxContent>
                            <w:p w14:paraId="54D231F8"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07</w:t>
                              </w:r>
                            </w:p>
                          </w:txbxContent>
                        </wps:txbx>
                        <wps:bodyPr wrap="square" rtlCol="0">
                          <a:spAutoFit/>
                        </wps:bodyPr>
                      </wps:wsp>
                    </wpg:wgp>
                  </a:graphicData>
                </a:graphic>
              </wp:inline>
            </w:drawing>
          </mc:Choice>
          <mc:Fallback>
            <w:pict>
              <v:group w14:anchorId="4219AEEF" id="مجموعة 151" o:spid="_x0000_s1238" style="width:425.6pt;height:234.25pt;mso-position-horizontal-relative:char;mso-position-vertical-relative:line" coordsize="54052,297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">
                <v:group id="Group 328" o:spid="_x0000_s1239" style="position:absolute;width:15393;height:16519" coordsize="16729,1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">
                  <v:shape id="Shape" o:spid="_x0000_s1240" style="position:absolute;left:5692;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1241" style="position:absolute;top:4116;width:16729;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1242" type="#_x0000_t202" style="position:absolute;left:2137;top:7379;width:11261;height:6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" filled="f" stroked="f">
                    <v:textbox inset="0,,0">
                      <w:txbxContent>
                        <w:p w14:paraId="04829124" w14:textId="0EBFD1D1" w:rsidR="006D110B" w:rsidRDefault="00A147EE" w:rsidP="006D110B">
                          <w:pPr>
                            <w:bidi w:val="0"/>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التحفيز وبناء الفريق</w:t>
                          </w:r>
                        </w:p>
                      </w:txbxContent>
                    </v:textbox>
                  </v:shape>
                </v:group>
                <v:group id="Group 329" o:spid="_x0000_s1243" style="position:absolute;left:12871;width:41181;height:16523" coordorigin="12871"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">
                  <v:group id="Group 331" o:spid="_x0000_s1244" style="position:absolute;left:26905;width:16732;height:17957" coordorigin="26905"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">
                    <v:shape id="Shape" o:spid="_x0000_s1245" style="position:absolute;left:32598;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1246" style="position:absolute;left:26905;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1247" type="#_x0000_t202" style="position:absolute;left:28942;top:7379;width:12902;height:5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" filled="f" stroked="f">
                      <v:textbox inset="0,,0">
                        <w:txbxContent>
                          <w:p w14:paraId="2006B333" w14:textId="0392D2BE" w:rsidR="006D110B" w:rsidRDefault="00A147EE" w:rsidP="006D110B">
                            <w:pPr>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التوجيه والإرشاد</w:t>
                            </w:r>
                          </w:p>
                        </w:txbxContent>
                      </v:textbox>
                    </v:shape>
                  </v:group>
                  <v:shape id="TextBox 332" o:spid="_x0000_s1248" type="#_x0000_t202" style="position:absolute;left:32898;top:931;width:5169;height:3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" filled="f" stroked="f">
                    <v:textbox style="mso-fit-shape-to-text:t">
                      <w:txbxContent>
                        <w:p w14:paraId="3C1569F1"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v:textbox>
                  </v:shape>
                  <v:group id="Group 333" o:spid="_x0000_s1249" style="position:absolute;left:12871;width:16732;height:17957" coordorigin="12871"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">
                    <v:shape id="Shape" o:spid="_x0000_s1250" style="position:absolute;left:18564;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1251" style="position:absolute;left:12871;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342" o:spid="_x0000_s1252" type="#_x0000_t202" style="position:absolute;left:16649;top:6728;width:9062;height:9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" filled="f" stroked="f">
                      <v:textbox inset="0,,0">
                        <w:txbxContent>
                          <w:p w14:paraId="1C8E2828" w14:textId="60A01D3A" w:rsidR="006D110B" w:rsidRDefault="00A147EE" w:rsidP="006D110B">
                            <w:pPr>
                              <w:bidi w:val="0"/>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المتابعة والتقييم</w:t>
                            </w:r>
                          </w:p>
                        </w:txbxContent>
                      </v:textbox>
                    </v:shape>
                  </v:group>
                  <v:group id="Group 334" o:spid="_x0000_s1253" style="position:absolute;left:40894;width:16732;height:17957" coordorigin="40894"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">
                    <v:shape id="Shape" o:spid="_x0000_s1254" style="position:absolute;left:46587;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1255" style="position:absolute;left:40894;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22" o:spid="_x0000_s1256" type="#_x0000_t202" style="position:absolute;left:43707;top:7549;width:11502;height:7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" filled="f" stroked="f">
                      <v:textbox inset="0,,0">
                        <w:txbxContent>
                          <w:p w14:paraId="14A745B3" w14:textId="5DC9081D" w:rsidR="006D110B" w:rsidRDefault="00A147EE" w:rsidP="006D110B">
                            <w:pPr>
                              <w:bidi w:val="0"/>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التخطيط والتنظيم</w:t>
                            </w:r>
                          </w:p>
                        </w:txbxContent>
                      </v:textbox>
                    </v:shape>
                  </v:group>
                  <v:shape id="TextBox 335" o:spid="_x0000_s1257" type="#_x0000_t202" style="position:absolute;left:46824;top:931;width:5169;height:3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" filled="f" stroked="f">
                    <v:textbox style="mso-fit-shape-to-text:t">
                      <w:txbxContent>
                        <w:p w14:paraId="70299C39"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v:textbox>
                  </v:shape>
                  <v:shape id="TextBox 336" o:spid="_x0000_s1258" type="#_x0000_t202" style="position:absolute;left:18689;top:931;width:5169;height:3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" filled="f" stroked="f">
                    <v:textbox style="mso-fit-shape-to-text:t">
                      <w:txbxContent>
                        <w:p w14:paraId="075B1964"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v:textbox>
                  </v:shape>
                </v:group>
                <v:shape id="TextBox 330" o:spid="_x0000_s1259" type="#_x0000_t202" style="position:absolute;left:5411;top:857;width:4756;height:3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" filled="f" stroked="f">
                  <v:textbox style="mso-fit-shape-to-text:t">
                    <w:txbxContent>
                      <w:p w14:paraId="4CE9CD58"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v:textbox>
                </v:shape>
                <v:group id="Group 313" o:spid="_x0000_s1260" style="position:absolute;left:6536;top:13223;width:15394;height:16519" coordorigin="6536,13223" coordsize="16729,1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">
                  <v:shape id="Shape" o:spid="_x0000_s1261" style="position:absolute;left:12228;top:13223;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1262" style="position:absolute;left:6536;top:17339;width:16730;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1263" type="#_x0000_t202" style="position:absolute;left:8131;top:21012;width:11856;height:7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" filled="f" stroked="f">
                    <v:textbox inset="0,,0">
                      <w:txbxContent>
                        <w:p w14:paraId="407795C4" w14:textId="41D4D38B" w:rsidR="006D110B" w:rsidRDefault="00A147EE" w:rsidP="006D110B">
                          <w:pPr>
                            <w:bidi w:val="0"/>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إدارة التغيير والتطوير</w:t>
                          </w:r>
                        </w:p>
                      </w:txbxContent>
                    </v:textbox>
                  </v:shape>
                </v:group>
                <v:group id="Group 314" o:spid="_x0000_s1264" style="position:absolute;left:19408;top:13223;width:15396;height:16523" coordorigin="19408,13223"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">
                  <v:shape id="Shape" o:spid="_x0000_s1265" style="position:absolute;left:25101;top:13223;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1266" style="position:absolute;left:19408;top:17339;width:16732;height:13842;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324" o:spid="_x0000_s1267" type="#_x0000_t202" style="position:absolute;left:22461;top:20053;width:10209;height:10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" filled="f" stroked="f">
                    <v:textbox inset="0,,0">
                      <w:txbxContent>
                        <w:p w14:paraId="46B95027" w14:textId="79D28A2F" w:rsidR="006D110B" w:rsidRDefault="00A147EE" w:rsidP="006D110B">
                          <w:pPr>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التمثيل والتنسيق</w:t>
                          </w:r>
                        </w:p>
                      </w:txbxContent>
                    </v:textbox>
                  </v:shape>
                </v:group>
                <v:group id="Group 315" o:spid="_x0000_s1268" style="position:absolute;left:32321;top:13223;width:15396;height:16523" coordorigin="32321,13223"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">
                  <v:shape id="Shape" o:spid="_x0000_s1269" style="position:absolute;left:38014;top:13223;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1270" style="position:absolute;left:32321;top:17339;width:16732;height:13842;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1271" type="#_x0000_t202" style="position:absolute;left:35907;top:19553;width:9557;height:9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" filled="f" stroked="f">
                    <v:textbox inset="0,,0">
                      <w:txbxContent>
                        <w:p w14:paraId="4E44BABD" w14:textId="1B4C7DB7" w:rsidR="006D110B" w:rsidRDefault="00A147EE" w:rsidP="006D110B">
                          <w:pPr>
                            <w:bidi w:val="0"/>
                            <w:jc w:val="center"/>
                            <w:rPr>
                              <w:rFonts w:ascii="Adobe Arabic" w:hAnsi="Adobe Arabic" w:cs="Adobe Arabic"/>
                              <w:b/>
                              <w:bCs/>
                              <w:kern w:val="24"/>
                              <w:sz w:val="36"/>
                              <w:szCs w:val="36"/>
                              <w:lang w:bidi="ar-AE"/>
                            </w:rPr>
                          </w:pPr>
                          <w:r w:rsidRPr="00A147EE">
                            <w:rPr>
                              <w:rFonts w:ascii="Adobe Arabic" w:hAnsi="Adobe Arabic" w:cs="Adobe Arabic"/>
                              <w:b/>
                              <w:bCs/>
                              <w:kern w:val="24"/>
                              <w:sz w:val="36"/>
                              <w:szCs w:val="36"/>
                              <w:rtl/>
                              <w:lang w:bidi="ar-AE"/>
                            </w:rPr>
                            <w:t>حل المشكلات وإدارة الصراعات</w:t>
                          </w:r>
                        </w:p>
                      </w:txbxContent>
                    </v:textbox>
                  </v:shape>
                </v:group>
                <v:shape id="TextBox 316" o:spid="_x0000_s1272" type="#_x0000_t202" style="position:absolute;left:37720;top:14130;width:4750;height:3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" filled="f" stroked="f">
                  <v:textbox style="mso-fit-shape-to-text:t">
                    <w:txbxContent>
                      <w:p w14:paraId="3DBCC4F2"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05</w:t>
                        </w:r>
                      </w:p>
                    </w:txbxContent>
                  </v:textbox>
                </v:shape>
                <v:shape id="TextBox 317" o:spid="_x0000_s1273" type="#_x0000_t202" style="position:absolute;left:24646;top:14130;width:4750;height:3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" filled="f" stroked="f">
                  <v:textbox style="mso-fit-shape-to-text:t">
                    <w:txbxContent>
                      <w:p w14:paraId="0DDC3B0E"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06</w:t>
                        </w:r>
                      </w:p>
                    </w:txbxContent>
                  </v:textbox>
                </v:shape>
                <v:shape id="TextBox 318" o:spid="_x0000_s1274" type="#_x0000_t202" style="position:absolute;left:11832;top:14130;width:4750;height:3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" filled="f" stroked="f">
                  <v:textbox style="mso-fit-shape-to-text:t">
                    <w:txbxContent>
                      <w:p w14:paraId="54D231F8"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07</w:t>
                        </w:r>
                      </w:p>
                    </w:txbxContent>
                  </v:textbox>
                </v:shape>
                <w10:anchorlock/>
              </v:group>
            </w:pict>
          </mc:Fallback>
        </mc:AlternateContent>
      </w:r>
    </w:p>
    <w:p w14:paraId="120689E4" w14:textId="449E6D97" w:rsidR="007A36FD" w:rsidRPr="007A36FD" w:rsidRDefault="00A147EE" w:rsidP="006E6756">
      <w:pPr>
        <w:spacing w:line="259" w:lineRule="auto"/>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01BD4417" wp14:editId="52031D77">
                <wp:extent cx="5731510" cy="891540"/>
                <wp:effectExtent l="0" t="0" r="2540" b="22860"/>
                <wp:docPr id="17844871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56118136" name="مجموعة 47"/>
                        <wpg:cNvGrpSpPr/>
                        <wpg:grpSpPr>
                          <a:xfrm>
                            <a:off x="0" y="0"/>
                            <a:ext cx="5731510" cy="895351"/>
                            <a:chOff x="0" y="0"/>
                            <a:chExt cx="5878196" cy="918845"/>
                          </a:xfrm>
                        </wpg:grpSpPr>
                        <wpg:grpSp>
                          <wpg:cNvPr id="2067160862" name="مجموعة 48"/>
                          <wpg:cNvGrpSpPr/>
                          <wpg:grpSpPr>
                            <a:xfrm>
                              <a:off x="0" y="0"/>
                              <a:ext cx="5878196" cy="918845"/>
                              <a:chOff x="0" y="0"/>
                              <a:chExt cx="6240348" cy="919070"/>
                            </a:xfrm>
                          </wpg:grpSpPr>
                          <wpg:grpSp>
                            <wpg:cNvPr id="1127412779" name="مجموعة 49"/>
                            <wpg:cNvGrpSpPr/>
                            <wpg:grpSpPr>
                              <a:xfrm>
                                <a:off x="0" y="169208"/>
                                <a:ext cx="5433072" cy="580613"/>
                                <a:chOff x="0" y="169208"/>
                                <a:chExt cx="5433072" cy="580613"/>
                              </a:xfrm>
                            </wpg:grpSpPr>
                            <wps:wsp>
                              <wps:cNvPr id="4446590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672266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191820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4386921" name="مربع نص 41"/>
                          <wps:cNvSpPr txBox="1"/>
                          <wps:spPr>
                            <a:xfrm>
                              <a:off x="204466" y="257055"/>
                              <a:ext cx="4615440" cy="389397"/>
                            </a:xfrm>
                            <a:prstGeom prst="rect">
                              <a:avLst/>
                            </a:prstGeom>
                            <a:noFill/>
                          </wps:spPr>
                          <wps:txbx>
                            <w:txbxContent>
                              <w:p w14:paraId="618A3B9C" w14:textId="44541787"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التخطيط والتنظيم</w:t>
                                </w:r>
                              </w:p>
                            </w:txbxContent>
                          </wps:txbx>
                          <wps:bodyPr wrap="square" rtlCol="1">
                            <a:spAutoFit/>
                          </wps:bodyPr>
                        </wps:wsp>
                      </wpg:grpSp>
                      <pic:pic xmlns:pic="http://schemas.openxmlformats.org/drawingml/2006/picture">
                        <pic:nvPicPr>
                          <pic:cNvPr id="1414059298"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1BD4417" id="_x0000_s127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5wJlwmgcAAPk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12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">
                  <v:group id="_x0000_s12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">
                    <v:group id="_x0000_s12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">
                      <v:shape id="شكل حر 50" o:spid="_x0000_s12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" fillcolor="#a5a5a5 [2092]" stroked="f" strokeweight="1pt">
                        <v:stroke joinstyle="miter"/>
                      </v:roundrect>
                    </v:group>
                    <v:oval id="شكل بيضاوي 52" o:spid="_x0000_s12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" filled="f" strokecolor="#168489" strokeweight="1pt">
                      <v:stroke joinstyle="miter"/>
                    </v:oval>
                  </v:group>
                  <v:shape id="مربع نص 41" o:spid="_x0000_s128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" filled="f" stroked="f">
                    <v:textbox style="mso-fit-shape-to-text:t">
                      <w:txbxContent>
                        <w:p w14:paraId="618A3B9C" w14:textId="44541787"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التخطيط والتنظيم</w:t>
                          </w:r>
                        </w:p>
                      </w:txbxContent>
                    </v:textbox>
                  </v:shape>
                </v:group>
                <v:shape id="صورة 54" o:spid="_x0000_s128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">
                  <v:imagedata r:id="rId90" o:title=""/>
                </v:shape>
                <w10:anchorlock/>
              </v:group>
            </w:pict>
          </mc:Fallback>
        </mc:AlternateContent>
      </w:r>
    </w:p>
    <w:p w14:paraId="1FE4A69A" w14:textId="3FE62332"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وضع خطط العمل وتحديد الأولويات.</w:t>
      </w:r>
    </w:p>
    <w:p w14:paraId="21D83352" w14:textId="6E1D8432"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توزيع المهام والمسؤوليات بشكل عادل ومناسب.</w:t>
      </w:r>
    </w:p>
    <w:p w14:paraId="7E358E4D"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إدارة الموارد المتاحة بكفاءة.</w:t>
      </w:r>
    </w:p>
    <w:p w14:paraId="1997C8BD" w14:textId="6F551F03" w:rsidR="00A147EE" w:rsidRPr="007A36FD" w:rsidRDefault="00A147EE" w:rsidP="007A36FD">
      <w:pPr>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2F93B133" wp14:editId="3ED2C9C8">
                <wp:extent cx="5731510" cy="891540"/>
                <wp:effectExtent l="0" t="0" r="2540" b="22860"/>
                <wp:docPr id="48612631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4938520" name="مجموعة 47"/>
                        <wpg:cNvGrpSpPr/>
                        <wpg:grpSpPr>
                          <a:xfrm>
                            <a:off x="0" y="0"/>
                            <a:ext cx="5731510" cy="895351"/>
                            <a:chOff x="0" y="0"/>
                            <a:chExt cx="5878196" cy="918845"/>
                          </a:xfrm>
                        </wpg:grpSpPr>
                        <wpg:grpSp>
                          <wpg:cNvPr id="1396378149" name="مجموعة 48"/>
                          <wpg:cNvGrpSpPr/>
                          <wpg:grpSpPr>
                            <a:xfrm>
                              <a:off x="0" y="0"/>
                              <a:ext cx="5878196" cy="918845"/>
                              <a:chOff x="0" y="0"/>
                              <a:chExt cx="6240348" cy="919070"/>
                            </a:xfrm>
                          </wpg:grpSpPr>
                          <wpg:grpSp>
                            <wpg:cNvPr id="1173986409" name="مجموعة 49"/>
                            <wpg:cNvGrpSpPr/>
                            <wpg:grpSpPr>
                              <a:xfrm>
                                <a:off x="0" y="169208"/>
                                <a:ext cx="5433072" cy="580613"/>
                                <a:chOff x="0" y="169208"/>
                                <a:chExt cx="5433072" cy="580613"/>
                              </a:xfrm>
                            </wpg:grpSpPr>
                            <wps:wsp>
                              <wps:cNvPr id="169047620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929880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37377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27084212" name="مربع نص 41"/>
                          <wps:cNvSpPr txBox="1"/>
                          <wps:spPr>
                            <a:xfrm>
                              <a:off x="204466" y="257055"/>
                              <a:ext cx="4615440" cy="389397"/>
                            </a:xfrm>
                            <a:prstGeom prst="rect">
                              <a:avLst/>
                            </a:prstGeom>
                            <a:noFill/>
                          </wps:spPr>
                          <wps:txbx>
                            <w:txbxContent>
                              <w:p w14:paraId="6EFCB267" w14:textId="10D226F5"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التوجيه والإرشاد</w:t>
                                </w:r>
                              </w:p>
                            </w:txbxContent>
                          </wps:txbx>
                          <wps:bodyPr wrap="square" rtlCol="1">
                            <a:spAutoFit/>
                          </wps:bodyPr>
                        </wps:wsp>
                      </wpg:grpSp>
                      <pic:pic xmlns:pic="http://schemas.openxmlformats.org/drawingml/2006/picture">
                        <pic:nvPicPr>
                          <pic:cNvPr id="1182572574"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F93B133" id="_x0000_s128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oEFxkAcAAPg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">
                <v:group id="مجموعة 47" o:spid="_x0000_s12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">
                  <v:group id="_x0000_s12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">
                    <v:group id="_x0000_s12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">
                      <v:shape id="شكل حر 50" o:spid="_x0000_s12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" fillcolor="#a5a5a5 [2092]" stroked="f" strokeweight="1pt">
                        <v:stroke joinstyle="miter"/>
                      </v:roundrect>
                    </v:group>
                    <v:oval id="شكل بيضاوي 52" o:spid="_x0000_s12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" filled="f" strokecolor="#168489" strokeweight="1pt">
                      <v:stroke joinstyle="miter"/>
                    </v:oval>
                  </v:group>
                  <v:shape id="مربع نص 41" o:spid="_x0000_s129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" filled="f" stroked="f">
                    <v:textbox style="mso-fit-shape-to-text:t">
                      <w:txbxContent>
                        <w:p w14:paraId="6EFCB267" w14:textId="10D226F5"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التوجيه والإرشاد</w:t>
                          </w:r>
                        </w:p>
                      </w:txbxContent>
                    </v:textbox>
                  </v:shape>
                </v:group>
                <v:shape id="صورة 54" o:spid="_x0000_s129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">
                  <v:imagedata r:id="rId90" o:title=""/>
                </v:shape>
                <w10:anchorlock/>
              </v:group>
            </w:pict>
          </mc:Fallback>
        </mc:AlternateContent>
      </w:r>
    </w:p>
    <w:p w14:paraId="2C17079D" w14:textId="6079B809" w:rsidR="007A36FD" w:rsidRPr="007A36FD" w:rsidRDefault="00A147EE"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21504" behindDoc="0" locked="0" layoutInCell="1" allowOverlap="1" wp14:anchorId="672A5F06" wp14:editId="5DC4AC35">
            <wp:simplePos x="0" y="0"/>
            <wp:positionH relativeFrom="column">
              <wp:posOffset>461010</wp:posOffset>
            </wp:positionH>
            <wp:positionV relativeFrom="paragraph">
              <wp:posOffset>152400</wp:posOffset>
            </wp:positionV>
            <wp:extent cx="1180465" cy="720090"/>
            <wp:effectExtent l="0" t="0" r="635" b="3810"/>
            <wp:wrapSquare wrapText="bothSides"/>
            <wp:docPr id="2082479014" name="صورة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479014" name="صورة 2082479014"/>
                    <pic:cNvPicPr/>
                  </pic:nvPicPr>
                  <pic:blipFill>
                    <a:blip r:embed="rId99">
                      <a:extLst>
                        <a:ext uri="{28A0092B-C50C-407E-A947-70E740481C1C}">
                          <a14:useLocalDpi xmlns:a14="http://schemas.microsoft.com/office/drawing/2010/main" val="0"/>
                        </a:ext>
                      </a:extLst>
                    </a:blip>
                    <a:stretch>
                      <a:fillRect/>
                    </a:stretch>
                  </pic:blipFill>
                  <pic:spPr>
                    <a:xfrm>
                      <a:off x="0" y="0"/>
                      <a:ext cx="1180465" cy="720090"/>
                    </a:xfrm>
                    <a:prstGeom prst="rect">
                      <a:avLst/>
                    </a:prstGeom>
                  </pic:spPr>
                </pic:pic>
              </a:graphicData>
            </a:graphic>
            <wp14:sizeRelH relativeFrom="margin">
              <wp14:pctWidth>0</wp14:pctWidth>
            </wp14:sizeRelH>
            <wp14:sizeRelV relativeFrom="margin">
              <wp14:pctHeight>0</wp14:pctHeight>
            </wp14:sizeRelV>
          </wp:anchor>
        </w:drawing>
      </w:r>
      <w:r w:rsidR="007A36FD" w:rsidRPr="007A36FD">
        <w:rPr>
          <w:rFonts w:ascii="Sakkal Majalla" w:hAnsi="Sakkal Majalla"/>
          <w:sz w:val="34"/>
          <w:rtl/>
        </w:rPr>
        <w:t>- تقديم التعليمات الواضحة والتوجيهات اللازمة.</w:t>
      </w:r>
    </w:p>
    <w:p w14:paraId="0A8BEC1A" w14:textId="6A29584F"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تدريب الموظفين وتطوير مهاراتهم.</w:t>
      </w:r>
    </w:p>
    <w:p w14:paraId="34ED61A9" w14:textId="43E9193B" w:rsidR="007A36FD" w:rsidRDefault="007A36FD" w:rsidP="007A36FD">
      <w:pPr>
        <w:spacing w:line="259" w:lineRule="auto"/>
        <w:rPr>
          <w:rFonts w:ascii="Sakkal Majalla" w:hAnsi="Sakkal Majalla"/>
          <w:sz w:val="34"/>
          <w:rtl/>
        </w:rPr>
      </w:pPr>
      <w:r w:rsidRPr="007A36FD">
        <w:rPr>
          <w:rFonts w:ascii="Sakkal Majalla" w:hAnsi="Sakkal Majalla"/>
          <w:sz w:val="34"/>
          <w:rtl/>
        </w:rPr>
        <w:t>- مساعدة الفريق على فهم أهداف العمل وكيفية تحقيقها.</w:t>
      </w:r>
    </w:p>
    <w:p w14:paraId="3A551C20" w14:textId="20D3F2E7" w:rsidR="00A147EE" w:rsidRPr="007A36FD" w:rsidRDefault="00C1173D"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23552" behindDoc="0" locked="0" layoutInCell="1" allowOverlap="1" wp14:anchorId="1B41878C" wp14:editId="29B30731">
            <wp:simplePos x="0" y="0"/>
            <wp:positionH relativeFrom="column">
              <wp:posOffset>495300</wp:posOffset>
            </wp:positionH>
            <wp:positionV relativeFrom="paragraph">
              <wp:posOffset>937260</wp:posOffset>
            </wp:positionV>
            <wp:extent cx="1552575" cy="923925"/>
            <wp:effectExtent l="0" t="0" r="9525" b="9525"/>
            <wp:wrapSquare wrapText="bothSides"/>
            <wp:docPr id="1063480427" name="صورة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480427" name="صورة 1063480427"/>
                    <pic:cNvPicPr/>
                  </pic:nvPicPr>
                  <pic:blipFill>
                    <a:blip r:embed="rId100">
                      <a:extLst>
                        <a:ext uri="{28A0092B-C50C-407E-A947-70E740481C1C}">
                          <a14:useLocalDpi xmlns:a14="http://schemas.microsoft.com/office/drawing/2010/main" val="0"/>
                        </a:ext>
                      </a:extLst>
                    </a:blip>
                    <a:stretch>
                      <a:fillRect/>
                    </a:stretch>
                  </pic:blipFill>
                  <pic:spPr>
                    <a:xfrm>
                      <a:off x="0" y="0"/>
                      <a:ext cx="1552575" cy="923925"/>
                    </a:xfrm>
                    <a:prstGeom prst="rect">
                      <a:avLst/>
                    </a:prstGeom>
                  </pic:spPr>
                </pic:pic>
              </a:graphicData>
            </a:graphic>
          </wp:anchor>
        </w:drawing>
      </w:r>
      <w:r w:rsidR="00A147EE" w:rsidRPr="002A078C">
        <w:rPr>
          <w:rFonts w:ascii="Sakkal Majalla" w:hAnsi="Sakkal Majalla"/>
          <w:noProof/>
          <w:sz w:val="34"/>
          <w:lang w:bidi="ar-EG"/>
        </w:rPr>
        <mc:AlternateContent>
          <mc:Choice Requires="wpg">
            <w:drawing>
              <wp:inline distT="0" distB="0" distL="0" distR="0" wp14:anchorId="341B9635" wp14:editId="364885F6">
                <wp:extent cx="5731510" cy="891540"/>
                <wp:effectExtent l="0" t="0" r="2540" b="22860"/>
                <wp:docPr id="154559863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89257532" name="مجموعة 47"/>
                        <wpg:cNvGrpSpPr/>
                        <wpg:grpSpPr>
                          <a:xfrm>
                            <a:off x="0" y="0"/>
                            <a:ext cx="5731510" cy="895351"/>
                            <a:chOff x="0" y="0"/>
                            <a:chExt cx="5878196" cy="918845"/>
                          </a:xfrm>
                        </wpg:grpSpPr>
                        <wpg:grpSp>
                          <wpg:cNvPr id="904376650" name="مجموعة 48"/>
                          <wpg:cNvGrpSpPr/>
                          <wpg:grpSpPr>
                            <a:xfrm>
                              <a:off x="0" y="0"/>
                              <a:ext cx="5878196" cy="918845"/>
                              <a:chOff x="0" y="0"/>
                              <a:chExt cx="6240348" cy="919070"/>
                            </a:xfrm>
                          </wpg:grpSpPr>
                          <wpg:grpSp>
                            <wpg:cNvPr id="577049069" name="مجموعة 49"/>
                            <wpg:cNvGrpSpPr/>
                            <wpg:grpSpPr>
                              <a:xfrm>
                                <a:off x="0" y="169208"/>
                                <a:ext cx="5433072" cy="580613"/>
                                <a:chOff x="0" y="169208"/>
                                <a:chExt cx="5433072" cy="580613"/>
                              </a:xfrm>
                            </wpg:grpSpPr>
                            <wps:wsp>
                              <wps:cNvPr id="10646389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855450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76528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1131955" name="مربع نص 41"/>
                          <wps:cNvSpPr txBox="1"/>
                          <wps:spPr>
                            <a:xfrm>
                              <a:off x="204466" y="257055"/>
                              <a:ext cx="4615440" cy="389397"/>
                            </a:xfrm>
                            <a:prstGeom prst="rect">
                              <a:avLst/>
                            </a:prstGeom>
                            <a:noFill/>
                          </wps:spPr>
                          <wps:txbx>
                            <w:txbxContent>
                              <w:p w14:paraId="6E24C3D3" w14:textId="6C0412BE"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المتابعة والتقييم</w:t>
                                </w:r>
                              </w:p>
                            </w:txbxContent>
                          </wps:txbx>
                          <wps:bodyPr wrap="square" rtlCol="1">
                            <a:spAutoFit/>
                          </wps:bodyPr>
                        </wps:wsp>
                      </wpg:grpSp>
                      <pic:pic xmlns:pic="http://schemas.openxmlformats.org/drawingml/2006/picture">
                        <pic:nvPicPr>
                          <pic:cNvPr id="991757624"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41B9635" id="_x0000_s129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E35hjGZBwAA+R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12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">
                  <v:group id="_x0000_s12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">
                    <v:group id="_x0000_s12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">
                      <v:shape id="شكل حر 50" o:spid="_x0000_s12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" fillcolor="#a5a5a5 [2092]" stroked="f" strokeweight="1pt">
                        <v:stroke joinstyle="miter"/>
                      </v:roundrect>
                    </v:group>
                    <v:oval id="شكل بيضاوي 52" o:spid="_x0000_s12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" filled="f" strokecolor="#168489" strokeweight="1pt">
                      <v:stroke joinstyle="miter"/>
                    </v:oval>
                  </v:group>
                  <v:shape id="مربع نص 41" o:spid="_x0000_s130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" filled="f" stroked="f">
                    <v:textbox style="mso-fit-shape-to-text:t">
                      <w:txbxContent>
                        <w:p w14:paraId="6E24C3D3" w14:textId="6C0412BE"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المتابعة والتقييم</w:t>
                          </w:r>
                        </w:p>
                      </w:txbxContent>
                    </v:textbox>
                  </v:shape>
                </v:group>
                <v:shape id="صورة 54" o:spid="_x0000_s130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">
                  <v:imagedata r:id="rId90" o:title=""/>
                </v:shape>
                <w10:anchorlock/>
              </v:group>
            </w:pict>
          </mc:Fallback>
        </mc:AlternateContent>
      </w:r>
    </w:p>
    <w:p w14:paraId="4EB4C795" w14:textId="1E9D47F2"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مراقبة أداء الفريق وضمان الالتزام بالمعايير.</w:t>
      </w:r>
    </w:p>
    <w:p w14:paraId="085986AF" w14:textId="454C7291"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تقييم نتائج العمل وتحديد مجالات التحسين.</w:t>
      </w:r>
    </w:p>
    <w:p w14:paraId="6D909C19" w14:textId="36D7CD89" w:rsidR="007A36FD" w:rsidRDefault="007A36FD" w:rsidP="007A36FD">
      <w:pPr>
        <w:spacing w:line="259" w:lineRule="auto"/>
        <w:rPr>
          <w:rFonts w:ascii="Sakkal Majalla" w:hAnsi="Sakkal Majalla"/>
          <w:sz w:val="34"/>
          <w:rtl/>
        </w:rPr>
      </w:pPr>
      <w:r w:rsidRPr="007A36FD">
        <w:rPr>
          <w:rFonts w:ascii="Sakkal Majalla" w:hAnsi="Sakkal Majalla"/>
          <w:sz w:val="34"/>
          <w:rtl/>
        </w:rPr>
        <w:t>- تقديم التغذية الراجعة البنّاءة بشكل منتظم.</w:t>
      </w:r>
    </w:p>
    <w:p w14:paraId="42E839FC" w14:textId="1ADE8A4F" w:rsidR="00A147EE" w:rsidRPr="007A36FD" w:rsidRDefault="00A147EE" w:rsidP="007A36F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666CB6D0" wp14:editId="521B8771">
                <wp:extent cx="5731510" cy="891540"/>
                <wp:effectExtent l="0" t="0" r="2540" b="22860"/>
                <wp:docPr id="72332731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86807488" name="مجموعة 47"/>
                        <wpg:cNvGrpSpPr/>
                        <wpg:grpSpPr>
                          <a:xfrm>
                            <a:off x="0" y="0"/>
                            <a:ext cx="5731510" cy="895351"/>
                            <a:chOff x="0" y="0"/>
                            <a:chExt cx="5878196" cy="918845"/>
                          </a:xfrm>
                        </wpg:grpSpPr>
                        <wpg:grpSp>
                          <wpg:cNvPr id="746410500" name="مجموعة 48"/>
                          <wpg:cNvGrpSpPr/>
                          <wpg:grpSpPr>
                            <a:xfrm>
                              <a:off x="0" y="0"/>
                              <a:ext cx="5878196" cy="918845"/>
                              <a:chOff x="0" y="0"/>
                              <a:chExt cx="6240348" cy="919070"/>
                            </a:xfrm>
                          </wpg:grpSpPr>
                          <wpg:grpSp>
                            <wpg:cNvPr id="1942059546" name="مجموعة 49"/>
                            <wpg:cNvGrpSpPr/>
                            <wpg:grpSpPr>
                              <a:xfrm>
                                <a:off x="0" y="169208"/>
                                <a:ext cx="5433072" cy="580613"/>
                                <a:chOff x="0" y="169208"/>
                                <a:chExt cx="5433072" cy="580613"/>
                              </a:xfrm>
                            </wpg:grpSpPr>
                            <wps:wsp>
                              <wps:cNvPr id="3682318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819652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938492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37072543" name="مربع نص 41"/>
                          <wps:cNvSpPr txBox="1"/>
                          <wps:spPr>
                            <a:xfrm>
                              <a:off x="204466" y="257055"/>
                              <a:ext cx="4615440" cy="389397"/>
                            </a:xfrm>
                            <a:prstGeom prst="rect">
                              <a:avLst/>
                            </a:prstGeom>
                            <a:noFill/>
                          </wps:spPr>
                          <wps:txbx>
                            <w:txbxContent>
                              <w:p w14:paraId="62054F2A" w14:textId="061FA8CF"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التحفيز وبناء الفريق</w:t>
                                </w:r>
                              </w:p>
                            </w:txbxContent>
                          </wps:txbx>
                          <wps:bodyPr wrap="square" rtlCol="1">
                            <a:spAutoFit/>
                          </wps:bodyPr>
                        </wps:wsp>
                      </wpg:grpSp>
                      <pic:pic xmlns:pic="http://schemas.openxmlformats.org/drawingml/2006/picture">
                        <pic:nvPicPr>
                          <pic:cNvPr id="1074821076"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66CB6D0" id="_x0000_s130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c9jD7aEHAAD3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13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">
                  <v:group id="_x0000_s13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">
                    <v:group id="_x0000_s13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">
                      <v:shape id="شكل حر 50" o:spid="_x0000_s13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" fillcolor="#a5a5a5 [2092]" stroked="f" strokeweight="1pt">
                        <v:stroke joinstyle="miter"/>
                      </v:roundrect>
                    </v:group>
                    <v:oval id="شكل بيضاوي 52" o:spid="_x0000_s13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" filled="f" strokecolor="#168489" strokeweight="1pt">
                      <v:stroke joinstyle="miter"/>
                    </v:oval>
                  </v:group>
                  <v:shape id="مربع نص 41" o:spid="_x0000_s130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" filled="f" stroked="f">
                    <v:textbox style="mso-fit-shape-to-text:t">
                      <w:txbxContent>
                        <w:p w14:paraId="62054F2A" w14:textId="061FA8CF"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التحفيز وبناء الفريق</w:t>
                          </w:r>
                        </w:p>
                      </w:txbxContent>
                    </v:textbox>
                  </v:shape>
                </v:group>
                <v:shape id="صورة 54" o:spid="_x0000_s13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">
                  <v:imagedata r:id="rId90" o:title=""/>
                </v:shape>
                <w10:anchorlock/>
              </v:group>
            </w:pict>
          </mc:Fallback>
        </mc:AlternateContent>
      </w:r>
    </w:p>
    <w:p w14:paraId="1663AD8E"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خلق بيئة عمل إيجابية ومحفّزة.</w:t>
      </w:r>
    </w:p>
    <w:p w14:paraId="0905CDB2"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بناء روح الفريق والتعاون بين الأعضاء.</w:t>
      </w:r>
    </w:p>
    <w:p w14:paraId="3EB0E67A"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تعزيز الالتزام والحماس تجاه العمل.</w:t>
      </w:r>
    </w:p>
    <w:p w14:paraId="633537C2" w14:textId="607BC1C5" w:rsidR="00A147EE" w:rsidRPr="007A36FD" w:rsidRDefault="00A147EE" w:rsidP="007A36F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6C580E8" wp14:editId="5B592A61">
                <wp:extent cx="5731510" cy="891540"/>
                <wp:effectExtent l="0" t="0" r="2540" b="22860"/>
                <wp:docPr id="85121133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88567469" name="مجموعة 47"/>
                        <wpg:cNvGrpSpPr/>
                        <wpg:grpSpPr>
                          <a:xfrm>
                            <a:off x="0" y="0"/>
                            <a:ext cx="5731510" cy="895351"/>
                            <a:chOff x="0" y="0"/>
                            <a:chExt cx="5878196" cy="918845"/>
                          </a:xfrm>
                        </wpg:grpSpPr>
                        <wpg:grpSp>
                          <wpg:cNvPr id="1496568932" name="مجموعة 48"/>
                          <wpg:cNvGrpSpPr/>
                          <wpg:grpSpPr>
                            <a:xfrm>
                              <a:off x="0" y="0"/>
                              <a:ext cx="5878196" cy="918845"/>
                              <a:chOff x="0" y="0"/>
                              <a:chExt cx="6240348" cy="919070"/>
                            </a:xfrm>
                          </wpg:grpSpPr>
                          <wpg:grpSp>
                            <wpg:cNvPr id="971184724" name="مجموعة 49"/>
                            <wpg:cNvGrpSpPr/>
                            <wpg:grpSpPr>
                              <a:xfrm>
                                <a:off x="0" y="169208"/>
                                <a:ext cx="5433072" cy="580613"/>
                                <a:chOff x="0" y="169208"/>
                                <a:chExt cx="5433072" cy="580613"/>
                              </a:xfrm>
                            </wpg:grpSpPr>
                            <wps:wsp>
                              <wps:cNvPr id="13059085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21257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539809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9788995" name="مربع نص 41"/>
                          <wps:cNvSpPr txBox="1"/>
                          <wps:spPr>
                            <a:xfrm>
                              <a:off x="204466" y="257055"/>
                              <a:ext cx="4615440" cy="389397"/>
                            </a:xfrm>
                            <a:prstGeom prst="rect">
                              <a:avLst/>
                            </a:prstGeom>
                            <a:noFill/>
                          </wps:spPr>
                          <wps:txbx>
                            <w:txbxContent>
                              <w:p w14:paraId="0BA8EA8B" w14:textId="30E79815"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حل المشكلات وإدارة الصراعات</w:t>
                                </w:r>
                              </w:p>
                            </w:txbxContent>
                          </wps:txbx>
                          <wps:bodyPr wrap="square" rtlCol="1">
                            <a:spAutoFit/>
                          </wps:bodyPr>
                        </wps:wsp>
                      </wpg:grpSp>
                      <pic:pic xmlns:pic="http://schemas.openxmlformats.org/drawingml/2006/picture">
                        <pic:nvPicPr>
                          <pic:cNvPr id="643789403"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6C580E8" id="_x0000_s131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bAh7GcBwAA9x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3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">
                  <v:group id="_x0000_s13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">
                    <v:group id="_x0000_s13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">
                      <v:shape id="شكل حر 50" o:spid="_x0000_s13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" fillcolor="#a5a5a5 [2092]" stroked="f" strokeweight="1pt">
                        <v:stroke joinstyle="miter"/>
                      </v:roundrect>
                    </v:group>
                    <v:oval id="شكل بيضاوي 52" o:spid="_x0000_s13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" filled="f" strokecolor="#168489" strokeweight="1pt">
                      <v:stroke joinstyle="miter"/>
                    </v:oval>
                  </v:group>
                  <v:shape id="مربع نص 41" o:spid="_x0000_s131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" filled="f" stroked="f">
                    <v:textbox style="mso-fit-shape-to-text:t">
                      <w:txbxContent>
                        <w:p w14:paraId="0BA8EA8B" w14:textId="30E79815"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حل المشكلات وإدارة الصراعات</w:t>
                          </w:r>
                        </w:p>
                      </w:txbxContent>
                    </v:textbox>
                  </v:shape>
                </v:group>
                <v:shape id="صورة 54" o:spid="_x0000_s13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">
                  <v:imagedata r:id="rId90" o:title=""/>
                </v:shape>
                <w10:anchorlock/>
              </v:group>
            </w:pict>
          </mc:Fallback>
        </mc:AlternateContent>
      </w:r>
    </w:p>
    <w:p w14:paraId="01D03EAE" w14:textId="7012A239" w:rsidR="007A36FD" w:rsidRPr="007A36FD" w:rsidRDefault="00C1173D"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22528" behindDoc="0" locked="0" layoutInCell="1" allowOverlap="1" wp14:anchorId="00F7EDFF" wp14:editId="0D23C206">
            <wp:simplePos x="0" y="0"/>
            <wp:positionH relativeFrom="column">
              <wp:posOffset>845820</wp:posOffset>
            </wp:positionH>
            <wp:positionV relativeFrom="paragraph">
              <wp:posOffset>10795</wp:posOffset>
            </wp:positionV>
            <wp:extent cx="1070610" cy="863600"/>
            <wp:effectExtent l="0" t="0" r="0" b="0"/>
            <wp:wrapSquare wrapText="bothSides"/>
            <wp:docPr id="458891182" name="صورة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891182" name="صورة 458891182"/>
                    <pic:cNvPicPr/>
                  </pic:nvPicPr>
                  <pic:blipFill>
                    <a:blip r:embed="rId101">
                      <a:extLst>
                        <a:ext uri="{28A0092B-C50C-407E-A947-70E740481C1C}">
                          <a14:useLocalDpi xmlns:a14="http://schemas.microsoft.com/office/drawing/2010/main" val="0"/>
                        </a:ext>
                      </a:extLst>
                    </a:blip>
                    <a:stretch>
                      <a:fillRect/>
                    </a:stretch>
                  </pic:blipFill>
                  <pic:spPr>
                    <a:xfrm>
                      <a:off x="0" y="0"/>
                      <a:ext cx="1070610" cy="863600"/>
                    </a:xfrm>
                    <a:prstGeom prst="rect">
                      <a:avLst/>
                    </a:prstGeom>
                  </pic:spPr>
                </pic:pic>
              </a:graphicData>
            </a:graphic>
          </wp:anchor>
        </w:drawing>
      </w:r>
      <w:r w:rsidR="007A36FD" w:rsidRPr="007A36FD">
        <w:rPr>
          <w:rFonts w:ascii="Sakkal Majalla" w:hAnsi="Sakkal Majalla"/>
          <w:sz w:val="34"/>
          <w:rtl/>
        </w:rPr>
        <w:t>- تحديد المشكلات والتحديات في مراحلها المبكرة.</w:t>
      </w:r>
    </w:p>
    <w:p w14:paraId="2D015D66" w14:textId="352BE590"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معالجة الخلافات والصراعات بطريقة بنّاءة.</w:t>
      </w:r>
      <w:r w:rsidR="00C1173D" w:rsidRPr="00C1173D">
        <w:rPr>
          <w:rFonts w:ascii="Sakkal Majalla" w:hAnsi="Sakkal Majalla"/>
          <w:noProof/>
          <w:sz w:val="34"/>
          <w:rtl/>
          <w:lang w:val="ar-SA"/>
        </w:rPr>
        <w:t xml:space="preserve"> </w:t>
      </w:r>
    </w:p>
    <w:p w14:paraId="2868D0C6"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تشجيع الحوار المفتوح والبحث عن حلول مشتركة.</w:t>
      </w:r>
    </w:p>
    <w:p w14:paraId="6898F7D9" w14:textId="3072BECF" w:rsidR="00A147EE" w:rsidRPr="007A36FD" w:rsidRDefault="00A147EE" w:rsidP="007A36F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D0EDB39" wp14:editId="28E891A7">
                <wp:extent cx="5731510" cy="891540"/>
                <wp:effectExtent l="0" t="0" r="2540" b="22860"/>
                <wp:docPr id="18077108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49145005" name="مجموعة 47"/>
                        <wpg:cNvGrpSpPr/>
                        <wpg:grpSpPr>
                          <a:xfrm>
                            <a:off x="0" y="0"/>
                            <a:ext cx="5731510" cy="895351"/>
                            <a:chOff x="0" y="0"/>
                            <a:chExt cx="5878196" cy="918845"/>
                          </a:xfrm>
                        </wpg:grpSpPr>
                        <wpg:grpSp>
                          <wpg:cNvPr id="1080798724" name="مجموعة 48"/>
                          <wpg:cNvGrpSpPr/>
                          <wpg:grpSpPr>
                            <a:xfrm>
                              <a:off x="0" y="0"/>
                              <a:ext cx="5878196" cy="918845"/>
                              <a:chOff x="0" y="0"/>
                              <a:chExt cx="6240348" cy="919070"/>
                            </a:xfrm>
                          </wpg:grpSpPr>
                          <wpg:grpSp>
                            <wpg:cNvPr id="1855877843" name="مجموعة 49"/>
                            <wpg:cNvGrpSpPr/>
                            <wpg:grpSpPr>
                              <a:xfrm>
                                <a:off x="0" y="169208"/>
                                <a:ext cx="5433072" cy="580613"/>
                                <a:chOff x="0" y="169208"/>
                                <a:chExt cx="5433072" cy="580613"/>
                              </a:xfrm>
                            </wpg:grpSpPr>
                            <wps:wsp>
                              <wps:cNvPr id="7155538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633400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132946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8880871" name="مربع نص 41"/>
                          <wps:cNvSpPr txBox="1"/>
                          <wps:spPr>
                            <a:xfrm>
                              <a:off x="204466" y="257055"/>
                              <a:ext cx="4615440" cy="389397"/>
                            </a:xfrm>
                            <a:prstGeom prst="rect">
                              <a:avLst/>
                            </a:prstGeom>
                            <a:noFill/>
                          </wps:spPr>
                          <wps:txbx>
                            <w:txbxContent>
                              <w:p w14:paraId="4F69310C" w14:textId="0DB302A2"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التمثيل والتنسيق</w:t>
                                </w:r>
                              </w:p>
                            </w:txbxContent>
                          </wps:txbx>
                          <wps:bodyPr wrap="square" rtlCol="1">
                            <a:spAutoFit/>
                          </wps:bodyPr>
                        </wps:wsp>
                      </wpg:grpSp>
                      <pic:pic xmlns:pic="http://schemas.openxmlformats.org/drawingml/2006/picture">
                        <pic:nvPicPr>
                          <pic:cNvPr id="168276453"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D0EDB39" id="_x0000_s132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iux2cBwAA+B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3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">
                  <v:group id="_x0000_s13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">
                    <v:group id="_x0000_s13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">
                      <v:shape id="شكل حر 50" o:spid="_x0000_s13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" fillcolor="#a5a5a5 [2092]" stroked="f" strokeweight="1pt">
                        <v:stroke joinstyle="miter"/>
                      </v:roundrect>
                    </v:group>
                    <v:oval id="شكل بيضاوي 52" o:spid="_x0000_s13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" filled="f" strokecolor="#168489" strokeweight="1pt">
                      <v:stroke joinstyle="miter"/>
                    </v:oval>
                  </v:group>
                  <v:shape id="مربع نص 41" o:spid="_x0000_s132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" filled="f" stroked="f">
                    <v:textbox style="mso-fit-shape-to-text:t">
                      <w:txbxContent>
                        <w:p w14:paraId="4F69310C" w14:textId="0DB302A2"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التمثيل والتنسيق</w:t>
                          </w:r>
                        </w:p>
                      </w:txbxContent>
                    </v:textbox>
                  </v:shape>
                </v:group>
                <v:shape id="صورة 54" o:spid="_x0000_s132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">
                  <v:imagedata r:id="rId90" o:title=""/>
                </v:shape>
                <w10:anchorlock/>
              </v:group>
            </w:pict>
          </mc:Fallback>
        </mc:AlternateContent>
      </w:r>
    </w:p>
    <w:p w14:paraId="1319908E"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lastRenderedPageBreak/>
        <w:t>- تمثيل الفريق أمام الإدارة العليا ونقل احتياجاتهم ومقترحاتهم.</w:t>
      </w:r>
    </w:p>
    <w:p w14:paraId="56CB521B"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التنسيق مع الأقسام والإدارات الأخرى.</w:t>
      </w:r>
    </w:p>
    <w:p w14:paraId="5119AA54"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ترجمة توجيهات الإدارة العليا إلى إجراءات عملية.</w:t>
      </w:r>
    </w:p>
    <w:p w14:paraId="14D587EA" w14:textId="5FA84BAC" w:rsidR="00A147EE" w:rsidRPr="007A36FD" w:rsidRDefault="00A147EE" w:rsidP="00C1173D">
      <w:pPr>
        <w:keepNext/>
        <w:pageBreakBefore/>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566C022A" wp14:editId="33B3BB43">
                <wp:extent cx="5731510" cy="891540"/>
                <wp:effectExtent l="0" t="0" r="2540" b="22860"/>
                <wp:docPr id="64673122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20285463" name="مجموعة 47"/>
                        <wpg:cNvGrpSpPr/>
                        <wpg:grpSpPr>
                          <a:xfrm>
                            <a:off x="0" y="0"/>
                            <a:ext cx="5731510" cy="895351"/>
                            <a:chOff x="0" y="0"/>
                            <a:chExt cx="5878196" cy="918845"/>
                          </a:xfrm>
                        </wpg:grpSpPr>
                        <wpg:grpSp>
                          <wpg:cNvPr id="1644673522" name="مجموعة 48"/>
                          <wpg:cNvGrpSpPr/>
                          <wpg:grpSpPr>
                            <a:xfrm>
                              <a:off x="0" y="0"/>
                              <a:ext cx="5878196" cy="918845"/>
                              <a:chOff x="0" y="0"/>
                              <a:chExt cx="6240348" cy="919070"/>
                            </a:xfrm>
                          </wpg:grpSpPr>
                          <wpg:grpSp>
                            <wpg:cNvPr id="262121609" name="مجموعة 49"/>
                            <wpg:cNvGrpSpPr/>
                            <wpg:grpSpPr>
                              <a:xfrm>
                                <a:off x="0" y="169208"/>
                                <a:ext cx="5433072" cy="580613"/>
                                <a:chOff x="0" y="169208"/>
                                <a:chExt cx="5433072" cy="580613"/>
                              </a:xfrm>
                            </wpg:grpSpPr>
                            <wps:wsp>
                              <wps:cNvPr id="16734173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838312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37778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8119299" name="مربع نص 41"/>
                          <wps:cNvSpPr txBox="1"/>
                          <wps:spPr>
                            <a:xfrm>
                              <a:off x="204466" y="257055"/>
                              <a:ext cx="4615440" cy="389397"/>
                            </a:xfrm>
                            <a:prstGeom prst="rect">
                              <a:avLst/>
                            </a:prstGeom>
                            <a:noFill/>
                          </wps:spPr>
                          <wps:txbx>
                            <w:txbxContent>
                              <w:p w14:paraId="5ECBD8C6" w14:textId="490F3A0A"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إدارة التغيير والتطوير</w:t>
                                </w:r>
                              </w:p>
                            </w:txbxContent>
                          </wps:txbx>
                          <wps:bodyPr wrap="square" rtlCol="1">
                            <a:spAutoFit/>
                          </wps:bodyPr>
                        </wps:wsp>
                      </wpg:grpSp>
                      <pic:pic xmlns:pic="http://schemas.openxmlformats.org/drawingml/2006/picture">
                        <pic:nvPicPr>
                          <pic:cNvPr id="319593801"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66C022A" id="_x0000_s132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9le8NpsHAAD5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13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">
                  <v:group id="_x0000_s13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">
                    <v:group id="_x0000_s13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">
                      <v:shape id="شكل حر 50" o:spid="_x0000_s13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" fillcolor="#a5a5a5 [2092]" stroked="f" strokeweight="1pt">
                        <v:stroke joinstyle="miter"/>
                      </v:roundrect>
                    </v:group>
                    <v:oval id="شكل بيضاوي 52" o:spid="_x0000_s13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" filled="f" strokecolor="#168489" strokeweight="1pt">
                      <v:stroke joinstyle="miter"/>
                    </v:oval>
                  </v:group>
                  <v:shape id="مربع نص 41" o:spid="_x0000_s133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" filled="f" stroked="f">
                    <v:textbox style="mso-fit-shape-to-text:t">
                      <w:txbxContent>
                        <w:p w14:paraId="5ECBD8C6" w14:textId="490F3A0A"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إدارة التغيير والتطوير</w:t>
                          </w:r>
                        </w:p>
                      </w:txbxContent>
                    </v:textbox>
                  </v:shape>
                </v:group>
                <v:shape id="صورة 54" o:spid="_x0000_s133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">
                  <v:imagedata r:id="rId90" o:title=""/>
                </v:shape>
                <w10:anchorlock/>
              </v:group>
            </w:pict>
          </mc:Fallback>
        </mc:AlternateContent>
      </w:r>
    </w:p>
    <w:p w14:paraId="2EFFA5F9" w14:textId="2139C6E1" w:rsidR="007A36FD" w:rsidRPr="007A36FD" w:rsidRDefault="00C1173D"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24576" behindDoc="0" locked="0" layoutInCell="1" allowOverlap="1" wp14:anchorId="0ACD6EFF" wp14:editId="1651DB6D">
            <wp:simplePos x="0" y="0"/>
            <wp:positionH relativeFrom="column">
              <wp:posOffset>384175</wp:posOffset>
            </wp:positionH>
            <wp:positionV relativeFrom="paragraph">
              <wp:posOffset>90170</wp:posOffset>
            </wp:positionV>
            <wp:extent cx="1217930" cy="850900"/>
            <wp:effectExtent l="0" t="0" r="1270" b="6350"/>
            <wp:wrapSquare wrapText="bothSides"/>
            <wp:docPr id="1564633533" name="صورة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633533" name="صورة 1564633533"/>
                    <pic:cNvPicPr/>
                  </pic:nvPicPr>
                  <pic:blipFill>
                    <a:blip r:embed="rId102">
                      <a:extLst>
                        <a:ext uri="{28A0092B-C50C-407E-A947-70E740481C1C}">
                          <a14:useLocalDpi xmlns:a14="http://schemas.microsoft.com/office/drawing/2010/main" val="0"/>
                        </a:ext>
                      </a:extLst>
                    </a:blip>
                    <a:stretch>
                      <a:fillRect/>
                    </a:stretch>
                  </pic:blipFill>
                  <pic:spPr>
                    <a:xfrm>
                      <a:off x="0" y="0"/>
                      <a:ext cx="1217930" cy="850900"/>
                    </a:xfrm>
                    <a:prstGeom prst="rect">
                      <a:avLst/>
                    </a:prstGeom>
                  </pic:spPr>
                </pic:pic>
              </a:graphicData>
            </a:graphic>
            <wp14:sizeRelH relativeFrom="margin">
              <wp14:pctWidth>0</wp14:pctWidth>
            </wp14:sizeRelH>
            <wp14:sizeRelV relativeFrom="margin">
              <wp14:pctHeight>0</wp14:pctHeight>
            </wp14:sizeRelV>
          </wp:anchor>
        </w:drawing>
      </w:r>
      <w:r w:rsidR="007A36FD" w:rsidRPr="007A36FD">
        <w:rPr>
          <w:rFonts w:ascii="Sakkal Majalla" w:hAnsi="Sakkal Majalla"/>
          <w:sz w:val="34"/>
          <w:rtl/>
        </w:rPr>
        <w:t>- قيادة جهود التغيير والتطوير ضمن نطاق مسؤوليته.</w:t>
      </w:r>
    </w:p>
    <w:p w14:paraId="208F1B73" w14:textId="36FE7DAF"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مساعدة الفريق على التكيّف مع المتغيرات.</w:t>
      </w:r>
    </w:p>
    <w:p w14:paraId="2D1CC406" w14:textId="6FA17CB3"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المساهمة في تحسين العمليات وتطوير الأساليب.</w:t>
      </w:r>
    </w:p>
    <w:p w14:paraId="4398EB54" w14:textId="032B0BC1" w:rsidR="007A36FD" w:rsidRPr="007A36FD" w:rsidRDefault="00C1173D" w:rsidP="00D26E98">
      <w:pPr>
        <w:keepNext/>
        <w:rPr>
          <w:rFonts w:ascii="Sakkal Majalla" w:hAnsi="Sakkal Majalla"/>
          <w:sz w:val="34"/>
          <w:rtl/>
        </w:rPr>
      </w:pPr>
      <w:r w:rsidRPr="002A078C">
        <w:rPr>
          <w:rFonts w:ascii="Sakkal Majalla" w:hAnsi="Sakkal Majalla"/>
          <w:noProof/>
          <w:color w:val="002060"/>
          <w:sz w:val="34"/>
          <w:lang w:bidi="ar-SY"/>
        </w:rPr>
        <mc:AlternateContent>
          <mc:Choice Requires="wpg">
            <w:drawing>
              <wp:inline distT="0" distB="0" distL="0" distR="0" wp14:anchorId="256EAF9A" wp14:editId="109C718F">
                <wp:extent cx="5731510" cy="895350"/>
                <wp:effectExtent l="0" t="0" r="21590" b="19050"/>
                <wp:docPr id="184758478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09552483" name="صورة 38"/>
                          <pic:cNvPicPr/>
                        </pic:nvPicPr>
                        <pic:blipFill>
                          <a:blip r:embed="rId6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63404612" name="مجموعة 39"/>
                        <wpg:cNvGrpSpPr/>
                        <wpg:grpSpPr>
                          <a:xfrm>
                            <a:off x="0" y="0"/>
                            <a:ext cx="5731510" cy="895350"/>
                            <a:chOff x="0" y="0"/>
                            <a:chExt cx="5878196" cy="918845"/>
                          </a:xfrm>
                        </wpg:grpSpPr>
                        <wpg:grpSp>
                          <wpg:cNvPr id="1623067491" name="مجموعة 40"/>
                          <wpg:cNvGrpSpPr/>
                          <wpg:grpSpPr>
                            <a:xfrm>
                              <a:off x="0" y="0"/>
                              <a:ext cx="5878196" cy="918845"/>
                              <a:chOff x="0" y="0"/>
                              <a:chExt cx="6240348" cy="919070"/>
                            </a:xfrm>
                          </wpg:grpSpPr>
                          <wpg:grpSp>
                            <wpg:cNvPr id="1318834987" name="مجموعة 41"/>
                            <wpg:cNvGrpSpPr/>
                            <wpg:grpSpPr>
                              <a:xfrm>
                                <a:off x="0" y="169208"/>
                                <a:ext cx="5433072" cy="580613"/>
                                <a:chOff x="0" y="169208"/>
                                <a:chExt cx="5433072" cy="580613"/>
                              </a:xfrm>
                            </wpg:grpSpPr>
                            <wps:wsp>
                              <wps:cNvPr id="131526469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7212087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8605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82582168" name="مربع نص 41"/>
                          <wps:cNvSpPr txBox="1"/>
                          <wps:spPr>
                            <a:xfrm>
                              <a:off x="204484" y="257055"/>
                              <a:ext cx="4616071" cy="387740"/>
                            </a:xfrm>
                            <a:prstGeom prst="rect">
                              <a:avLst/>
                            </a:prstGeom>
                            <a:noFill/>
                          </wps:spPr>
                          <wps:txbx>
                            <w:txbxContent>
                              <w:p w14:paraId="6EFB9D5E" w14:textId="60491904" w:rsidR="00C1173D" w:rsidRDefault="00C1173D" w:rsidP="00C1173D">
                                <w:pPr>
                                  <w:rPr>
                                    <w:rFonts w:eastAsia="Calibri" w:hAnsi="Adobe Arabic" w:cs="Adobe Arabic"/>
                                    <w:b/>
                                    <w:bCs/>
                                    <w:color w:val="FFFFFF"/>
                                    <w:kern w:val="24"/>
                                    <w:sz w:val="36"/>
                                    <w:szCs w:val="36"/>
                                    <w:lang w:bidi="ar-EG"/>
                                  </w:rPr>
                                </w:pPr>
                                <w:r w:rsidRPr="00C1173D">
                                  <w:rPr>
                                    <w:rFonts w:eastAsia="Calibri" w:hAnsi="Adobe Arabic" w:cs="Adobe Arabic"/>
                                    <w:b/>
                                    <w:bCs/>
                                    <w:color w:val="FFFFFF"/>
                                    <w:kern w:val="24"/>
                                    <w:sz w:val="36"/>
                                    <w:szCs w:val="36"/>
                                    <w:rtl/>
                                    <w:lang w:bidi="ar-EG"/>
                                  </w:rPr>
                                  <w:t>أخلاقيّات القيادة والمسؤولية المهنية</w:t>
                                </w:r>
                              </w:p>
                            </w:txbxContent>
                          </wps:txbx>
                          <wps:bodyPr wrap="square" rtlCol="1">
                            <a:spAutoFit/>
                          </wps:bodyPr>
                        </wps:wsp>
                      </wpg:grpSp>
                    </wpg:wgp>
                  </a:graphicData>
                </a:graphic>
              </wp:inline>
            </w:drawing>
          </mc:Choice>
          <mc:Fallback>
            <w:pict>
              <v:group w14:anchorId="256EAF9A" id="_x0000_s133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">
                <v:shape id="صورة 38" o:spid="_x0000_s133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">
                  <v:imagedata r:id="rId64" o:title=""/>
                </v:shape>
                <v:group id="مجموعة 39" o:spid="_x0000_s134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">
                  <v:group id="مجموعة 40" o:spid="_x0000_s134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">
                    <v:group id="مجموعة 41" o:spid="_x0000_s134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">
                      <v:shape id="شكل حر 42" o:spid="_x0000_s134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34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" fillcolor="#168489" stroked="f" strokeweight="1pt">
                        <v:stroke joinstyle="miter"/>
                      </v:roundrect>
                    </v:group>
                    <v:oval id="شكل بيضاوي 44" o:spid="_x0000_s134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" filled="f" strokecolor="#a5a5a5 [2092]" strokeweight="1pt">
                      <v:stroke joinstyle="miter"/>
                    </v:oval>
                  </v:group>
                  <v:shape id="مربع نص 41" o:spid="_x0000_s134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" filled="f" stroked="f">
                    <v:textbox style="mso-fit-shape-to-text:t">
                      <w:txbxContent>
                        <w:p w14:paraId="6EFB9D5E" w14:textId="60491904" w:rsidR="00C1173D" w:rsidRDefault="00C1173D" w:rsidP="00C1173D">
                          <w:pPr>
                            <w:rPr>
                              <w:rFonts w:eastAsia="Calibri" w:hAnsi="Adobe Arabic" w:cs="Adobe Arabic"/>
                              <w:b/>
                              <w:bCs/>
                              <w:color w:val="FFFFFF"/>
                              <w:kern w:val="24"/>
                              <w:sz w:val="36"/>
                              <w:szCs w:val="36"/>
                              <w:lang w:bidi="ar-EG"/>
                            </w:rPr>
                          </w:pPr>
                          <w:r w:rsidRPr="00C1173D">
                            <w:rPr>
                              <w:rFonts w:eastAsia="Calibri" w:hAnsi="Adobe Arabic" w:cs="Adobe Arabic"/>
                              <w:b/>
                              <w:bCs/>
                              <w:color w:val="FFFFFF"/>
                              <w:kern w:val="24"/>
                              <w:sz w:val="36"/>
                              <w:szCs w:val="36"/>
                              <w:rtl/>
                              <w:lang w:bidi="ar-EG"/>
                            </w:rPr>
                            <w:t>أخلاقيّات القيادة والمسؤولية المهنية</w:t>
                          </w:r>
                        </w:p>
                      </w:txbxContent>
                    </v:textbox>
                  </v:shape>
                </v:group>
                <w10:anchorlock/>
              </v:group>
            </w:pict>
          </mc:Fallback>
        </mc:AlternateContent>
      </w:r>
    </w:p>
    <w:p w14:paraId="09870998" w14:textId="273CA10D" w:rsidR="00C1173D" w:rsidRDefault="007A36FD" w:rsidP="00C1173D">
      <w:pPr>
        <w:spacing w:line="259" w:lineRule="auto"/>
        <w:rPr>
          <w:rFonts w:ascii="Sakkal Majalla" w:hAnsi="Sakkal Majalla"/>
          <w:sz w:val="34"/>
          <w:rtl/>
        </w:rPr>
      </w:pPr>
      <w:r w:rsidRPr="007A36FD">
        <w:rPr>
          <w:rFonts w:ascii="Sakkal Majalla" w:hAnsi="Sakkal Majalla"/>
          <w:sz w:val="34"/>
          <w:rtl/>
        </w:rPr>
        <w:t>ت</w:t>
      </w:r>
      <w:r w:rsidRPr="007A36FD">
        <w:rPr>
          <w:rFonts w:ascii="Sakkal Majalla" w:hAnsi="Sakkal Majalla" w:hint="cs"/>
          <w:sz w:val="34"/>
          <w:rtl/>
        </w:rPr>
        <w:t>ُ</w:t>
      </w:r>
      <w:r w:rsidRPr="007A36FD">
        <w:rPr>
          <w:rFonts w:ascii="Sakkal Majalla" w:hAnsi="Sakkal Majalla"/>
          <w:sz w:val="34"/>
          <w:rtl/>
        </w:rPr>
        <w:t>عدّ الأخلاقيات جوهر القيادة الفعّالة، وأساس بناء ثقافة مؤسسية إيجابية. تشمل أخلاقيات القيادة والمسؤولية المهنية:</w:t>
      </w:r>
    </w:p>
    <w:p w14:paraId="746B2EBE" w14:textId="6D688028" w:rsidR="00C1173D" w:rsidRPr="007A36FD" w:rsidRDefault="00C1173D" w:rsidP="00C1173D">
      <w:pPr>
        <w:spacing w:line="259" w:lineRule="auto"/>
        <w:jc w:val="center"/>
        <w:rPr>
          <w:rFonts w:ascii="Sakkal Majalla" w:hAnsi="Sakkal Majalla"/>
          <w:sz w:val="34"/>
          <w:rtl/>
        </w:rPr>
      </w:pPr>
      <w:r w:rsidRPr="001B7476">
        <w:rPr>
          <w:rFonts w:ascii="Sakkal Majalla" w:hAnsi="Sakkal Majalla"/>
          <w:b/>
          <w:bCs/>
          <w:noProof/>
          <w:sz w:val="34"/>
        </w:rPr>
        <mc:AlternateContent>
          <mc:Choice Requires="wpg">
            <w:drawing>
              <wp:inline distT="0" distB="0" distL="0" distR="0" wp14:anchorId="5D0960B0" wp14:editId="342E35A0">
                <wp:extent cx="5742451" cy="1885929"/>
                <wp:effectExtent l="0" t="0" r="10795" b="0"/>
                <wp:docPr id="306104504" name="مجموعة 3"/>
                <wp:cNvGraphicFramePr/>
                <a:graphic xmlns:a="http://schemas.openxmlformats.org/drawingml/2006/main">
                  <a:graphicData uri="http://schemas.microsoft.com/office/word/2010/wordprocessingGroup">
                    <wpg:wgp>
                      <wpg:cNvGrpSpPr/>
                      <wpg:grpSpPr>
                        <a:xfrm>
                          <a:off x="0" y="0"/>
                          <a:ext cx="5742451" cy="1885929"/>
                          <a:chOff x="-279177" y="-67382"/>
                          <a:chExt cx="7467486" cy="2471713"/>
                        </a:xfrm>
                      </wpg:grpSpPr>
                      <wps:wsp>
                        <wps:cNvPr id="1342802266" name="Freeform: Shape 184"/>
                        <wps:cNvSpPr>
                          <a:spLocks/>
                        </wps:cNvSpPr>
                        <wps:spPr bwMode="auto">
                          <a:xfrm>
                            <a:off x="3950985" y="717724"/>
                            <a:ext cx="1087150" cy="608237"/>
                          </a:xfrm>
                          <a:custGeom>
                            <a:avLst/>
                            <a:gdLst>
                              <a:gd name="T0" fmla="*/ 1128257 w 2255752"/>
                              <a:gd name="T1" fmla="*/ 0 h 1262669"/>
                              <a:gd name="T2" fmla="*/ 1243245 w 2255752"/>
                              <a:gd name="T3" fmla="*/ 27119 h 1262669"/>
                              <a:gd name="T4" fmla="*/ 2099877 w 2255752"/>
                              <a:gd name="T5" fmla="*/ 521986 h 1262669"/>
                              <a:gd name="T6" fmla="*/ 2099876 w 2255752"/>
                              <a:gd name="T7" fmla="*/ 521986 h 1262669"/>
                              <a:gd name="T8" fmla="*/ 2113310 w 2255752"/>
                              <a:gd name="T9" fmla="*/ 529747 h 1262669"/>
                              <a:gd name="T10" fmla="*/ 2140698 w 2255752"/>
                              <a:gd name="T11" fmla="*/ 545569 h 1262669"/>
                              <a:gd name="T12" fmla="*/ 2255458 w 2255752"/>
                              <a:gd name="T13" fmla="*/ 744338 h 1262669"/>
                              <a:gd name="T14" fmla="*/ 2255752 w 2255752"/>
                              <a:gd name="T15" fmla="*/ 1262669 h 1262669"/>
                              <a:gd name="T16" fmla="*/ 2050144 w 2255752"/>
                              <a:gd name="T17" fmla="*/ 1262669 h 1262669"/>
                              <a:gd name="T18" fmla="*/ 2050001 w 2255752"/>
                              <a:gd name="T19" fmla="*/ 838798 h 1262669"/>
                              <a:gd name="T20" fmla="*/ 1956163 w 2255752"/>
                              <a:gd name="T21" fmla="*/ 676265 h 1262669"/>
                              <a:gd name="T22" fmla="*/ 1239168 w 2255752"/>
                              <a:gd name="T23" fmla="*/ 262065 h 1262669"/>
                              <a:gd name="T24" fmla="*/ 1222318 w 2255752"/>
                              <a:gd name="T25" fmla="*/ 252332 h 1262669"/>
                              <a:gd name="T26" fmla="*/ 1128294 w 2255752"/>
                              <a:gd name="T27" fmla="*/ 230156 h 1262669"/>
                              <a:gd name="T28" fmla="*/ 1033915 w 2255752"/>
                              <a:gd name="T29" fmla="*/ 252751 h 1262669"/>
                              <a:gd name="T30" fmla="*/ 300288 w 2255752"/>
                              <a:gd name="T31" fmla="*/ 676311 h 1262669"/>
                              <a:gd name="T32" fmla="*/ 205722 w 2255752"/>
                              <a:gd name="T33" fmla="*/ 839264 h 1262669"/>
                              <a:gd name="T34" fmla="*/ 205698 w 2255752"/>
                              <a:gd name="T35" fmla="*/ 1262669 h 1262669"/>
                              <a:gd name="T36" fmla="*/ 90 w 2255752"/>
                              <a:gd name="T37" fmla="*/ 1262669 h 1262669"/>
                              <a:gd name="T38" fmla="*/ 0 w 2255752"/>
                              <a:gd name="T39" fmla="*/ 744906 h 1262669"/>
                              <a:gd name="T40" fmla="*/ 115650 w 2255752"/>
                              <a:gd name="T41" fmla="*/ 545622 h 1262669"/>
                              <a:gd name="T42" fmla="*/ 1012836 w 2255752"/>
                              <a:gd name="T43" fmla="*/ 27632 h 1262669"/>
                              <a:gd name="T44" fmla="*/ 1128257 w 2255752"/>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52" h="1262669">
                                <a:moveTo>
                                  <a:pt x="1128257" y="0"/>
                                </a:moveTo>
                                <a:cubicBezTo>
                                  <a:pt x="1169910" y="-4"/>
                                  <a:pt x="1211490" y="9118"/>
                                  <a:pt x="1243245" y="27119"/>
                                </a:cubicBezTo>
                                <a:lnTo>
                                  <a:pt x="2099877" y="521986"/>
                                </a:lnTo>
                                <a:lnTo>
                                  <a:pt x="2099876" y="521986"/>
                                </a:lnTo>
                                <a:lnTo>
                                  <a:pt x="2113310" y="529747"/>
                                </a:lnTo>
                                <a:lnTo>
                                  <a:pt x="2140698" y="545569"/>
                                </a:lnTo>
                                <a:cubicBezTo>
                                  <a:pt x="2204206" y="581570"/>
                                  <a:pt x="2256033" y="671338"/>
                                  <a:pt x="2255458" y="744338"/>
                                </a:cubicBezTo>
                                <a:lnTo>
                                  <a:pt x="2255752" y="1262669"/>
                                </a:lnTo>
                                <a:lnTo>
                                  <a:pt x="2050144" y="1262669"/>
                                </a:lnTo>
                                <a:lnTo>
                                  <a:pt x="2050001" y="838798"/>
                                </a:lnTo>
                                <a:cubicBezTo>
                                  <a:pt x="2050472" y="779107"/>
                                  <a:pt x="2008093" y="705704"/>
                                  <a:pt x="1956163" y="676265"/>
                                </a:cubicBezTo>
                                <a:lnTo>
                                  <a:pt x="1239168" y="262065"/>
                                </a:lnTo>
                                <a:lnTo>
                                  <a:pt x="1222318" y="252332"/>
                                </a:lnTo>
                                <a:cubicBezTo>
                                  <a:pt x="1196353" y="237612"/>
                                  <a:pt x="1162353" y="230154"/>
                                  <a:pt x="1128294" y="230156"/>
                                </a:cubicBezTo>
                                <a:cubicBezTo>
                                  <a:pt x="1094234" y="230160"/>
                                  <a:pt x="1060116" y="237624"/>
                                  <a:pt x="1033915" y="252751"/>
                                </a:cubicBezTo>
                                <a:lnTo>
                                  <a:pt x="300288" y="676311"/>
                                </a:lnTo>
                                <a:cubicBezTo>
                                  <a:pt x="249197" y="705808"/>
                                  <a:pt x="206193" y="779571"/>
                                  <a:pt x="205722" y="839264"/>
                                </a:cubicBezTo>
                                <a:lnTo>
                                  <a:pt x="205698" y="1262669"/>
                                </a:lnTo>
                                <a:lnTo>
                                  <a:pt x="90" y="1262669"/>
                                </a:lnTo>
                                <a:lnTo>
                                  <a:pt x="0" y="744906"/>
                                </a:lnTo>
                                <a:cubicBezTo>
                                  <a:pt x="577" y="671905"/>
                                  <a:pt x="53167" y="581697"/>
                                  <a:pt x="115650" y="545622"/>
                                </a:cubicBezTo>
                                <a:lnTo>
                                  <a:pt x="1012836" y="27632"/>
                                </a:lnTo>
                                <a:cubicBezTo>
                                  <a:pt x="1044879" y="9132"/>
                                  <a:pt x="1086604" y="4"/>
                                  <a:pt x="1128257"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545958899" name="Freeform: Shape 185"/>
                        <wps:cNvSpPr>
                          <a:spLocks/>
                        </wps:cNvSpPr>
                        <wps:spPr bwMode="auto">
                          <a:xfrm>
                            <a:off x="4939044" y="1325961"/>
                            <a:ext cx="1087150" cy="608237"/>
                          </a:xfrm>
                          <a:custGeom>
                            <a:avLst/>
                            <a:gdLst>
                              <a:gd name="T0" fmla="*/ 0 w 2255684"/>
                              <a:gd name="T1" fmla="*/ 0 h 1262669"/>
                              <a:gd name="T2" fmla="*/ 205608 w 2255684"/>
                              <a:gd name="T3" fmla="*/ 0 h 1262669"/>
                              <a:gd name="T4" fmla="*/ 205849 w 2255684"/>
                              <a:gd name="T5" fmla="*/ 424088 h 1262669"/>
                              <a:gd name="T6" fmla="*/ 234100 w 2255684"/>
                              <a:gd name="T7" fmla="*/ 516133 h 1262669"/>
                              <a:gd name="T8" fmla="*/ 256960 w 2255684"/>
                              <a:gd name="T9" fmla="*/ 547429 h 1262669"/>
                              <a:gd name="T10" fmla="*/ 263787 w 2255684"/>
                              <a:gd name="T11" fmla="*/ 556775 h 1262669"/>
                              <a:gd name="T12" fmla="*/ 299687 w 2255684"/>
                              <a:gd name="T13" fmla="*/ 586621 h 1262669"/>
                              <a:gd name="T14" fmla="*/ 1033530 w 2255684"/>
                              <a:gd name="T15" fmla="*/ 1010556 h 1262669"/>
                              <a:gd name="T16" fmla="*/ 1053157 w 2255684"/>
                              <a:gd name="T17" fmla="*/ 1017889 h 1262669"/>
                              <a:gd name="T18" fmla="*/ 1077693 w 2255684"/>
                              <a:gd name="T19" fmla="*/ 1027058 h 1262669"/>
                              <a:gd name="T20" fmla="*/ 1221934 w 2255684"/>
                              <a:gd name="T21" fmla="*/ 1010135 h 1262669"/>
                              <a:gd name="T22" fmla="*/ 1955561 w 2255684"/>
                              <a:gd name="T23" fmla="*/ 586576 h 1262669"/>
                              <a:gd name="T24" fmla="*/ 2050126 w 2255684"/>
                              <a:gd name="T25" fmla="*/ 423624 h 1262669"/>
                              <a:gd name="T26" fmla="*/ 2051928 w 2255684"/>
                              <a:gd name="T27" fmla="*/ 95006 h 1262669"/>
                              <a:gd name="T28" fmla="*/ 2049767 w 2255684"/>
                              <a:gd name="T29" fmla="*/ 0 h 1262669"/>
                              <a:gd name="T30" fmla="*/ 2255684 w 2255684"/>
                              <a:gd name="T31" fmla="*/ 0 h 1262669"/>
                              <a:gd name="T32" fmla="*/ 2255631 w 2255684"/>
                              <a:gd name="T33" fmla="*/ 518110 h 1262669"/>
                              <a:gd name="T34" fmla="*/ 2139982 w 2255684"/>
                              <a:gd name="T35" fmla="*/ 717392 h 1262669"/>
                              <a:gd name="T36" fmla="*/ 1242796 w 2255684"/>
                              <a:gd name="T37" fmla="*/ 1235383 h 1262669"/>
                              <a:gd name="T38" fmla="*/ 1012387 w 2255684"/>
                              <a:gd name="T39" fmla="*/ 1235897 h 1262669"/>
                              <a:gd name="T40" fmla="*/ 114935 w 2255684"/>
                              <a:gd name="T41" fmla="*/ 717448 h 1262669"/>
                              <a:gd name="T42" fmla="*/ 71032 w 2255684"/>
                              <a:gd name="T43" fmla="*/ 680948 h 1262669"/>
                              <a:gd name="T44" fmla="*/ 57585 w 2255684"/>
                              <a:gd name="T45" fmla="*/ 662539 h 1262669"/>
                              <a:gd name="T46" fmla="*/ 34725 w 2255684"/>
                              <a:gd name="T47" fmla="*/ 631244 h 1262669"/>
                              <a:gd name="T48" fmla="*/ 175 w 2255684"/>
                              <a:gd name="T49" fmla="*/ 518678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5684" h="1262669">
                                <a:moveTo>
                                  <a:pt x="0" y="0"/>
                                </a:moveTo>
                                <a:lnTo>
                                  <a:pt x="205608" y="0"/>
                                </a:lnTo>
                                <a:lnTo>
                                  <a:pt x="205849" y="424088"/>
                                </a:lnTo>
                                <a:cubicBezTo>
                                  <a:pt x="206269" y="453557"/>
                                  <a:pt x="217073" y="486642"/>
                                  <a:pt x="234100" y="516133"/>
                                </a:cubicBezTo>
                                <a:lnTo>
                                  <a:pt x="256960" y="547429"/>
                                </a:lnTo>
                                <a:lnTo>
                                  <a:pt x="263787" y="556775"/>
                                </a:lnTo>
                                <a:cubicBezTo>
                                  <a:pt x="274892" y="568824"/>
                                  <a:pt x="287032" y="579073"/>
                                  <a:pt x="299687" y="586621"/>
                                </a:cubicBezTo>
                                <a:lnTo>
                                  <a:pt x="1033530" y="1010556"/>
                                </a:lnTo>
                                <a:lnTo>
                                  <a:pt x="1053157" y="1017889"/>
                                </a:lnTo>
                                <a:lnTo>
                                  <a:pt x="1077693" y="1027058"/>
                                </a:lnTo>
                                <a:cubicBezTo>
                                  <a:pt x="1126010" y="1037993"/>
                                  <a:pt x="1183616" y="1032258"/>
                                  <a:pt x="1221934" y="1010135"/>
                                </a:cubicBezTo>
                                <a:lnTo>
                                  <a:pt x="1955561" y="586576"/>
                                </a:lnTo>
                                <a:cubicBezTo>
                                  <a:pt x="2007963" y="556322"/>
                                  <a:pt x="2049656" y="483317"/>
                                  <a:pt x="2050126" y="423624"/>
                                </a:cubicBezTo>
                                <a:cubicBezTo>
                                  <a:pt x="2056029" y="354603"/>
                                  <a:pt x="2054780" y="231699"/>
                                  <a:pt x="2051928" y="95006"/>
                                </a:cubicBezTo>
                                <a:lnTo>
                                  <a:pt x="2049767" y="0"/>
                                </a:lnTo>
                                <a:lnTo>
                                  <a:pt x="2255684" y="0"/>
                                </a:lnTo>
                                <a:lnTo>
                                  <a:pt x="2255631" y="518110"/>
                                </a:lnTo>
                                <a:cubicBezTo>
                                  <a:pt x="2255054" y="591111"/>
                                  <a:pt x="2204067" y="680393"/>
                                  <a:pt x="2139982" y="717392"/>
                                </a:cubicBezTo>
                                <a:lnTo>
                                  <a:pt x="1242796" y="1235383"/>
                                </a:lnTo>
                                <a:cubicBezTo>
                                  <a:pt x="1180312" y="1271457"/>
                                  <a:pt x="1075895" y="1271898"/>
                                  <a:pt x="1012387" y="1235897"/>
                                </a:cubicBezTo>
                                <a:lnTo>
                                  <a:pt x="114935" y="717448"/>
                                </a:lnTo>
                                <a:cubicBezTo>
                                  <a:pt x="99459" y="708217"/>
                                  <a:pt x="84611" y="695682"/>
                                  <a:pt x="71032" y="680948"/>
                                </a:cubicBezTo>
                                <a:lnTo>
                                  <a:pt x="57585" y="662539"/>
                                </a:lnTo>
                                <a:lnTo>
                                  <a:pt x="34725" y="631244"/>
                                </a:lnTo>
                                <a:cubicBezTo>
                                  <a:pt x="13902" y="595177"/>
                                  <a:pt x="689" y="554717"/>
                                  <a:pt x="175" y="518678"/>
                                </a:cubicBezTo>
                                <a:lnTo>
                                  <a:pt x="0" y="0"/>
                                </a:ln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99893442" name="Freeform: Shape 186"/>
                        <wps:cNvSpPr>
                          <a:spLocks/>
                        </wps:cNvSpPr>
                        <wps:spPr bwMode="auto">
                          <a:xfrm>
                            <a:off x="5924212" y="717724"/>
                            <a:ext cx="1089945" cy="608237"/>
                          </a:xfrm>
                          <a:custGeom>
                            <a:avLst/>
                            <a:gdLst>
                              <a:gd name="T0" fmla="*/ 1134195 w 2261529"/>
                              <a:gd name="T1" fmla="*/ 0 h 1262669"/>
                              <a:gd name="T2" fmla="*/ 1249184 w 2261529"/>
                              <a:gd name="T3" fmla="*/ 27119 h 1262669"/>
                              <a:gd name="T4" fmla="*/ 2105816 w 2261529"/>
                              <a:gd name="T5" fmla="*/ 521986 h 1262669"/>
                              <a:gd name="T6" fmla="*/ 2105815 w 2261529"/>
                              <a:gd name="T7" fmla="*/ 521986 h 1262669"/>
                              <a:gd name="T8" fmla="*/ 2119249 w 2261529"/>
                              <a:gd name="T9" fmla="*/ 529747 h 1262669"/>
                              <a:gd name="T10" fmla="*/ 2146637 w 2261529"/>
                              <a:gd name="T11" fmla="*/ 545569 h 1262669"/>
                              <a:gd name="T12" fmla="*/ 2261397 w 2261529"/>
                              <a:gd name="T13" fmla="*/ 744338 h 1262669"/>
                              <a:gd name="T14" fmla="*/ 2261529 w 2261529"/>
                              <a:gd name="T15" fmla="*/ 1262669 h 1262669"/>
                              <a:gd name="T16" fmla="*/ 2056048 w 2261529"/>
                              <a:gd name="T17" fmla="*/ 1262669 h 1262669"/>
                              <a:gd name="T18" fmla="*/ 2055940 w 2261529"/>
                              <a:gd name="T19" fmla="*/ 838798 h 1262669"/>
                              <a:gd name="T20" fmla="*/ 1962102 w 2261529"/>
                              <a:gd name="T21" fmla="*/ 676265 h 1262669"/>
                              <a:gd name="T22" fmla="*/ 1245107 w 2261529"/>
                              <a:gd name="T23" fmla="*/ 262065 h 1262669"/>
                              <a:gd name="T24" fmla="*/ 1228257 w 2261529"/>
                              <a:gd name="T25" fmla="*/ 252332 h 1262669"/>
                              <a:gd name="T26" fmla="*/ 1134233 w 2261529"/>
                              <a:gd name="T27" fmla="*/ 230156 h 1262669"/>
                              <a:gd name="T28" fmla="*/ 1039854 w 2261529"/>
                              <a:gd name="T29" fmla="*/ 252751 h 1262669"/>
                              <a:gd name="T30" fmla="*/ 306227 w 2261529"/>
                              <a:gd name="T31" fmla="*/ 676311 h 1262669"/>
                              <a:gd name="T32" fmla="*/ 211661 w 2261529"/>
                              <a:gd name="T33" fmla="*/ 839264 h 1262669"/>
                              <a:gd name="T34" fmla="*/ 211617 w 2261529"/>
                              <a:gd name="T35" fmla="*/ 1262669 h 1262669"/>
                              <a:gd name="T36" fmla="*/ 5700 w 2261529"/>
                              <a:gd name="T37" fmla="*/ 1262669 h 1262669"/>
                              <a:gd name="T38" fmla="*/ 4681 w 2261529"/>
                              <a:gd name="T39" fmla="*/ 1217870 h 1262669"/>
                              <a:gd name="T40" fmla="*/ 5939 w 2261529"/>
                              <a:gd name="T41" fmla="*/ 744906 h 1262669"/>
                              <a:gd name="T42" fmla="*/ 121589 w 2261529"/>
                              <a:gd name="T43" fmla="*/ 545622 h 1262669"/>
                              <a:gd name="T44" fmla="*/ 1018775 w 2261529"/>
                              <a:gd name="T45" fmla="*/ 27632 h 1262669"/>
                              <a:gd name="T46" fmla="*/ 1134195 w 2261529"/>
                              <a:gd name="T47" fmla="*/ 0 h 1262669"/>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2261529" h="1262669">
                                <a:moveTo>
                                  <a:pt x="1134195" y="0"/>
                                </a:moveTo>
                                <a:cubicBezTo>
                                  <a:pt x="1175849" y="-4"/>
                                  <a:pt x="1217429" y="9118"/>
                                  <a:pt x="1249184" y="27119"/>
                                </a:cubicBezTo>
                                <a:lnTo>
                                  <a:pt x="2105816" y="521986"/>
                                </a:lnTo>
                                <a:lnTo>
                                  <a:pt x="2105815" y="521986"/>
                                </a:lnTo>
                                <a:lnTo>
                                  <a:pt x="2119249" y="529747"/>
                                </a:lnTo>
                                <a:lnTo>
                                  <a:pt x="2146637" y="545569"/>
                                </a:lnTo>
                                <a:cubicBezTo>
                                  <a:pt x="2210145" y="581570"/>
                                  <a:pt x="2261972" y="671338"/>
                                  <a:pt x="2261397" y="744338"/>
                                </a:cubicBezTo>
                                <a:lnTo>
                                  <a:pt x="2261529" y="1262669"/>
                                </a:lnTo>
                                <a:lnTo>
                                  <a:pt x="2056048" y="1262669"/>
                                </a:lnTo>
                                <a:lnTo>
                                  <a:pt x="2055940" y="838798"/>
                                </a:lnTo>
                                <a:cubicBezTo>
                                  <a:pt x="2056411" y="779107"/>
                                  <a:pt x="2014032" y="705704"/>
                                  <a:pt x="1962102" y="676265"/>
                                </a:cubicBezTo>
                                <a:lnTo>
                                  <a:pt x="1245107" y="262065"/>
                                </a:lnTo>
                                <a:lnTo>
                                  <a:pt x="1228257" y="252332"/>
                                </a:lnTo>
                                <a:cubicBezTo>
                                  <a:pt x="1202292" y="237612"/>
                                  <a:pt x="1168291" y="230154"/>
                                  <a:pt x="1134233" y="230156"/>
                                </a:cubicBezTo>
                                <a:cubicBezTo>
                                  <a:pt x="1100173" y="230160"/>
                                  <a:pt x="1066055" y="237624"/>
                                  <a:pt x="1039854" y="252751"/>
                                </a:cubicBezTo>
                                <a:lnTo>
                                  <a:pt x="306227" y="676311"/>
                                </a:lnTo>
                                <a:cubicBezTo>
                                  <a:pt x="255136" y="705808"/>
                                  <a:pt x="212132" y="779571"/>
                                  <a:pt x="211661" y="839264"/>
                                </a:cubicBezTo>
                                <a:lnTo>
                                  <a:pt x="211617" y="1262669"/>
                                </a:lnTo>
                                <a:lnTo>
                                  <a:pt x="5700" y="1262669"/>
                                </a:lnTo>
                                <a:lnTo>
                                  <a:pt x="4681" y="1217870"/>
                                </a:lnTo>
                                <a:cubicBezTo>
                                  <a:pt x="277" y="1029295"/>
                                  <a:pt x="-3689" y="839962"/>
                                  <a:pt x="5939" y="744906"/>
                                </a:cubicBezTo>
                                <a:cubicBezTo>
                                  <a:pt x="6515" y="671905"/>
                                  <a:pt x="59106" y="581697"/>
                                  <a:pt x="121589" y="545622"/>
                                </a:cubicBezTo>
                                <a:lnTo>
                                  <a:pt x="1018775" y="27632"/>
                                </a:lnTo>
                                <a:cubicBezTo>
                                  <a:pt x="1050817" y="9132"/>
                                  <a:pt x="1092542" y="4"/>
                                  <a:pt x="1134195"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91492079" name="Freeform: Shape 189"/>
                        <wps:cNvSpPr>
                          <a:spLocks/>
                        </wps:cNvSpPr>
                        <wps:spPr bwMode="auto">
                          <a:xfrm>
                            <a:off x="4205265" y="1002310"/>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74512699" name="Freeform: Shape 190"/>
                        <wps:cNvSpPr>
                          <a:spLocks/>
                        </wps:cNvSpPr>
                        <wps:spPr bwMode="auto">
                          <a:xfrm>
                            <a:off x="5190481" y="1002310"/>
                            <a:ext cx="578493"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05328770" name="Freeform: Shape 255"/>
                        <wps:cNvSpPr>
                          <a:spLocks/>
                        </wps:cNvSpPr>
                        <wps:spPr bwMode="auto">
                          <a:xfrm>
                            <a:off x="6184227" y="1002310"/>
                            <a:ext cx="578493"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023294" name="TextBox 38"/>
                        <wps:cNvSpPr txBox="1">
                          <a:spLocks noChangeArrowheads="1"/>
                        </wps:cNvSpPr>
                        <wps:spPr bwMode="auto">
                          <a:xfrm>
                            <a:off x="4794488" y="1894759"/>
                            <a:ext cx="1433017" cy="450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ED17EC" w14:textId="56AF6DD1" w:rsidR="00C1173D" w:rsidRDefault="00C1173D" w:rsidP="00C1173D">
                              <w:pPr>
                                <w:bidi w:val="0"/>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العدالة والإنصاف</w:t>
                              </w:r>
                            </w:p>
                          </w:txbxContent>
                        </wps:txbx>
                        <wps:bodyPr rot="0" vert="horz" wrap="square" lIns="0" tIns="45720" rIns="0" bIns="45720" anchor="t" anchorCtr="0" upright="1">
                          <a:noAutofit/>
                        </wps:bodyPr>
                      </wps:wsp>
                      <wps:wsp>
                        <wps:cNvPr id="595793555" name="TextBox 44"/>
                        <wps:cNvSpPr txBox="1">
                          <a:spLocks noChangeArrowheads="1"/>
                        </wps:cNvSpPr>
                        <wps:spPr bwMode="auto">
                          <a:xfrm>
                            <a:off x="3781726" y="222236"/>
                            <a:ext cx="1498218" cy="4555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A7CF6A" w14:textId="5F686FFD" w:rsidR="00C1173D" w:rsidRDefault="00C1173D" w:rsidP="00C1173D">
                              <w:pPr>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الاحترام والتقدير</w:t>
                              </w:r>
                            </w:p>
                          </w:txbxContent>
                        </wps:txbx>
                        <wps:bodyPr rot="0" vert="horz" wrap="square" lIns="0" tIns="45720" rIns="0" bIns="45720" anchor="t" anchorCtr="0" upright="1">
                          <a:noAutofit/>
                        </wps:bodyPr>
                      </wps:wsp>
                      <wps:wsp>
                        <wps:cNvPr id="2072806396" name="TextBox 47"/>
                        <wps:cNvSpPr txBox="1">
                          <a:spLocks noChangeArrowheads="1"/>
                        </wps:cNvSpPr>
                        <wps:spPr bwMode="auto">
                          <a:xfrm>
                            <a:off x="5758013" y="241450"/>
                            <a:ext cx="1430296" cy="4352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84F08" w14:textId="14F8D203" w:rsidR="00C1173D" w:rsidRDefault="00C1173D" w:rsidP="00C1173D">
                              <w:pPr>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النزاهة والشفافية</w:t>
                              </w:r>
                            </w:p>
                          </w:txbxContent>
                        </wps:txbx>
                        <wps:bodyPr rot="0" vert="horz" wrap="square" lIns="0" tIns="45720" rIns="0" bIns="45720" anchor="b" anchorCtr="0" upright="1">
                          <a:noAutofit/>
                        </wps:bodyPr>
                      </wps:wsp>
                      <wps:wsp>
                        <wps:cNvPr id="260496406" name="TextBox 177"/>
                        <wps:cNvSpPr txBox="1"/>
                        <wps:spPr>
                          <a:xfrm flipH="1">
                            <a:off x="6157948" y="1070289"/>
                            <a:ext cx="616838" cy="661399"/>
                          </a:xfrm>
                          <a:prstGeom prst="rect">
                            <a:avLst/>
                          </a:prstGeom>
                          <a:noFill/>
                        </wps:spPr>
                        <wps:txbx>
                          <w:txbxContent>
                            <w:p w14:paraId="58E0F547"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01</w:t>
                              </w:r>
                            </w:p>
                          </w:txbxContent>
                        </wps:txbx>
                        <wps:bodyPr wrap="square" rtlCol="0">
                          <a:spAutoFit/>
                        </wps:bodyPr>
                      </wps:wsp>
                      <wps:wsp>
                        <wps:cNvPr id="2003930549" name="TextBox 178"/>
                        <wps:cNvSpPr txBox="1"/>
                        <wps:spPr>
                          <a:xfrm flipH="1">
                            <a:off x="5145515" y="1070289"/>
                            <a:ext cx="617664" cy="661399"/>
                          </a:xfrm>
                          <a:prstGeom prst="rect">
                            <a:avLst/>
                          </a:prstGeom>
                          <a:noFill/>
                        </wps:spPr>
                        <wps:txbx>
                          <w:txbxContent>
                            <w:p w14:paraId="1A29C297"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02</w:t>
                              </w:r>
                            </w:p>
                          </w:txbxContent>
                        </wps:txbx>
                        <wps:bodyPr wrap="square" rtlCol="0">
                          <a:spAutoFit/>
                        </wps:bodyPr>
                      </wps:wsp>
                      <wps:wsp>
                        <wps:cNvPr id="1905616711" name="TextBox 179"/>
                        <wps:cNvSpPr txBox="1"/>
                        <wps:spPr>
                          <a:xfrm flipH="1">
                            <a:off x="4176824" y="1070289"/>
                            <a:ext cx="617664" cy="661399"/>
                          </a:xfrm>
                          <a:prstGeom prst="rect">
                            <a:avLst/>
                          </a:prstGeom>
                          <a:noFill/>
                        </wps:spPr>
                        <wps:txbx>
                          <w:txbxContent>
                            <w:p w14:paraId="56EDF090"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03</w:t>
                              </w:r>
                            </w:p>
                          </w:txbxContent>
                        </wps:txbx>
                        <wps:bodyPr wrap="square" rtlCol="0">
                          <a:spAutoFit/>
                        </wps:bodyPr>
                      </wps:wsp>
                      <wps:wsp>
                        <wps:cNvPr id="1831048157" name="Freeform: Shape 182"/>
                        <wps:cNvSpPr>
                          <a:spLocks/>
                        </wps:cNvSpPr>
                        <wps:spPr bwMode="auto">
                          <a:xfrm>
                            <a:off x="1974866" y="717724"/>
                            <a:ext cx="1087198" cy="608237"/>
                          </a:xfrm>
                          <a:custGeom>
                            <a:avLst/>
                            <a:gdLst>
                              <a:gd name="T0" fmla="*/ 1128257 w 2255775"/>
                              <a:gd name="T1" fmla="*/ 0 h 1262669"/>
                              <a:gd name="T2" fmla="*/ 1243245 w 2255775"/>
                              <a:gd name="T3" fmla="*/ 27119 h 1262669"/>
                              <a:gd name="T4" fmla="*/ 2099877 w 2255775"/>
                              <a:gd name="T5" fmla="*/ 521986 h 1262669"/>
                              <a:gd name="T6" fmla="*/ 2113310 w 2255775"/>
                              <a:gd name="T7" fmla="*/ 529747 h 1262669"/>
                              <a:gd name="T8" fmla="*/ 2140698 w 2255775"/>
                              <a:gd name="T9" fmla="*/ 545569 h 1262669"/>
                              <a:gd name="T10" fmla="*/ 2255458 w 2255775"/>
                              <a:gd name="T11" fmla="*/ 744338 h 1262669"/>
                              <a:gd name="T12" fmla="*/ 2255775 w 2255775"/>
                              <a:gd name="T13" fmla="*/ 1262669 h 1262669"/>
                              <a:gd name="T14" fmla="*/ 2054456 w 2255775"/>
                              <a:gd name="T15" fmla="*/ 1262669 h 1262669"/>
                              <a:gd name="T16" fmla="*/ 2055481 w 2255775"/>
                              <a:gd name="T17" fmla="*/ 1171598 h 1262669"/>
                              <a:gd name="T18" fmla="*/ 2050001 w 2255775"/>
                              <a:gd name="T19" fmla="*/ 838798 h 1262669"/>
                              <a:gd name="T20" fmla="*/ 1956163 w 2255775"/>
                              <a:gd name="T21" fmla="*/ 676265 h 1262669"/>
                              <a:gd name="T22" fmla="*/ 1239168 w 2255775"/>
                              <a:gd name="T23" fmla="*/ 262065 h 1262669"/>
                              <a:gd name="T24" fmla="*/ 1222319 w 2255775"/>
                              <a:gd name="T25" fmla="*/ 252332 h 1262669"/>
                              <a:gd name="T26" fmla="*/ 1128294 w 2255775"/>
                              <a:gd name="T27" fmla="*/ 230156 h 1262669"/>
                              <a:gd name="T28" fmla="*/ 1033916 w 2255775"/>
                              <a:gd name="T29" fmla="*/ 252751 h 1262669"/>
                              <a:gd name="T30" fmla="*/ 300288 w 2255775"/>
                              <a:gd name="T31" fmla="*/ 676311 h 1262669"/>
                              <a:gd name="T32" fmla="*/ 205722 w 2255775"/>
                              <a:gd name="T33" fmla="*/ 839264 h 1262669"/>
                              <a:gd name="T34" fmla="*/ 205831 w 2255775"/>
                              <a:gd name="T35" fmla="*/ 1262669 h 1262669"/>
                              <a:gd name="T36" fmla="*/ 133 w 2255775"/>
                              <a:gd name="T37" fmla="*/ 1262669 h 1262669"/>
                              <a:gd name="T38" fmla="*/ 0 w 2255775"/>
                              <a:gd name="T39" fmla="*/ 744906 h 1262669"/>
                              <a:gd name="T40" fmla="*/ 115651 w 2255775"/>
                              <a:gd name="T41" fmla="*/ 545622 h 1262669"/>
                              <a:gd name="T42" fmla="*/ 1012836 w 2255775"/>
                              <a:gd name="T43" fmla="*/ 27632 h 1262669"/>
                              <a:gd name="T44" fmla="*/ 1128257 w 2255775"/>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75" h="1262669">
                                <a:moveTo>
                                  <a:pt x="1128257" y="0"/>
                                </a:moveTo>
                                <a:cubicBezTo>
                                  <a:pt x="1169910" y="-4"/>
                                  <a:pt x="1211491" y="9118"/>
                                  <a:pt x="1243245" y="27119"/>
                                </a:cubicBezTo>
                                <a:lnTo>
                                  <a:pt x="2099877" y="521986"/>
                                </a:lnTo>
                                <a:lnTo>
                                  <a:pt x="2113310" y="529747"/>
                                </a:lnTo>
                                <a:lnTo>
                                  <a:pt x="2140698" y="545569"/>
                                </a:lnTo>
                                <a:cubicBezTo>
                                  <a:pt x="2204206" y="581570"/>
                                  <a:pt x="2256034" y="671338"/>
                                  <a:pt x="2255458" y="744338"/>
                                </a:cubicBezTo>
                                <a:lnTo>
                                  <a:pt x="2255775" y="1262669"/>
                                </a:lnTo>
                                <a:lnTo>
                                  <a:pt x="2054456" y="1262669"/>
                                </a:lnTo>
                                <a:lnTo>
                                  <a:pt x="2055481" y="1171598"/>
                                </a:lnTo>
                                <a:cubicBezTo>
                                  <a:pt x="2056593" y="1032949"/>
                                  <a:pt x="2055889" y="907866"/>
                                  <a:pt x="2050001" y="838798"/>
                                </a:cubicBezTo>
                                <a:cubicBezTo>
                                  <a:pt x="2050472" y="779107"/>
                                  <a:pt x="2008093" y="705704"/>
                                  <a:pt x="1956163" y="676265"/>
                                </a:cubicBezTo>
                                <a:lnTo>
                                  <a:pt x="1239168" y="262065"/>
                                </a:lnTo>
                                <a:lnTo>
                                  <a:pt x="1222319" y="252332"/>
                                </a:lnTo>
                                <a:cubicBezTo>
                                  <a:pt x="1196353" y="237612"/>
                                  <a:pt x="1162353" y="230154"/>
                                  <a:pt x="1128294" y="230156"/>
                                </a:cubicBezTo>
                                <a:cubicBezTo>
                                  <a:pt x="1094234" y="230160"/>
                                  <a:pt x="1060116" y="237624"/>
                                  <a:pt x="1033916" y="252751"/>
                                </a:cubicBezTo>
                                <a:lnTo>
                                  <a:pt x="300288" y="676311"/>
                                </a:lnTo>
                                <a:cubicBezTo>
                                  <a:pt x="249197" y="705808"/>
                                  <a:pt x="206193" y="779571"/>
                                  <a:pt x="205722" y="839264"/>
                                </a:cubicBezTo>
                                <a:cubicBezTo>
                                  <a:pt x="205758" y="980399"/>
                                  <a:pt x="205795" y="1121534"/>
                                  <a:pt x="205831" y="1262669"/>
                                </a:cubicBezTo>
                                <a:lnTo>
                                  <a:pt x="133" y="1262669"/>
                                </a:lnTo>
                                <a:cubicBezTo>
                                  <a:pt x="89" y="1090081"/>
                                  <a:pt x="44" y="917494"/>
                                  <a:pt x="0" y="744906"/>
                                </a:cubicBezTo>
                                <a:cubicBezTo>
                                  <a:pt x="577" y="671905"/>
                                  <a:pt x="53167" y="581697"/>
                                  <a:pt x="115651" y="545622"/>
                                </a:cubicBezTo>
                                <a:lnTo>
                                  <a:pt x="1012836" y="27632"/>
                                </a:lnTo>
                                <a:cubicBezTo>
                                  <a:pt x="1044879" y="9132"/>
                                  <a:pt x="1086603" y="4"/>
                                  <a:pt x="1128257"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45046494" name="Freeform: Shape 183"/>
                        <wps:cNvSpPr>
                          <a:spLocks/>
                        </wps:cNvSpPr>
                        <wps:spPr bwMode="auto">
                          <a:xfrm>
                            <a:off x="2962540" y="1325961"/>
                            <a:ext cx="1087583" cy="608237"/>
                          </a:xfrm>
                          <a:custGeom>
                            <a:avLst/>
                            <a:gdLst>
                              <a:gd name="T0" fmla="*/ 5137 w 2256529"/>
                              <a:gd name="T1" fmla="*/ 0 h 1262669"/>
                              <a:gd name="T2" fmla="*/ 206456 w 2256529"/>
                              <a:gd name="T3" fmla="*/ 0 h 1262669"/>
                              <a:gd name="T4" fmla="*/ 206715 w 2256529"/>
                              <a:gd name="T5" fmla="*/ 424088 h 1262669"/>
                              <a:gd name="T6" fmla="*/ 234968 w 2256529"/>
                              <a:gd name="T7" fmla="*/ 516133 h 1262669"/>
                              <a:gd name="T8" fmla="*/ 257828 w 2256529"/>
                              <a:gd name="T9" fmla="*/ 547429 h 1262669"/>
                              <a:gd name="T10" fmla="*/ 264654 w 2256529"/>
                              <a:gd name="T11" fmla="*/ 556775 h 1262669"/>
                              <a:gd name="T12" fmla="*/ 300555 w 2256529"/>
                              <a:gd name="T13" fmla="*/ 586621 h 1262669"/>
                              <a:gd name="T14" fmla="*/ 1034398 w 2256529"/>
                              <a:gd name="T15" fmla="*/ 1010556 h 1262669"/>
                              <a:gd name="T16" fmla="*/ 1054024 w 2256529"/>
                              <a:gd name="T17" fmla="*/ 1017889 h 1262669"/>
                              <a:gd name="T18" fmla="*/ 1078561 w 2256529"/>
                              <a:gd name="T19" fmla="*/ 1027058 h 1262669"/>
                              <a:gd name="T20" fmla="*/ 1222801 w 2256529"/>
                              <a:gd name="T21" fmla="*/ 1010135 h 1262669"/>
                              <a:gd name="T22" fmla="*/ 1956428 w 2256529"/>
                              <a:gd name="T23" fmla="*/ 586576 h 1262669"/>
                              <a:gd name="T24" fmla="*/ 2050994 w 2256529"/>
                              <a:gd name="T25" fmla="*/ 423624 h 1262669"/>
                              <a:gd name="T26" fmla="*/ 2050921 w 2256529"/>
                              <a:gd name="T27" fmla="*/ 0 h 1262669"/>
                              <a:gd name="T28" fmla="*/ 2256529 w 2256529"/>
                              <a:gd name="T29" fmla="*/ 0 h 1262669"/>
                              <a:gd name="T30" fmla="*/ 2256498 w 2256529"/>
                              <a:gd name="T31" fmla="*/ 518110 h 1262669"/>
                              <a:gd name="T32" fmla="*/ 2140849 w 2256529"/>
                              <a:gd name="T33" fmla="*/ 717392 h 1262669"/>
                              <a:gd name="T34" fmla="*/ 1243664 w 2256529"/>
                              <a:gd name="T35" fmla="*/ 1235383 h 1262669"/>
                              <a:gd name="T36" fmla="*/ 1013254 w 2256529"/>
                              <a:gd name="T37" fmla="*/ 1235897 h 1262669"/>
                              <a:gd name="T38" fmla="*/ 115803 w 2256529"/>
                              <a:gd name="T39" fmla="*/ 717448 h 1262669"/>
                              <a:gd name="T40" fmla="*/ 71900 w 2256529"/>
                              <a:gd name="T41" fmla="*/ 680948 h 1262669"/>
                              <a:gd name="T42" fmla="*/ 58452 w 2256529"/>
                              <a:gd name="T43" fmla="*/ 662539 h 1262669"/>
                              <a:gd name="T44" fmla="*/ 35592 w 2256529"/>
                              <a:gd name="T45" fmla="*/ 631244 h 1262669"/>
                              <a:gd name="T46" fmla="*/ 1043 w 2256529"/>
                              <a:gd name="T47" fmla="*/ 518678 h 1262669"/>
                              <a:gd name="T48" fmla="*/ 4569 w 2256529"/>
                              <a:gd name="T49" fmla="*/ 50527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6529" h="1262669">
                                <a:moveTo>
                                  <a:pt x="5137" y="0"/>
                                </a:moveTo>
                                <a:lnTo>
                                  <a:pt x="206456" y="0"/>
                                </a:lnTo>
                                <a:lnTo>
                                  <a:pt x="206715" y="424088"/>
                                </a:lnTo>
                                <a:cubicBezTo>
                                  <a:pt x="207136" y="453557"/>
                                  <a:pt x="217941" y="486642"/>
                                  <a:pt x="234968" y="516133"/>
                                </a:cubicBezTo>
                                <a:lnTo>
                                  <a:pt x="257828" y="547429"/>
                                </a:lnTo>
                                <a:lnTo>
                                  <a:pt x="264654" y="556775"/>
                                </a:lnTo>
                                <a:cubicBezTo>
                                  <a:pt x="275759" y="568824"/>
                                  <a:pt x="287898" y="579073"/>
                                  <a:pt x="300555" y="586621"/>
                                </a:cubicBezTo>
                                <a:lnTo>
                                  <a:pt x="1034398" y="1010556"/>
                                </a:lnTo>
                                <a:lnTo>
                                  <a:pt x="1054024" y="1017889"/>
                                </a:lnTo>
                                <a:lnTo>
                                  <a:pt x="1078561" y="1027058"/>
                                </a:lnTo>
                                <a:cubicBezTo>
                                  <a:pt x="1126877" y="1037993"/>
                                  <a:pt x="1184483" y="1032258"/>
                                  <a:pt x="1222801" y="1010135"/>
                                </a:cubicBezTo>
                                <a:lnTo>
                                  <a:pt x="1956428" y="586576"/>
                                </a:lnTo>
                                <a:cubicBezTo>
                                  <a:pt x="2008831" y="556322"/>
                                  <a:pt x="2050524" y="483317"/>
                                  <a:pt x="2050994" y="423624"/>
                                </a:cubicBezTo>
                                <a:lnTo>
                                  <a:pt x="2050921" y="0"/>
                                </a:lnTo>
                                <a:lnTo>
                                  <a:pt x="2256529" y="0"/>
                                </a:lnTo>
                                <a:lnTo>
                                  <a:pt x="2256498" y="518110"/>
                                </a:lnTo>
                                <a:cubicBezTo>
                                  <a:pt x="2255922" y="591111"/>
                                  <a:pt x="2204934" y="680393"/>
                                  <a:pt x="2140849" y="717392"/>
                                </a:cubicBezTo>
                                <a:lnTo>
                                  <a:pt x="1243664" y="1235383"/>
                                </a:lnTo>
                                <a:cubicBezTo>
                                  <a:pt x="1181180" y="1271457"/>
                                  <a:pt x="1076763" y="1271898"/>
                                  <a:pt x="1013254" y="1235897"/>
                                </a:cubicBezTo>
                                <a:lnTo>
                                  <a:pt x="115803" y="717448"/>
                                </a:lnTo>
                                <a:cubicBezTo>
                                  <a:pt x="100327" y="708217"/>
                                  <a:pt x="85478" y="695682"/>
                                  <a:pt x="71900" y="680948"/>
                                </a:cubicBezTo>
                                <a:lnTo>
                                  <a:pt x="58452" y="662539"/>
                                </a:lnTo>
                                <a:lnTo>
                                  <a:pt x="35592" y="631244"/>
                                </a:lnTo>
                                <a:cubicBezTo>
                                  <a:pt x="14770" y="595177"/>
                                  <a:pt x="1556" y="554717"/>
                                  <a:pt x="1043" y="518678"/>
                                </a:cubicBezTo>
                                <a:cubicBezTo>
                                  <a:pt x="-1866" y="430752"/>
                                  <a:pt x="1969" y="241160"/>
                                  <a:pt x="4569" y="50527"/>
                                </a:cubicBezTo>
                                <a:lnTo>
                                  <a:pt x="5137" y="0"/>
                                </a:ln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132541029" name="Freeform: Shape 187"/>
                        <wps:cNvSpPr>
                          <a:spLocks/>
                        </wps:cNvSpPr>
                        <wps:spPr bwMode="auto">
                          <a:xfrm>
                            <a:off x="2229291" y="1002310"/>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18251154" name="Freeform: Shape 188"/>
                        <wps:cNvSpPr>
                          <a:spLocks/>
                        </wps:cNvSpPr>
                        <wps:spPr bwMode="auto">
                          <a:xfrm>
                            <a:off x="3217061" y="1002310"/>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79336639" name="TextBox 256"/>
                        <wps:cNvSpPr txBox="1">
                          <a:spLocks noChangeArrowheads="1"/>
                        </wps:cNvSpPr>
                        <wps:spPr bwMode="auto">
                          <a:xfrm>
                            <a:off x="2697859" y="1930489"/>
                            <a:ext cx="1607784" cy="421866"/>
                          </a:xfrm>
                          <a:prstGeom prst="rect">
                            <a:avLst/>
                          </a:prstGeom>
                        </wps:spPr>
                        <wps:txbx>
                          <w:txbxContent>
                            <w:p w14:paraId="0CCA9CC7" w14:textId="0854B9F9" w:rsidR="00C1173D" w:rsidRDefault="00C1173D" w:rsidP="00C1173D">
                              <w:pPr>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المسؤولية الاجتماعية</w:t>
                              </w:r>
                            </w:p>
                          </w:txbxContent>
                        </wps:txbx>
                        <wps:bodyPr rot="0" vert="horz" wrap="square" lIns="0" tIns="45720" rIns="0" bIns="45720" anchor="t" anchorCtr="0" upright="1">
                          <a:noAutofit/>
                        </wps:bodyPr>
                      </wps:wsp>
                      <wps:wsp>
                        <wps:cNvPr id="1759319937" name="TextBox 41"/>
                        <wps:cNvSpPr txBox="1">
                          <a:spLocks noChangeArrowheads="1"/>
                        </wps:cNvSpPr>
                        <wps:spPr bwMode="auto">
                          <a:xfrm>
                            <a:off x="1370936" y="222209"/>
                            <a:ext cx="1971092" cy="4555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0E8196" w14:textId="568CAA8A" w:rsidR="00C1173D" w:rsidRDefault="00C1173D" w:rsidP="00C1173D">
                              <w:pPr>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الالتزام بالقوانين والأنظمة</w:t>
                              </w:r>
                            </w:p>
                          </w:txbxContent>
                        </wps:txbx>
                        <wps:bodyPr rot="0" vert="horz" wrap="square" lIns="0" tIns="45720" rIns="0" bIns="45720" anchor="b" anchorCtr="0" upright="1">
                          <a:noAutofit/>
                        </wps:bodyPr>
                      </wps:wsp>
                      <wps:wsp>
                        <wps:cNvPr id="1937562296" name="TextBox 180"/>
                        <wps:cNvSpPr txBox="1"/>
                        <wps:spPr>
                          <a:xfrm flipH="1">
                            <a:off x="3164390" y="1070289"/>
                            <a:ext cx="616838" cy="661399"/>
                          </a:xfrm>
                          <a:prstGeom prst="rect">
                            <a:avLst/>
                          </a:prstGeom>
                          <a:noFill/>
                        </wps:spPr>
                        <wps:txbx>
                          <w:txbxContent>
                            <w:p w14:paraId="6223EEBF"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04</w:t>
                              </w:r>
                            </w:p>
                          </w:txbxContent>
                        </wps:txbx>
                        <wps:bodyPr wrap="square" rtlCol="0">
                          <a:spAutoFit/>
                        </wps:bodyPr>
                      </wps:wsp>
                      <wps:wsp>
                        <wps:cNvPr id="77750597" name="TextBox 181"/>
                        <wps:cNvSpPr txBox="1"/>
                        <wps:spPr>
                          <a:xfrm flipH="1">
                            <a:off x="2196409" y="1070289"/>
                            <a:ext cx="616838" cy="661399"/>
                          </a:xfrm>
                          <a:prstGeom prst="rect">
                            <a:avLst/>
                          </a:prstGeom>
                          <a:noFill/>
                        </wps:spPr>
                        <wps:txbx>
                          <w:txbxContent>
                            <w:p w14:paraId="4A109E55"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05</w:t>
                              </w:r>
                            </w:p>
                          </w:txbxContent>
                        </wps:txbx>
                        <wps:bodyPr wrap="square" rtlCol="0">
                          <a:spAutoFit/>
                        </wps:bodyPr>
                      </wps:wsp>
                      <wps:wsp>
                        <wps:cNvPr id="815457132" name="Freeform: Shape 182"/>
                        <wps:cNvSpPr>
                          <a:spLocks/>
                        </wps:cNvSpPr>
                        <wps:spPr bwMode="auto">
                          <a:xfrm>
                            <a:off x="3596" y="717724"/>
                            <a:ext cx="1087198" cy="608237"/>
                          </a:xfrm>
                          <a:custGeom>
                            <a:avLst/>
                            <a:gdLst>
                              <a:gd name="T0" fmla="*/ 1128257 w 2255775"/>
                              <a:gd name="T1" fmla="*/ 0 h 1262669"/>
                              <a:gd name="T2" fmla="*/ 1243245 w 2255775"/>
                              <a:gd name="T3" fmla="*/ 27119 h 1262669"/>
                              <a:gd name="T4" fmla="*/ 2099877 w 2255775"/>
                              <a:gd name="T5" fmla="*/ 521986 h 1262669"/>
                              <a:gd name="T6" fmla="*/ 2113310 w 2255775"/>
                              <a:gd name="T7" fmla="*/ 529747 h 1262669"/>
                              <a:gd name="T8" fmla="*/ 2140698 w 2255775"/>
                              <a:gd name="T9" fmla="*/ 545569 h 1262669"/>
                              <a:gd name="T10" fmla="*/ 2255458 w 2255775"/>
                              <a:gd name="T11" fmla="*/ 744338 h 1262669"/>
                              <a:gd name="T12" fmla="*/ 2255775 w 2255775"/>
                              <a:gd name="T13" fmla="*/ 1262669 h 1262669"/>
                              <a:gd name="T14" fmla="*/ 2054456 w 2255775"/>
                              <a:gd name="T15" fmla="*/ 1262669 h 1262669"/>
                              <a:gd name="T16" fmla="*/ 2055481 w 2255775"/>
                              <a:gd name="T17" fmla="*/ 1171598 h 1262669"/>
                              <a:gd name="T18" fmla="*/ 2050001 w 2255775"/>
                              <a:gd name="T19" fmla="*/ 838798 h 1262669"/>
                              <a:gd name="T20" fmla="*/ 1956163 w 2255775"/>
                              <a:gd name="T21" fmla="*/ 676265 h 1262669"/>
                              <a:gd name="T22" fmla="*/ 1239168 w 2255775"/>
                              <a:gd name="T23" fmla="*/ 262065 h 1262669"/>
                              <a:gd name="T24" fmla="*/ 1222319 w 2255775"/>
                              <a:gd name="T25" fmla="*/ 252332 h 1262669"/>
                              <a:gd name="T26" fmla="*/ 1128294 w 2255775"/>
                              <a:gd name="T27" fmla="*/ 230156 h 1262669"/>
                              <a:gd name="T28" fmla="*/ 1033916 w 2255775"/>
                              <a:gd name="T29" fmla="*/ 252751 h 1262669"/>
                              <a:gd name="T30" fmla="*/ 300288 w 2255775"/>
                              <a:gd name="T31" fmla="*/ 676311 h 1262669"/>
                              <a:gd name="T32" fmla="*/ 205722 w 2255775"/>
                              <a:gd name="T33" fmla="*/ 839264 h 1262669"/>
                              <a:gd name="T34" fmla="*/ 205831 w 2255775"/>
                              <a:gd name="T35" fmla="*/ 1262669 h 1262669"/>
                              <a:gd name="T36" fmla="*/ 133 w 2255775"/>
                              <a:gd name="T37" fmla="*/ 1262669 h 1262669"/>
                              <a:gd name="T38" fmla="*/ 0 w 2255775"/>
                              <a:gd name="T39" fmla="*/ 744906 h 1262669"/>
                              <a:gd name="T40" fmla="*/ 115651 w 2255775"/>
                              <a:gd name="T41" fmla="*/ 545622 h 1262669"/>
                              <a:gd name="T42" fmla="*/ 1012836 w 2255775"/>
                              <a:gd name="T43" fmla="*/ 27632 h 1262669"/>
                              <a:gd name="T44" fmla="*/ 1128257 w 2255775"/>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75" h="1262669">
                                <a:moveTo>
                                  <a:pt x="1128257" y="0"/>
                                </a:moveTo>
                                <a:cubicBezTo>
                                  <a:pt x="1169910" y="-4"/>
                                  <a:pt x="1211491" y="9118"/>
                                  <a:pt x="1243245" y="27119"/>
                                </a:cubicBezTo>
                                <a:lnTo>
                                  <a:pt x="2099877" y="521986"/>
                                </a:lnTo>
                                <a:lnTo>
                                  <a:pt x="2113310" y="529747"/>
                                </a:lnTo>
                                <a:lnTo>
                                  <a:pt x="2140698" y="545569"/>
                                </a:lnTo>
                                <a:cubicBezTo>
                                  <a:pt x="2204206" y="581570"/>
                                  <a:pt x="2256034" y="671338"/>
                                  <a:pt x="2255458" y="744338"/>
                                </a:cubicBezTo>
                                <a:lnTo>
                                  <a:pt x="2255775" y="1262669"/>
                                </a:lnTo>
                                <a:lnTo>
                                  <a:pt x="2054456" y="1262669"/>
                                </a:lnTo>
                                <a:lnTo>
                                  <a:pt x="2055481" y="1171598"/>
                                </a:lnTo>
                                <a:cubicBezTo>
                                  <a:pt x="2056593" y="1032949"/>
                                  <a:pt x="2055889" y="907866"/>
                                  <a:pt x="2050001" y="838798"/>
                                </a:cubicBezTo>
                                <a:cubicBezTo>
                                  <a:pt x="2050472" y="779107"/>
                                  <a:pt x="2008093" y="705704"/>
                                  <a:pt x="1956163" y="676265"/>
                                </a:cubicBezTo>
                                <a:lnTo>
                                  <a:pt x="1239168" y="262065"/>
                                </a:lnTo>
                                <a:lnTo>
                                  <a:pt x="1222319" y="252332"/>
                                </a:lnTo>
                                <a:cubicBezTo>
                                  <a:pt x="1196353" y="237612"/>
                                  <a:pt x="1162353" y="230154"/>
                                  <a:pt x="1128294" y="230156"/>
                                </a:cubicBezTo>
                                <a:cubicBezTo>
                                  <a:pt x="1094234" y="230160"/>
                                  <a:pt x="1060116" y="237624"/>
                                  <a:pt x="1033916" y="252751"/>
                                </a:cubicBezTo>
                                <a:lnTo>
                                  <a:pt x="300288" y="676311"/>
                                </a:lnTo>
                                <a:cubicBezTo>
                                  <a:pt x="249197" y="705808"/>
                                  <a:pt x="206193" y="779571"/>
                                  <a:pt x="205722" y="839264"/>
                                </a:cubicBezTo>
                                <a:cubicBezTo>
                                  <a:pt x="205758" y="980399"/>
                                  <a:pt x="205795" y="1121534"/>
                                  <a:pt x="205831" y="1262669"/>
                                </a:cubicBezTo>
                                <a:lnTo>
                                  <a:pt x="133" y="1262669"/>
                                </a:lnTo>
                                <a:cubicBezTo>
                                  <a:pt x="89" y="1090081"/>
                                  <a:pt x="44" y="917494"/>
                                  <a:pt x="0" y="744906"/>
                                </a:cubicBezTo>
                                <a:cubicBezTo>
                                  <a:pt x="577" y="671905"/>
                                  <a:pt x="53167" y="581697"/>
                                  <a:pt x="115651" y="545622"/>
                                </a:cubicBezTo>
                                <a:lnTo>
                                  <a:pt x="1012836" y="27632"/>
                                </a:lnTo>
                                <a:cubicBezTo>
                                  <a:pt x="1044879" y="9132"/>
                                  <a:pt x="1086603" y="4"/>
                                  <a:pt x="1128257"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95334612" name="Freeform: Shape 183"/>
                        <wps:cNvSpPr>
                          <a:spLocks/>
                        </wps:cNvSpPr>
                        <wps:spPr bwMode="auto">
                          <a:xfrm>
                            <a:off x="991270" y="1325961"/>
                            <a:ext cx="1087583" cy="608237"/>
                          </a:xfrm>
                          <a:custGeom>
                            <a:avLst/>
                            <a:gdLst>
                              <a:gd name="T0" fmla="*/ 5137 w 2256529"/>
                              <a:gd name="T1" fmla="*/ 0 h 1262669"/>
                              <a:gd name="T2" fmla="*/ 206456 w 2256529"/>
                              <a:gd name="T3" fmla="*/ 0 h 1262669"/>
                              <a:gd name="T4" fmla="*/ 206715 w 2256529"/>
                              <a:gd name="T5" fmla="*/ 424088 h 1262669"/>
                              <a:gd name="T6" fmla="*/ 234968 w 2256529"/>
                              <a:gd name="T7" fmla="*/ 516133 h 1262669"/>
                              <a:gd name="T8" fmla="*/ 257828 w 2256529"/>
                              <a:gd name="T9" fmla="*/ 547429 h 1262669"/>
                              <a:gd name="T10" fmla="*/ 264654 w 2256529"/>
                              <a:gd name="T11" fmla="*/ 556775 h 1262669"/>
                              <a:gd name="T12" fmla="*/ 300555 w 2256529"/>
                              <a:gd name="T13" fmla="*/ 586621 h 1262669"/>
                              <a:gd name="T14" fmla="*/ 1034398 w 2256529"/>
                              <a:gd name="T15" fmla="*/ 1010556 h 1262669"/>
                              <a:gd name="T16" fmla="*/ 1054024 w 2256529"/>
                              <a:gd name="T17" fmla="*/ 1017889 h 1262669"/>
                              <a:gd name="T18" fmla="*/ 1078561 w 2256529"/>
                              <a:gd name="T19" fmla="*/ 1027058 h 1262669"/>
                              <a:gd name="T20" fmla="*/ 1222801 w 2256529"/>
                              <a:gd name="T21" fmla="*/ 1010135 h 1262669"/>
                              <a:gd name="T22" fmla="*/ 1956428 w 2256529"/>
                              <a:gd name="T23" fmla="*/ 586576 h 1262669"/>
                              <a:gd name="T24" fmla="*/ 2050994 w 2256529"/>
                              <a:gd name="T25" fmla="*/ 423624 h 1262669"/>
                              <a:gd name="T26" fmla="*/ 2050921 w 2256529"/>
                              <a:gd name="T27" fmla="*/ 0 h 1262669"/>
                              <a:gd name="T28" fmla="*/ 2256529 w 2256529"/>
                              <a:gd name="T29" fmla="*/ 0 h 1262669"/>
                              <a:gd name="T30" fmla="*/ 2256498 w 2256529"/>
                              <a:gd name="T31" fmla="*/ 518110 h 1262669"/>
                              <a:gd name="T32" fmla="*/ 2140849 w 2256529"/>
                              <a:gd name="T33" fmla="*/ 717392 h 1262669"/>
                              <a:gd name="T34" fmla="*/ 1243664 w 2256529"/>
                              <a:gd name="T35" fmla="*/ 1235383 h 1262669"/>
                              <a:gd name="T36" fmla="*/ 1013254 w 2256529"/>
                              <a:gd name="T37" fmla="*/ 1235897 h 1262669"/>
                              <a:gd name="T38" fmla="*/ 115803 w 2256529"/>
                              <a:gd name="T39" fmla="*/ 717448 h 1262669"/>
                              <a:gd name="T40" fmla="*/ 71900 w 2256529"/>
                              <a:gd name="T41" fmla="*/ 680948 h 1262669"/>
                              <a:gd name="T42" fmla="*/ 58452 w 2256529"/>
                              <a:gd name="T43" fmla="*/ 662539 h 1262669"/>
                              <a:gd name="T44" fmla="*/ 35592 w 2256529"/>
                              <a:gd name="T45" fmla="*/ 631244 h 1262669"/>
                              <a:gd name="T46" fmla="*/ 1043 w 2256529"/>
                              <a:gd name="T47" fmla="*/ 518678 h 1262669"/>
                              <a:gd name="T48" fmla="*/ 4569 w 2256529"/>
                              <a:gd name="T49" fmla="*/ 50527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6529" h="1262669">
                                <a:moveTo>
                                  <a:pt x="5137" y="0"/>
                                </a:moveTo>
                                <a:lnTo>
                                  <a:pt x="206456" y="0"/>
                                </a:lnTo>
                                <a:lnTo>
                                  <a:pt x="206715" y="424088"/>
                                </a:lnTo>
                                <a:cubicBezTo>
                                  <a:pt x="207136" y="453557"/>
                                  <a:pt x="217941" y="486642"/>
                                  <a:pt x="234968" y="516133"/>
                                </a:cubicBezTo>
                                <a:lnTo>
                                  <a:pt x="257828" y="547429"/>
                                </a:lnTo>
                                <a:lnTo>
                                  <a:pt x="264654" y="556775"/>
                                </a:lnTo>
                                <a:cubicBezTo>
                                  <a:pt x="275759" y="568824"/>
                                  <a:pt x="287898" y="579073"/>
                                  <a:pt x="300555" y="586621"/>
                                </a:cubicBezTo>
                                <a:lnTo>
                                  <a:pt x="1034398" y="1010556"/>
                                </a:lnTo>
                                <a:lnTo>
                                  <a:pt x="1054024" y="1017889"/>
                                </a:lnTo>
                                <a:lnTo>
                                  <a:pt x="1078561" y="1027058"/>
                                </a:lnTo>
                                <a:cubicBezTo>
                                  <a:pt x="1126877" y="1037993"/>
                                  <a:pt x="1184483" y="1032258"/>
                                  <a:pt x="1222801" y="1010135"/>
                                </a:cubicBezTo>
                                <a:lnTo>
                                  <a:pt x="1956428" y="586576"/>
                                </a:lnTo>
                                <a:cubicBezTo>
                                  <a:pt x="2008831" y="556322"/>
                                  <a:pt x="2050524" y="483317"/>
                                  <a:pt x="2050994" y="423624"/>
                                </a:cubicBezTo>
                                <a:lnTo>
                                  <a:pt x="2050921" y="0"/>
                                </a:lnTo>
                                <a:lnTo>
                                  <a:pt x="2256529" y="0"/>
                                </a:lnTo>
                                <a:lnTo>
                                  <a:pt x="2256498" y="518110"/>
                                </a:lnTo>
                                <a:cubicBezTo>
                                  <a:pt x="2255922" y="591111"/>
                                  <a:pt x="2204934" y="680393"/>
                                  <a:pt x="2140849" y="717392"/>
                                </a:cubicBezTo>
                                <a:lnTo>
                                  <a:pt x="1243664" y="1235383"/>
                                </a:lnTo>
                                <a:cubicBezTo>
                                  <a:pt x="1181180" y="1271457"/>
                                  <a:pt x="1076763" y="1271898"/>
                                  <a:pt x="1013254" y="1235897"/>
                                </a:cubicBezTo>
                                <a:lnTo>
                                  <a:pt x="115803" y="717448"/>
                                </a:lnTo>
                                <a:cubicBezTo>
                                  <a:pt x="100327" y="708217"/>
                                  <a:pt x="85478" y="695682"/>
                                  <a:pt x="71900" y="680948"/>
                                </a:cubicBezTo>
                                <a:lnTo>
                                  <a:pt x="58452" y="662539"/>
                                </a:lnTo>
                                <a:lnTo>
                                  <a:pt x="35592" y="631244"/>
                                </a:lnTo>
                                <a:cubicBezTo>
                                  <a:pt x="14770" y="595177"/>
                                  <a:pt x="1556" y="554717"/>
                                  <a:pt x="1043" y="518678"/>
                                </a:cubicBezTo>
                                <a:cubicBezTo>
                                  <a:pt x="-1866" y="430752"/>
                                  <a:pt x="1969" y="241160"/>
                                  <a:pt x="4569" y="50527"/>
                                </a:cubicBezTo>
                                <a:lnTo>
                                  <a:pt x="5137" y="0"/>
                                </a:ln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05682983" name="Freeform: Shape 187"/>
                        <wps:cNvSpPr>
                          <a:spLocks/>
                        </wps:cNvSpPr>
                        <wps:spPr bwMode="auto">
                          <a:xfrm>
                            <a:off x="258021" y="1002310"/>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42189885" name="Freeform: Shape 188"/>
                        <wps:cNvSpPr>
                          <a:spLocks/>
                        </wps:cNvSpPr>
                        <wps:spPr bwMode="auto">
                          <a:xfrm>
                            <a:off x="1245791" y="1002310"/>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89241717" name="TextBox 256"/>
                        <wps:cNvSpPr txBox="1">
                          <a:spLocks noChangeArrowheads="1"/>
                        </wps:cNvSpPr>
                        <wps:spPr bwMode="auto">
                          <a:xfrm>
                            <a:off x="484225" y="1939867"/>
                            <a:ext cx="2023621" cy="464464"/>
                          </a:xfrm>
                          <a:prstGeom prst="rect">
                            <a:avLst/>
                          </a:prstGeom>
                        </wps:spPr>
                        <wps:txbx>
                          <w:txbxContent>
                            <w:p w14:paraId="108BEC70" w14:textId="3E5C3420" w:rsidR="00C1173D" w:rsidRDefault="00C1173D" w:rsidP="00C1173D">
                              <w:pPr>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التعلّم المستمر والتطوير الذاتي</w:t>
                              </w:r>
                            </w:p>
                          </w:txbxContent>
                        </wps:txbx>
                        <wps:bodyPr rot="0" vert="horz" wrap="square" lIns="0" tIns="45720" rIns="0" bIns="45720" anchor="ctr" anchorCtr="0" upright="1">
                          <a:noAutofit/>
                        </wps:bodyPr>
                      </wps:wsp>
                      <wps:wsp>
                        <wps:cNvPr id="1341620977" name="TextBox 41"/>
                        <wps:cNvSpPr txBox="1">
                          <a:spLocks noChangeArrowheads="1"/>
                        </wps:cNvSpPr>
                        <wps:spPr bwMode="auto">
                          <a:xfrm>
                            <a:off x="-279177" y="-67382"/>
                            <a:ext cx="1524994" cy="848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633A3" w14:textId="30718966" w:rsidR="00C1173D" w:rsidRDefault="00C1173D" w:rsidP="00C1173D">
                              <w:pPr>
                                <w:spacing w:line="240" w:lineRule="auto"/>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السرية وأمن المعلومات</w:t>
                              </w:r>
                            </w:p>
                          </w:txbxContent>
                        </wps:txbx>
                        <wps:bodyPr rot="0" vert="horz" wrap="square" lIns="0" tIns="45720" rIns="0" bIns="45720" anchor="b" anchorCtr="0" upright="1">
                          <a:noAutofit/>
                        </wps:bodyPr>
                      </wps:wsp>
                      <wps:wsp>
                        <wps:cNvPr id="182358133" name="TextBox 180"/>
                        <wps:cNvSpPr txBox="1"/>
                        <wps:spPr>
                          <a:xfrm flipH="1">
                            <a:off x="1193208" y="1070289"/>
                            <a:ext cx="616838" cy="661399"/>
                          </a:xfrm>
                          <a:prstGeom prst="rect">
                            <a:avLst/>
                          </a:prstGeom>
                          <a:noFill/>
                        </wps:spPr>
                        <wps:txbx>
                          <w:txbxContent>
                            <w:p w14:paraId="248A4673"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06</w:t>
                              </w:r>
                            </w:p>
                          </w:txbxContent>
                        </wps:txbx>
                        <wps:bodyPr wrap="square" rtlCol="0">
                          <a:spAutoFit/>
                        </wps:bodyPr>
                      </wps:wsp>
                      <wps:wsp>
                        <wps:cNvPr id="1436388662" name="TextBox 181"/>
                        <wps:cNvSpPr txBox="1"/>
                        <wps:spPr>
                          <a:xfrm flipH="1">
                            <a:off x="225228" y="1070289"/>
                            <a:ext cx="616013" cy="661399"/>
                          </a:xfrm>
                          <a:prstGeom prst="rect">
                            <a:avLst/>
                          </a:prstGeom>
                          <a:noFill/>
                        </wps:spPr>
                        <wps:txbx>
                          <w:txbxContent>
                            <w:p w14:paraId="6ACB68F3"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07</w:t>
                              </w:r>
                            </w:p>
                          </w:txbxContent>
                        </wps:txbx>
                        <wps:bodyPr wrap="square" rtlCol="0">
                          <a:spAutoFit/>
                        </wps:bodyPr>
                      </wps:wsp>
                    </wpg:wgp>
                  </a:graphicData>
                </a:graphic>
              </wp:inline>
            </w:drawing>
          </mc:Choice>
          <mc:Fallback>
            <w:pict>
              <v:group w14:anchorId="5D0960B0" id="مجموعة 3" o:spid="_x0000_s1347" style="width:452.15pt;height:148.5pt;mso-position-horizontal-relative:char;mso-position-vertical-relative:line" coordorigin="-2791,-673" coordsize="74674,24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">
                <v:shape id="Freeform: Shape 184" o:spid="_x0000_s1348" style="position:absolute;left:39509;top:7177;width:10872;height:6082;visibility:visible;mso-wrap-style:square;v-text-anchor:middle" coordsize="2255752,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" path="m1128257,v41653,-4,83233,9118,114988,27119l2099877,521986r-1,l2113310,529747r27388,15822c2204206,581570,2256033,671338,2255458,744338r294,518331l2050144,1262669r-143,-423871c2050472,779107,2008093,705704,1956163,676265l1239168,262065r-16850,-9733c1196353,237612,1162353,230154,1128294,230156v-34060,4,-68178,7468,-94379,22595l300288,676311v-51091,29497,-94095,103260,-94566,162953l205698,1262669r-205608,l,744906c577,671905,53167,581697,115650,545622l1012836,27632c1044879,9132,1086604,4,1128257,xe" fillcolor="#a0c9ca" stroked="f" strokeweight="1pt">
                  <v:stroke joinstyle="miter"/>
                  <v:path arrowok="t" o:connecttype="custom" o:connectlocs="543759,0;599177,13063;1012027,251445;1012026,251445;1018501,255183;1031700,262805;1087008,358553;1087150,608237;988058,608237;987989,404055;942764,325762;597212,126239;589091,121550;543776,110868;498291,121752;144723,325784;99147,404280;99135,608237;43,608237;0,358827;55737,262830;488132,13311;543759,0" o:connectangles="0,0,0,0,0,0,0,0,0,0,0,0,0,0,0,0,0,0,0,0,0,0,0"/>
                </v:shape>
                <v:shape id="Freeform: Shape 185" o:spid="_x0000_s1349" style="position:absolute;left:49390;top:13259;width:10871;height:6082;visibility:visible;mso-wrap-style:square;v-text-anchor:middle" coordsize="2255684,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" path="m,l205608,r241,424088c206269,453557,217073,486642,234100,516133r22860,31296l263787,556775v11105,12049,23245,22298,35900,29846l1033530,1010556r19627,7333l1077693,1027058v48317,10935,105923,5200,144241,-16923l1955561,586576v52402,-30254,94095,-103259,94565,-162952c2056029,354603,2054780,231699,2051928,95006l2049767,r205917,l2255631,518110v-577,73001,-51564,162283,-115649,199282l1242796,1235383v-62484,36074,-166901,36515,-230409,514l114935,717448c99459,708217,84611,695682,71032,680948l57585,662539,34725,631244c13902,595177,689,554717,175,518678l,xe" fillcolor="#bfbfbf [2412]" stroked="f" strokeweight="1pt">
                  <v:stroke joinstyle="miter"/>
                  <v:path arrowok="t" o:connecttype="custom" o:connectlocs="0,0;99095,0;99211,204286;112827,248625;123845,263701;127135,268203;144437,282580;498120,486792;507580,490325;519405,494741;588924,486590;942503,282558;988079,204063;988948,45765;987906,0;1087150,0;1087124,249577;1031386,345573;598978,595093;487930,595341;55394,345600;34235,328018;27754,319150;16736,304075;84,249851" o:connectangles="0,0,0,0,0,0,0,0,0,0,0,0,0,0,0,0,0,0,0,0,0,0,0,0,0"/>
                </v:shape>
                <v:shape id="Freeform: Shape 186" o:spid="_x0000_s1350" style="position:absolute;left:59242;top:7177;width:10899;height:6082;visibility:visible;mso-wrap-style:square;v-text-anchor:middle" coordsize="2261529,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" path="m1134195,v41654,-4,83234,9118,114989,27119l2105816,521986r-1,l2119249,529747r27388,15822c2210145,581570,2261972,671338,2261397,744338r132,518331l2056048,1262669r-108,-423871c2056411,779107,2014032,705704,1962102,676265l1245107,262065r-16850,-9733c1202292,237612,1168291,230154,1134233,230156v-34060,4,-68178,7468,-94379,22595l306227,676311v-51091,29497,-94095,103260,-94566,162953l211617,1262669r-205917,l4681,1217870c277,1029295,-3689,839962,5939,744906,6515,671905,59106,581697,121589,545622l1018775,27632c1050817,9132,1092542,4,1134195,xe" fillcolor="#a0c9ca" stroked="f" strokeweight="1pt">
                  <v:stroke joinstyle="miter"/>
                  <v:path arrowok="t" o:connecttype="custom" o:connectlocs="546626,0;602045,13063;1014899,251445;1014899,251445;1021373,255183;1034573,262805;1089881,358553;1089945,608237;990913,608237;990861,404055;945636,325762;600080,126239;591959,121550;546644,110868;501158,121752;147586,325784;102010,404280;101989,608237;2747,608237;2256,586657;2862,358827;58600,262830;490999,13311;546626,0" o:connectangles="0,0,0,0,0,0,0,0,0,0,0,0,0,0,0,0,0,0,0,0,0,0,0,0"/>
                </v:shape>
                <v:shape id="Freeform: Shape 189" o:spid="_x0000_s1351" style="position:absolute;left:42052;top:10023;width:5786;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Freeform: Shape 190" o:spid="_x0000_s1352" style="position:absolute;left:51904;top:10023;width:5785;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bfbfbf [2412]" stroked="f" strokeweight="1pt">
                  <v:stroke joinstyle="miter"/>
                  <v:path arrowok="t" o:connecttype="custom" o:connectlocs="289348,0;318838,6951;538526,133797;538526,133797;541971,135786;548995,139842;578426,190791;578493,456455;548834,507535;318746,640308;259655,640440;29499,507549;18240,498194;14791,493475;8928,485453;68,456600;0,190937;29659,139856;259748,7083;289348,0" o:connectangles="0,0,0,0,0,0,0,0,0,0,0,0,0,0,0,0,0,0,0,0"/>
                </v:shape>
                <v:shape id="Freeform: Shape 255" o:spid="_x0000_s1353" style="position:absolute;left:61842;top:10023;width:5785;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48,0;318838,6951;538526,133797;538526,133797;541971,135786;548995,139842;578426,190791;578493,456455;548834,507535;318746,640308;259655,640440;29499,507549;18240,498194;14791,493475;8928,485453;68,456600;0,190937;29659,139856;259748,7083;289348,0" o:connectangles="0,0,0,0,0,0,0,0,0,0,0,0,0,0,0,0,0,0,0,0"/>
                </v:shape>
                <v:shape id="TextBox 38" o:spid="_x0000_s1354" type="#_x0000_t202" style="position:absolute;left:47944;top:18947;width:14331;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" filled="f" stroked="f">
                  <v:textbox inset="0,,0">
                    <w:txbxContent>
                      <w:p w14:paraId="4EED17EC" w14:textId="56AF6DD1" w:rsidR="00C1173D" w:rsidRDefault="00C1173D" w:rsidP="00C1173D">
                        <w:pPr>
                          <w:bidi w:val="0"/>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العدالة والإنصاف</w:t>
                        </w:r>
                      </w:p>
                    </w:txbxContent>
                  </v:textbox>
                </v:shape>
                <v:shape id="TextBox 44" o:spid="_x0000_s1355" type="#_x0000_t202" style="position:absolute;left:37817;top:2222;width:14982;height:4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" filled="f" stroked="f">
                  <v:textbox inset="0,,0">
                    <w:txbxContent>
                      <w:p w14:paraId="50A7CF6A" w14:textId="5F686FFD" w:rsidR="00C1173D" w:rsidRDefault="00C1173D" w:rsidP="00C1173D">
                        <w:pPr>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الاحترام والتقدير</w:t>
                        </w:r>
                      </w:p>
                    </w:txbxContent>
                  </v:textbox>
                </v:shape>
                <v:shape id="TextBox 47" o:spid="_x0000_s1356" type="#_x0000_t202" style="position:absolute;left:57580;top:2414;width:14303;height:435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" filled="f" stroked="f">
                  <v:textbox inset="0,,0">
                    <w:txbxContent>
                      <w:p w14:paraId="64D84F08" w14:textId="14F8D203" w:rsidR="00C1173D" w:rsidRDefault="00C1173D" w:rsidP="00C1173D">
                        <w:pPr>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النزاهة والشفافية</w:t>
                        </w:r>
                      </w:p>
                    </w:txbxContent>
                  </v:textbox>
                </v:shape>
                <v:shape id="TextBox 177" o:spid="_x0000_s1357" type="#_x0000_t202" style="position:absolute;left:61579;top:10702;width:6168;height:661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" filled="f" stroked="f">
                  <v:textbox style="mso-fit-shape-to-text:t">
                    <w:txbxContent>
                      <w:p w14:paraId="58E0F547"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01</w:t>
                        </w:r>
                      </w:p>
                    </w:txbxContent>
                  </v:textbox>
                </v:shape>
                <v:shape id="TextBox 178" o:spid="_x0000_s1358" type="#_x0000_t202" style="position:absolute;left:51455;top:10702;width:6176;height:661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" filled="f" stroked="f">
                  <v:textbox style="mso-fit-shape-to-text:t">
                    <w:txbxContent>
                      <w:p w14:paraId="1A29C297"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02</w:t>
                        </w:r>
                      </w:p>
                    </w:txbxContent>
                  </v:textbox>
                </v:shape>
                <v:shape id="TextBox 179" o:spid="_x0000_s1359" type="#_x0000_t202" style="position:absolute;left:41768;top:10702;width:6176;height:661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" filled="f" stroked="f">
                  <v:textbox style="mso-fit-shape-to-text:t">
                    <w:txbxContent>
                      <w:p w14:paraId="56EDF090"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03</w:t>
                        </w:r>
                      </w:p>
                    </w:txbxContent>
                  </v:textbox>
                </v:shape>
                <v:shape id="Freeform: Shape 182" o:spid="_x0000_s1360" style="position:absolute;left:19748;top:7177;width:10872;height:6082;visibility:visible;mso-wrap-style:square;v-text-anchor:middle" coordsize="2255775,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" path="m1128257,v41653,-4,83234,9118,114988,27119l2099877,521986r13433,7761l2140698,545569v63508,36001,115336,125769,114760,198769l2255775,1262669r-201319,l2055481,1171598v1112,-138649,408,-263732,-5480,-332800c2050472,779107,2008093,705704,1956163,676265l1239168,262065r-16849,-9733c1196353,237612,1162353,230154,1128294,230156v-34060,4,-68178,7468,-94378,22595l300288,676311v-51091,29497,-94095,103260,-94566,162953c205758,980399,205795,1121534,205831,1262669r-205698,c89,1090081,44,917494,,744906,577,671905,53167,581697,115651,545622l1012836,27632c1044879,9132,1086603,4,1128257,xe" fillcolor="#a0c9ca" stroked="f" strokeweight="1pt">
                  <v:stroke joinstyle="miter"/>
                  <v:path arrowok="t" o:connecttype="custom" o:connectlocs="543777,0;599197,13063;1012061,251445;1018535,255183;1031735,262805;1087045,358553;1087198,608237;990170,608237;990664,564367;988023,404055;942796,325762;597232,126239;589111,121550;543795,110868;498308,121752;144727,325784;99150,404280;99203,608237;64,608237;0,358827;55739,262830;488149,13311;543777,0" o:connectangles="0,0,0,0,0,0,0,0,0,0,0,0,0,0,0,0,0,0,0,0,0,0,0"/>
                </v:shape>
                <v:shape id="Freeform: Shape 183" o:spid="_x0000_s1361" style="position:absolute;left:29625;top:13259;width:10876;height:6082;visibility:visible;mso-wrap-style:square;v-text-anchor:middle" coordsize="2256529,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" path="m5137,l206456,r259,424088c207136,453557,217941,486642,234968,516133r22860,31296l264654,556775v11105,12049,23244,22298,35901,29846l1034398,1010556r19626,7333l1078561,1027058v48316,10935,105922,5200,144240,-16923l1956428,586576v52403,-30254,94096,-103259,94566,-162952l2050921,r205608,l2256498,518110v-576,73001,-51564,162283,-115649,199282l1243664,1235383v-62484,36074,-166901,36515,-230410,514l115803,717448c100327,708217,85478,695682,71900,680948l58452,662539,35592,631244c14770,595177,1556,554717,1043,518678,-1866,430752,1969,241160,4569,50527l5137,xe" fillcolor="#bfbfbf [2412]" stroked="f" strokeweight="1pt">
                  <v:stroke joinstyle="miter"/>
                  <v:path arrowok="t" o:connecttype="custom" o:connectlocs="2476,0;99506,0;99631,204286;113248,248625;124266,263701;127556,268203;144859,282580;498551,486792;508010,490325;519836,494741;589355,486590;942943,282558;988521,204063;988486,0;1087583,0;1087568,249577;1031829,345573;599411,595093;488360,595341;55814,345600;34654,328018;28172,319150;17154,304075;503,249851;2202,24339" o:connectangles="0,0,0,0,0,0,0,0,0,0,0,0,0,0,0,0,0,0,0,0,0,0,0,0,0"/>
                </v:shape>
                <v:shape id="Freeform: Shape 187" o:spid="_x0000_s1362" style="position:absolute;left:22292;top:10023;width:5786;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Freeform: Shape 188" o:spid="_x0000_s1363" style="position:absolute;left:32170;top:10023;width:5786;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bfbfbf [2412]"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TextBox 256" o:spid="_x0000_s1364" type="#_x0000_t202" style="position:absolute;left:26978;top:19304;width:16078;height:4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" filled="f" stroked="f">
                  <v:textbox inset="0,,0">
                    <w:txbxContent>
                      <w:p w14:paraId="0CCA9CC7" w14:textId="0854B9F9" w:rsidR="00C1173D" w:rsidRDefault="00C1173D" w:rsidP="00C1173D">
                        <w:pPr>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المسؤولية الاجتماعية</w:t>
                        </w:r>
                      </w:p>
                    </w:txbxContent>
                  </v:textbox>
                </v:shape>
                <v:shape id="TextBox 41" o:spid="_x0000_s1365" type="#_x0000_t202" style="position:absolute;left:13709;top:2222;width:19711;height:45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" filled="f" stroked="f">
                  <v:textbox inset="0,,0">
                    <w:txbxContent>
                      <w:p w14:paraId="4C0E8196" w14:textId="568CAA8A" w:rsidR="00C1173D" w:rsidRDefault="00C1173D" w:rsidP="00C1173D">
                        <w:pPr>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الالتزام بالقوانين والأنظمة</w:t>
                        </w:r>
                      </w:p>
                    </w:txbxContent>
                  </v:textbox>
                </v:shape>
                <v:shape id="TextBox 180" o:spid="_x0000_s1366" type="#_x0000_t202" style="position:absolute;left:31643;top:10702;width:6169;height:661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" filled="f" stroked="f">
                  <v:textbox style="mso-fit-shape-to-text:t">
                    <w:txbxContent>
                      <w:p w14:paraId="6223EEBF"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04</w:t>
                        </w:r>
                      </w:p>
                    </w:txbxContent>
                  </v:textbox>
                </v:shape>
                <v:shape id="TextBox 181" o:spid="_x0000_s1367" type="#_x0000_t202" style="position:absolute;left:21964;top:10702;width:6168;height:661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" filled="f" stroked="f">
                  <v:textbox style="mso-fit-shape-to-text:t">
                    <w:txbxContent>
                      <w:p w14:paraId="4A109E55"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05</w:t>
                        </w:r>
                      </w:p>
                    </w:txbxContent>
                  </v:textbox>
                </v:shape>
                <v:shape id="Freeform: Shape 182" o:spid="_x0000_s1368" style="position:absolute;left:35;top:7177;width:10872;height:6082;visibility:visible;mso-wrap-style:square;v-text-anchor:middle" coordsize="2255775,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" path="m1128257,v41653,-4,83234,9118,114988,27119l2099877,521986r13433,7761l2140698,545569v63508,36001,115336,125769,114760,198769l2255775,1262669r-201319,l2055481,1171598v1112,-138649,408,-263732,-5480,-332800c2050472,779107,2008093,705704,1956163,676265l1239168,262065r-16849,-9733c1196353,237612,1162353,230154,1128294,230156v-34060,4,-68178,7468,-94378,22595l300288,676311v-51091,29497,-94095,103260,-94566,162953c205758,980399,205795,1121534,205831,1262669r-205698,c89,1090081,44,917494,,744906,577,671905,53167,581697,115651,545622l1012836,27632c1044879,9132,1086603,4,1128257,xe" fillcolor="#a0c9ca" stroked="f" strokeweight="1pt">
                  <v:stroke joinstyle="miter"/>
                  <v:path arrowok="t" o:connecttype="custom" o:connectlocs="543777,0;599197,13063;1012061,251445;1018535,255183;1031735,262805;1087045,358553;1087198,608237;990170,608237;990664,564367;988023,404055;942796,325762;597232,126239;589111,121550;543795,110868;498308,121752;144727,325784;99150,404280;99203,608237;64,608237;0,358827;55739,262830;488149,13311;543777,0" o:connectangles="0,0,0,0,0,0,0,0,0,0,0,0,0,0,0,0,0,0,0,0,0,0,0"/>
                </v:shape>
                <v:shape id="Freeform: Shape 183" o:spid="_x0000_s1369" style="position:absolute;left:9912;top:13259;width:10876;height:6082;visibility:visible;mso-wrap-style:square;v-text-anchor:middle" coordsize="2256529,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" path="m5137,l206456,r259,424088c207136,453557,217941,486642,234968,516133r22860,31296l264654,556775v11105,12049,23244,22298,35901,29846l1034398,1010556r19626,7333l1078561,1027058v48316,10935,105922,5200,144240,-16923l1956428,586576v52403,-30254,94096,-103259,94566,-162952l2050921,r205608,l2256498,518110v-576,73001,-51564,162283,-115649,199282l1243664,1235383v-62484,36074,-166901,36515,-230410,514l115803,717448c100327,708217,85478,695682,71900,680948l58452,662539,35592,631244c14770,595177,1556,554717,1043,518678,-1866,430752,1969,241160,4569,50527l5137,xe" fillcolor="#bfbfbf [2412]" stroked="f" strokeweight="1pt">
                  <v:stroke joinstyle="miter"/>
                  <v:path arrowok="t" o:connecttype="custom" o:connectlocs="2476,0;99506,0;99631,204286;113248,248625;124266,263701;127556,268203;144859,282580;498551,486792;508010,490325;519836,494741;589355,486590;942943,282558;988521,204063;988486,0;1087583,0;1087568,249577;1031829,345573;599411,595093;488360,595341;55814,345600;34654,328018;28172,319150;17154,304075;503,249851;2202,24339" o:connectangles="0,0,0,0,0,0,0,0,0,0,0,0,0,0,0,0,0,0,0,0,0,0,0,0,0"/>
                </v:shape>
                <v:shape id="Freeform: Shape 187" o:spid="_x0000_s1370" style="position:absolute;left:2580;top:10023;width:5785;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Freeform: Shape 188" o:spid="_x0000_s1371" style="position:absolute;left:12457;top:10023;width:5786;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bfbfbf [2412]"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TextBox 256" o:spid="_x0000_s1372" type="#_x0000_t202" style="position:absolute;left:4842;top:19398;width:20236;height:46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" filled="f" stroked="f">
                  <v:textbox inset="0,,0">
                    <w:txbxContent>
                      <w:p w14:paraId="108BEC70" w14:textId="3E5C3420" w:rsidR="00C1173D" w:rsidRDefault="00C1173D" w:rsidP="00C1173D">
                        <w:pPr>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التعلّم المستمر والتطوير الذاتي</w:t>
                        </w:r>
                      </w:p>
                    </w:txbxContent>
                  </v:textbox>
                </v:shape>
                <v:shape id="TextBox 41" o:spid="_x0000_s1373" type="#_x0000_t202" style="position:absolute;left:-2791;top:-673;width:15249;height:847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" filled="f" stroked="f">
                  <v:textbox inset="0,,0">
                    <w:txbxContent>
                      <w:p w14:paraId="346633A3" w14:textId="30718966" w:rsidR="00C1173D" w:rsidRDefault="00C1173D" w:rsidP="00C1173D">
                        <w:pPr>
                          <w:spacing w:line="240" w:lineRule="auto"/>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السرية وأمن المعلومات</w:t>
                        </w:r>
                      </w:p>
                    </w:txbxContent>
                  </v:textbox>
                </v:shape>
                <v:shape id="TextBox 180" o:spid="_x0000_s1374" type="#_x0000_t202" style="position:absolute;left:11932;top:10702;width:6168;height:661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" filled="f" stroked="f">
                  <v:textbox style="mso-fit-shape-to-text:t">
                    <w:txbxContent>
                      <w:p w14:paraId="248A4673"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06</w:t>
                        </w:r>
                      </w:p>
                    </w:txbxContent>
                  </v:textbox>
                </v:shape>
                <v:shape id="TextBox 181" o:spid="_x0000_s1375" type="#_x0000_t202" style="position:absolute;left:2252;top:10702;width:6160;height:661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" filled="f" stroked="f">
                  <v:textbox style="mso-fit-shape-to-text:t">
                    <w:txbxContent>
                      <w:p w14:paraId="6ACB68F3"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07</w:t>
                        </w:r>
                      </w:p>
                    </w:txbxContent>
                  </v:textbox>
                </v:shape>
                <w10:anchorlock/>
              </v:group>
            </w:pict>
          </mc:Fallback>
        </mc:AlternateContent>
      </w:r>
    </w:p>
    <w:p w14:paraId="0B0D802F" w14:textId="65598E38" w:rsidR="002D58AD" w:rsidRDefault="002D58AD" w:rsidP="007A36FD">
      <w:pPr>
        <w:spacing w:line="259" w:lineRule="auto"/>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37B1E950" wp14:editId="10F747E9">
                <wp:extent cx="5731510" cy="891540"/>
                <wp:effectExtent l="0" t="0" r="2540" b="22860"/>
                <wp:docPr id="321221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94962795" name="مجموعة 47"/>
                        <wpg:cNvGrpSpPr/>
                        <wpg:grpSpPr>
                          <a:xfrm>
                            <a:off x="0" y="0"/>
                            <a:ext cx="5731510" cy="895351"/>
                            <a:chOff x="0" y="0"/>
                            <a:chExt cx="5878196" cy="918845"/>
                          </a:xfrm>
                        </wpg:grpSpPr>
                        <wpg:grpSp>
                          <wpg:cNvPr id="1406161949" name="مجموعة 48"/>
                          <wpg:cNvGrpSpPr/>
                          <wpg:grpSpPr>
                            <a:xfrm>
                              <a:off x="0" y="0"/>
                              <a:ext cx="5878196" cy="918845"/>
                              <a:chOff x="0" y="0"/>
                              <a:chExt cx="6240348" cy="919070"/>
                            </a:xfrm>
                          </wpg:grpSpPr>
                          <wpg:grpSp>
                            <wpg:cNvPr id="1154601259" name="مجموعة 49"/>
                            <wpg:cNvGrpSpPr/>
                            <wpg:grpSpPr>
                              <a:xfrm>
                                <a:off x="0" y="169208"/>
                                <a:ext cx="5433072" cy="580613"/>
                                <a:chOff x="0" y="169208"/>
                                <a:chExt cx="5433072" cy="580613"/>
                              </a:xfrm>
                            </wpg:grpSpPr>
                            <wps:wsp>
                              <wps:cNvPr id="11555174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0929951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539310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5672850" name="مربع نص 41"/>
                          <wps:cNvSpPr txBox="1"/>
                          <wps:spPr>
                            <a:xfrm>
                              <a:off x="204466" y="257055"/>
                              <a:ext cx="4615440" cy="389397"/>
                            </a:xfrm>
                            <a:prstGeom prst="rect">
                              <a:avLst/>
                            </a:prstGeom>
                            <a:noFill/>
                          </wps:spPr>
                          <wps:txbx>
                            <w:txbxContent>
                              <w:p w14:paraId="1FFB3D6E" w14:textId="2A7781C0"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النزاهة والشفافية</w:t>
                                </w:r>
                              </w:p>
                            </w:txbxContent>
                          </wps:txbx>
                          <wps:bodyPr wrap="square" rtlCol="1">
                            <a:spAutoFit/>
                          </wps:bodyPr>
                        </wps:wsp>
                      </wpg:grpSp>
                      <pic:pic xmlns:pic="http://schemas.openxmlformats.org/drawingml/2006/picture">
                        <pic:nvPicPr>
                          <pic:cNvPr id="1355266050"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7B1E950" id="_x0000_s137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oK2okQcAAPocAAAOAAAAZHJzL2Uyb0RvYy54bWzsWVuP20QUfkfiP4z8&#10;iNTG90vULdpuaYW0lIoWAY+OM0ms2h5jTzbZvtKiqn+kgECoXMU/Sf4N38x4bCebbbILVELqw25m&#10;7DnXOXPmO8e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">
                <v:group id="مجموعة 47" o:spid="_x0000_s13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">
                  <v:group id="_x0000_s13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">
                    <v:group id="_x0000_s13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">
                      <v:shape id="شكل حر 50" o:spid="_x0000_s13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" fillcolor="#a5a5a5 [2092]" stroked="f" strokeweight="1pt">
                        <v:stroke joinstyle="miter"/>
                      </v:roundrect>
                    </v:group>
                    <v:oval id="شكل بيضاوي 52" o:spid="_x0000_s13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" filled="f" strokecolor="#168489" strokeweight="1pt">
                      <v:stroke joinstyle="miter"/>
                    </v:oval>
                  </v:group>
                  <v:shape id="مربع نص 41" o:spid="_x0000_s138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" filled="f" stroked="f">
                    <v:textbox style="mso-fit-shape-to-text:t">
                      <w:txbxContent>
                        <w:p w14:paraId="1FFB3D6E" w14:textId="2A7781C0"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النزاهة والشفافية</w:t>
                          </w:r>
                        </w:p>
                      </w:txbxContent>
                    </v:textbox>
                  </v:shape>
                </v:group>
                <v:shape id="صورة 54" o:spid="_x0000_s13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">
                  <v:imagedata r:id="rId90" o:title=""/>
                </v:shape>
                <w10:anchorlock/>
              </v:group>
            </w:pict>
          </mc:Fallback>
        </mc:AlternateContent>
      </w:r>
    </w:p>
    <w:p w14:paraId="549FF2FA"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الالتزام بالصدق والأمانة في جميع التعاملات.</w:t>
      </w:r>
    </w:p>
    <w:p w14:paraId="1739387D"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مشاركة المعلومات بشفافية مع الفريق والأطراف المعنية.</w:t>
      </w:r>
    </w:p>
    <w:p w14:paraId="0938DAD2"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الاعتراف بالأخطاء وتحمّل المسؤولية.</w:t>
      </w:r>
    </w:p>
    <w:p w14:paraId="67CB1747" w14:textId="106EB73A" w:rsidR="002D58AD" w:rsidRPr="007A36FD" w:rsidRDefault="002D58AD" w:rsidP="00D26E98">
      <w:pPr>
        <w:keepNext/>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0277D37D" wp14:editId="3F9A84E5">
                <wp:extent cx="5731510" cy="891540"/>
                <wp:effectExtent l="0" t="0" r="2540" b="22860"/>
                <wp:docPr id="3662481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00973870" name="مجموعة 47"/>
                        <wpg:cNvGrpSpPr/>
                        <wpg:grpSpPr>
                          <a:xfrm>
                            <a:off x="0" y="0"/>
                            <a:ext cx="5731510" cy="895351"/>
                            <a:chOff x="0" y="0"/>
                            <a:chExt cx="5878196" cy="918845"/>
                          </a:xfrm>
                        </wpg:grpSpPr>
                        <wpg:grpSp>
                          <wpg:cNvPr id="1804979341" name="مجموعة 48"/>
                          <wpg:cNvGrpSpPr/>
                          <wpg:grpSpPr>
                            <a:xfrm>
                              <a:off x="0" y="0"/>
                              <a:ext cx="5878196" cy="918845"/>
                              <a:chOff x="0" y="0"/>
                              <a:chExt cx="6240348" cy="919070"/>
                            </a:xfrm>
                          </wpg:grpSpPr>
                          <wpg:grpSp>
                            <wpg:cNvPr id="1139375021" name="مجموعة 49"/>
                            <wpg:cNvGrpSpPr/>
                            <wpg:grpSpPr>
                              <a:xfrm>
                                <a:off x="0" y="169208"/>
                                <a:ext cx="5433072" cy="580613"/>
                                <a:chOff x="0" y="169208"/>
                                <a:chExt cx="5433072" cy="580613"/>
                              </a:xfrm>
                            </wpg:grpSpPr>
                            <wps:wsp>
                              <wps:cNvPr id="1649888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2041490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42455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059456" name="مربع نص 41"/>
                          <wps:cNvSpPr txBox="1"/>
                          <wps:spPr>
                            <a:xfrm>
                              <a:off x="204466" y="257055"/>
                              <a:ext cx="4615440" cy="389397"/>
                            </a:xfrm>
                            <a:prstGeom prst="rect">
                              <a:avLst/>
                            </a:prstGeom>
                            <a:noFill/>
                          </wps:spPr>
                          <wps:txbx>
                            <w:txbxContent>
                              <w:p w14:paraId="7548DD6D" w14:textId="3EBBF716"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العدالة والإنصاف</w:t>
                                </w:r>
                              </w:p>
                            </w:txbxContent>
                          </wps:txbx>
                          <wps:bodyPr wrap="square" rtlCol="1">
                            <a:spAutoFit/>
                          </wps:bodyPr>
                        </wps:wsp>
                      </wpg:grpSp>
                      <pic:pic xmlns:pic="http://schemas.openxmlformats.org/drawingml/2006/picture">
                        <pic:nvPicPr>
                          <pic:cNvPr id="744113462"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277D37D" id="_x0000_s138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J0zIgmgcAAPg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13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">
                  <v:group id="_x0000_s13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">
                    <v:group id="_x0000_s13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">
                      <v:shape id="شكل حر 50" o:spid="_x0000_s13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" fillcolor="#a5a5a5 [2092]" stroked="f" strokeweight="1pt">
                        <v:stroke joinstyle="miter"/>
                      </v:roundrect>
                    </v:group>
                    <v:oval id="شكل بيضاوي 52" o:spid="_x0000_s13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" filled="f" strokecolor="#168489" strokeweight="1pt">
                      <v:stroke joinstyle="miter"/>
                    </v:oval>
                  </v:group>
                  <v:shape id="مربع نص 41" o:spid="_x0000_s139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" filled="f" stroked="f">
                    <v:textbox style="mso-fit-shape-to-text:t">
                      <w:txbxContent>
                        <w:p w14:paraId="7548DD6D" w14:textId="3EBBF716"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العدالة والإنصاف</w:t>
                          </w:r>
                        </w:p>
                      </w:txbxContent>
                    </v:textbox>
                  </v:shape>
                </v:group>
                <v:shape id="صورة 54" o:spid="_x0000_s13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">
                  <v:imagedata r:id="rId90" o:title=""/>
                </v:shape>
                <w10:anchorlock/>
              </v:group>
            </w:pict>
          </mc:Fallback>
        </mc:AlternateContent>
      </w:r>
    </w:p>
    <w:p w14:paraId="65C55305" w14:textId="474AC54C" w:rsidR="007A36FD" w:rsidRPr="007A36FD" w:rsidRDefault="00AE5B95"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30720" behindDoc="0" locked="0" layoutInCell="1" allowOverlap="1" wp14:anchorId="35E036E1" wp14:editId="07BA8E55">
            <wp:simplePos x="0" y="0"/>
            <wp:positionH relativeFrom="column">
              <wp:posOffset>555074</wp:posOffset>
            </wp:positionH>
            <wp:positionV relativeFrom="paragraph">
              <wp:posOffset>55245</wp:posOffset>
            </wp:positionV>
            <wp:extent cx="1211580" cy="879475"/>
            <wp:effectExtent l="0" t="0" r="7620" b="0"/>
            <wp:wrapSquare wrapText="bothSides"/>
            <wp:docPr id="2041622544" name="صورة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622544" name="صورة 2041622544"/>
                    <pic:cNvPicPr/>
                  </pic:nvPicPr>
                  <pic:blipFill>
                    <a:blip r:embed="rId103">
                      <a:extLst>
                        <a:ext uri="{28A0092B-C50C-407E-A947-70E740481C1C}">
                          <a14:useLocalDpi xmlns:a14="http://schemas.microsoft.com/office/drawing/2010/main" val="0"/>
                        </a:ext>
                      </a:extLst>
                    </a:blip>
                    <a:stretch>
                      <a:fillRect/>
                    </a:stretch>
                  </pic:blipFill>
                  <pic:spPr>
                    <a:xfrm>
                      <a:off x="0" y="0"/>
                      <a:ext cx="1211580" cy="879475"/>
                    </a:xfrm>
                    <a:prstGeom prst="rect">
                      <a:avLst/>
                    </a:prstGeom>
                  </pic:spPr>
                </pic:pic>
              </a:graphicData>
            </a:graphic>
            <wp14:sizeRelH relativeFrom="margin">
              <wp14:pctWidth>0</wp14:pctWidth>
            </wp14:sizeRelH>
            <wp14:sizeRelV relativeFrom="margin">
              <wp14:pctHeight>0</wp14:pctHeight>
            </wp14:sizeRelV>
          </wp:anchor>
        </w:drawing>
      </w:r>
      <w:r w:rsidR="007A36FD" w:rsidRPr="007A36FD">
        <w:rPr>
          <w:rFonts w:ascii="Sakkal Majalla" w:hAnsi="Sakkal Majalla"/>
          <w:sz w:val="34"/>
          <w:rtl/>
        </w:rPr>
        <w:t>- التعامل مع جميع أفراد الفريق بعدالة ومساواة.</w:t>
      </w:r>
    </w:p>
    <w:p w14:paraId="5E0ECBF8" w14:textId="43F273A1"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تطبيق السياسات والإجراءات بموضوعية.</w:t>
      </w:r>
    </w:p>
    <w:p w14:paraId="78B3CB2C"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الابتعاد عن المحاباة والتحيّز في اتخاذ القرارات.</w:t>
      </w:r>
    </w:p>
    <w:p w14:paraId="791C4150" w14:textId="5D21318A" w:rsidR="002D58AD" w:rsidRPr="007A36FD" w:rsidRDefault="002D58AD" w:rsidP="007A36F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5D7660CF" wp14:editId="0055C4CF">
                <wp:extent cx="5731510" cy="891540"/>
                <wp:effectExtent l="0" t="0" r="2540" b="22860"/>
                <wp:docPr id="19645487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41451961" name="مجموعة 47"/>
                        <wpg:cNvGrpSpPr/>
                        <wpg:grpSpPr>
                          <a:xfrm>
                            <a:off x="0" y="0"/>
                            <a:ext cx="5731510" cy="895351"/>
                            <a:chOff x="0" y="0"/>
                            <a:chExt cx="5878196" cy="918845"/>
                          </a:xfrm>
                        </wpg:grpSpPr>
                        <wpg:grpSp>
                          <wpg:cNvPr id="904537427" name="مجموعة 48"/>
                          <wpg:cNvGrpSpPr/>
                          <wpg:grpSpPr>
                            <a:xfrm>
                              <a:off x="0" y="0"/>
                              <a:ext cx="5878196" cy="918845"/>
                              <a:chOff x="0" y="0"/>
                              <a:chExt cx="6240348" cy="919070"/>
                            </a:xfrm>
                          </wpg:grpSpPr>
                          <wpg:grpSp>
                            <wpg:cNvPr id="1157111696" name="مجموعة 49"/>
                            <wpg:cNvGrpSpPr/>
                            <wpg:grpSpPr>
                              <a:xfrm>
                                <a:off x="0" y="169208"/>
                                <a:ext cx="5433072" cy="580613"/>
                                <a:chOff x="0" y="169208"/>
                                <a:chExt cx="5433072" cy="580613"/>
                              </a:xfrm>
                            </wpg:grpSpPr>
                            <wps:wsp>
                              <wps:cNvPr id="5427980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7262702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68606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59273110" name="مربع نص 41"/>
                          <wps:cNvSpPr txBox="1"/>
                          <wps:spPr>
                            <a:xfrm>
                              <a:off x="204466" y="257055"/>
                              <a:ext cx="4615440" cy="389397"/>
                            </a:xfrm>
                            <a:prstGeom prst="rect">
                              <a:avLst/>
                            </a:prstGeom>
                            <a:noFill/>
                          </wps:spPr>
                          <wps:txbx>
                            <w:txbxContent>
                              <w:p w14:paraId="4C0281EA" w14:textId="29743F9C"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الاحترام والتقدير</w:t>
                                </w:r>
                              </w:p>
                            </w:txbxContent>
                          </wps:txbx>
                          <wps:bodyPr wrap="square" rtlCol="1">
                            <a:spAutoFit/>
                          </wps:bodyPr>
                        </wps:wsp>
                      </wpg:grpSp>
                      <pic:pic xmlns:pic="http://schemas.openxmlformats.org/drawingml/2006/picture">
                        <pic:nvPicPr>
                          <pic:cNvPr id="994875162"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D7660CF" id="_x0000_s139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TEFsCZsHAAD3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13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">
                  <v:group id="_x0000_s13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">
                    <v:group id="_x0000_s13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">
                      <v:shape id="شكل حر 50" o:spid="_x0000_s13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" fillcolor="#a5a5a5 [2092]" stroked="f" strokeweight="1pt">
                        <v:stroke joinstyle="miter"/>
                      </v:roundrect>
                    </v:group>
                    <v:oval id="شكل بيضاوي 52" o:spid="_x0000_s14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" filled="f" strokecolor="#168489" strokeweight="1pt">
                      <v:stroke joinstyle="miter"/>
                    </v:oval>
                  </v:group>
                  <v:shape id="مربع نص 41" o:spid="_x0000_s140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" filled="f" stroked="f">
                    <v:textbox style="mso-fit-shape-to-text:t">
                      <w:txbxContent>
                        <w:p w14:paraId="4C0281EA" w14:textId="29743F9C"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الاحترام والتقدير</w:t>
                          </w:r>
                        </w:p>
                      </w:txbxContent>
                    </v:textbox>
                  </v:shape>
                </v:group>
                <v:shape id="صورة 54" o:spid="_x0000_s140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">
                  <v:imagedata r:id="rId90" o:title=""/>
                </v:shape>
                <w10:anchorlock/>
              </v:group>
            </w:pict>
          </mc:Fallback>
        </mc:AlternateContent>
      </w:r>
    </w:p>
    <w:p w14:paraId="4F758D80"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احترام كرامة الأفراد وآرائهم وثقافاتهم.</w:t>
      </w:r>
    </w:p>
    <w:p w14:paraId="6BC23892"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تقدير مساهمات الفريق والاعتراف بجهودهم.</w:t>
      </w:r>
    </w:p>
    <w:p w14:paraId="15012769"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بناء علاقات قائمة على الاحترام المتبادل.</w:t>
      </w:r>
    </w:p>
    <w:p w14:paraId="46699148" w14:textId="34057D00" w:rsidR="002D58AD" w:rsidRPr="007A36FD" w:rsidRDefault="002D58AD" w:rsidP="007A36F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51994490" wp14:editId="2271236B">
                <wp:extent cx="5731510" cy="891540"/>
                <wp:effectExtent l="0" t="0" r="2540" b="22860"/>
                <wp:docPr id="175578183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89522482" name="مجموعة 47"/>
                        <wpg:cNvGrpSpPr/>
                        <wpg:grpSpPr>
                          <a:xfrm>
                            <a:off x="0" y="0"/>
                            <a:ext cx="5731510" cy="895351"/>
                            <a:chOff x="0" y="0"/>
                            <a:chExt cx="5878196" cy="918845"/>
                          </a:xfrm>
                        </wpg:grpSpPr>
                        <wpg:grpSp>
                          <wpg:cNvPr id="518532110" name="مجموعة 48"/>
                          <wpg:cNvGrpSpPr/>
                          <wpg:grpSpPr>
                            <a:xfrm>
                              <a:off x="0" y="0"/>
                              <a:ext cx="5878196" cy="918845"/>
                              <a:chOff x="0" y="0"/>
                              <a:chExt cx="6240348" cy="919070"/>
                            </a:xfrm>
                          </wpg:grpSpPr>
                          <wpg:grpSp>
                            <wpg:cNvPr id="2079900344" name="مجموعة 49"/>
                            <wpg:cNvGrpSpPr/>
                            <wpg:grpSpPr>
                              <a:xfrm>
                                <a:off x="0" y="169208"/>
                                <a:ext cx="5433072" cy="580613"/>
                                <a:chOff x="0" y="169208"/>
                                <a:chExt cx="5433072" cy="580613"/>
                              </a:xfrm>
                            </wpg:grpSpPr>
                            <wps:wsp>
                              <wps:cNvPr id="14880237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55993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1937662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11782645" name="مربع نص 41"/>
                          <wps:cNvSpPr txBox="1"/>
                          <wps:spPr>
                            <a:xfrm>
                              <a:off x="204466" y="257055"/>
                              <a:ext cx="4615440" cy="389397"/>
                            </a:xfrm>
                            <a:prstGeom prst="rect">
                              <a:avLst/>
                            </a:prstGeom>
                            <a:noFill/>
                          </wps:spPr>
                          <wps:txbx>
                            <w:txbxContent>
                              <w:p w14:paraId="5AF75B56" w14:textId="31843602"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المسؤولية الاجتماعية</w:t>
                                </w:r>
                              </w:p>
                            </w:txbxContent>
                          </wps:txbx>
                          <wps:bodyPr wrap="square" rtlCol="1">
                            <a:spAutoFit/>
                          </wps:bodyPr>
                        </wps:wsp>
                      </wpg:grpSp>
                      <pic:pic xmlns:pic="http://schemas.openxmlformats.org/drawingml/2006/picture">
                        <pic:nvPicPr>
                          <pic:cNvPr id="1843533792"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1994490" id="_x0000_s140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BDvwHnQcAAPk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140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">
                  <v:group id="_x0000_s140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">
                    <v:group id="_x0000_s140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">
                      <v:shape id="شكل حر 50" o:spid="_x0000_s140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0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" fillcolor="#a5a5a5 [2092]" stroked="f" strokeweight="1pt">
                        <v:stroke joinstyle="miter"/>
                      </v:roundrect>
                    </v:group>
                    <v:oval id="شكل بيضاوي 52" o:spid="_x0000_s140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" filled="f" strokecolor="#168489" strokeweight="1pt">
                      <v:stroke joinstyle="miter"/>
                    </v:oval>
                  </v:group>
                  <v:shape id="مربع نص 41" o:spid="_x0000_s141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" filled="f" stroked="f">
                    <v:textbox style="mso-fit-shape-to-text:t">
                      <w:txbxContent>
                        <w:p w14:paraId="5AF75B56" w14:textId="31843602"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المسؤولية الاجتماعية</w:t>
                          </w:r>
                        </w:p>
                      </w:txbxContent>
                    </v:textbox>
                  </v:shape>
                </v:group>
                <v:shape id="صورة 54" o:spid="_x0000_s141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">
                  <v:imagedata r:id="rId90" o:title=""/>
                </v:shape>
                <w10:anchorlock/>
              </v:group>
            </w:pict>
          </mc:Fallback>
        </mc:AlternateContent>
      </w:r>
    </w:p>
    <w:p w14:paraId="20DBB273"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مراعاة تأثير القرارات على المجتمع والبيئة.</w:t>
      </w:r>
    </w:p>
    <w:p w14:paraId="2759A372"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الالتزام بالممارسات المستدامة والمسؤولة.</w:t>
      </w:r>
    </w:p>
    <w:p w14:paraId="34E012B3" w14:textId="3737D693" w:rsidR="007A36FD" w:rsidRDefault="007A36FD" w:rsidP="007A36FD">
      <w:pPr>
        <w:spacing w:line="259" w:lineRule="auto"/>
        <w:rPr>
          <w:rFonts w:ascii="Sakkal Majalla" w:hAnsi="Sakkal Majalla"/>
          <w:sz w:val="34"/>
          <w:rtl/>
        </w:rPr>
      </w:pPr>
      <w:r w:rsidRPr="007A36FD">
        <w:rPr>
          <w:rFonts w:ascii="Sakkal Majalla" w:hAnsi="Sakkal Majalla"/>
          <w:sz w:val="34"/>
          <w:rtl/>
        </w:rPr>
        <w:t>- المساهمة في تنمية المجتمع وتطويره.</w:t>
      </w:r>
    </w:p>
    <w:p w14:paraId="695155A7" w14:textId="75A2E5D5" w:rsidR="002D58AD" w:rsidRPr="007A36FD" w:rsidRDefault="002D58AD" w:rsidP="007A36F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158D5411" wp14:editId="7AD6361E">
                <wp:extent cx="5731510" cy="891540"/>
                <wp:effectExtent l="0" t="0" r="2540" b="22860"/>
                <wp:docPr id="191830154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33384269" name="مجموعة 47"/>
                        <wpg:cNvGrpSpPr/>
                        <wpg:grpSpPr>
                          <a:xfrm>
                            <a:off x="0" y="0"/>
                            <a:ext cx="5731510" cy="895351"/>
                            <a:chOff x="0" y="0"/>
                            <a:chExt cx="5878196" cy="918845"/>
                          </a:xfrm>
                        </wpg:grpSpPr>
                        <wpg:grpSp>
                          <wpg:cNvPr id="298126596" name="مجموعة 48"/>
                          <wpg:cNvGrpSpPr/>
                          <wpg:grpSpPr>
                            <a:xfrm>
                              <a:off x="0" y="0"/>
                              <a:ext cx="5878196" cy="918845"/>
                              <a:chOff x="0" y="0"/>
                              <a:chExt cx="6240348" cy="919070"/>
                            </a:xfrm>
                          </wpg:grpSpPr>
                          <wpg:grpSp>
                            <wpg:cNvPr id="1498860834" name="مجموعة 49"/>
                            <wpg:cNvGrpSpPr/>
                            <wpg:grpSpPr>
                              <a:xfrm>
                                <a:off x="0" y="169208"/>
                                <a:ext cx="5433072" cy="580613"/>
                                <a:chOff x="0" y="169208"/>
                                <a:chExt cx="5433072" cy="580613"/>
                              </a:xfrm>
                            </wpg:grpSpPr>
                            <wps:wsp>
                              <wps:cNvPr id="13918259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934284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959040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32554961" name="مربع نص 41"/>
                          <wps:cNvSpPr txBox="1"/>
                          <wps:spPr>
                            <a:xfrm>
                              <a:off x="204466" y="257055"/>
                              <a:ext cx="4615440" cy="389397"/>
                            </a:xfrm>
                            <a:prstGeom prst="rect">
                              <a:avLst/>
                            </a:prstGeom>
                            <a:noFill/>
                          </wps:spPr>
                          <wps:txbx>
                            <w:txbxContent>
                              <w:p w14:paraId="704FE552" w14:textId="3C5CBCE3"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الالتزام بالقوانين والأنظمة</w:t>
                                </w:r>
                              </w:p>
                            </w:txbxContent>
                          </wps:txbx>
                          <wps:bodyPr wrap="square" rtlCol="1">
                            <a:spAutoFit/>
                          </wps:bodyPr>
                        </wps:wsp>
                      </wpg:grpSp>
                      <pic:pic xmlns:pic="http://schemas.openxmlformats.org/drawingml/2006/picture">
                        <pic:nvPicPr>
                          <pic:cNvPr id="1306255279"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58D5411" id="_x0000_s141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7WaN2ZUHAAD6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141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">
                  <v:group id="_x0000_s141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">
                    <v:group id="_x0000_s141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">
                      <v:shape id="شكل حر 50" o:spid="_x0000_s141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1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" fillcolor="#a5a5a5 [2092]" stroked="f" strokeweight="1pt">
                        <v:stroke joinstyle="miter"/>
                      </v:roundrect>
                    </v:group>
                    <v:oval id="شكل بيضاوي 52" o:spid="_x0000_s141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" filled="f" strokecolor="#168489" strokeweight="1pt">
                      <v:stroke joinstyle="miter"/>
                    </v:oval>
                  </v:group>
                  <v:shape id="مربع نص 41" o:spid="_x0000_s141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" filled="f" stroked="f">
                    <v:textbox style="mso-fit-shape-to-text:t">
                      <w:txbxContent>
                        <w:p w14:paraId="704FE552" w14:textId="3C5CBCE3"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الالتزام بالقوانين والأنظمة</w:t>
                          </w:r>
                        </w:p>
                      </w:txbxContent>
                    </v:textbox>
                  </v:shape>
                </v:group>
                <v:shape id="صورة 54" o:spid="_x0000_s142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">
                  <v:imagedata r:id="rId90" o:title=""/>
                </v:shape>
                <w10:anchorlock/>
              </v:group>
            </w:pict>
          </mc:Fallback>
        </mc:AlternateContent>
      </w:r>
    </w:p>
    <w:p w14:paraId="37C59D72" w14:textId="011273C6" w:rsidR="007A36FD" w:rsidRPr="007A36FD" w:rsidRDefault="00AE5B95"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32768" behindDoc="0" locked="0" layoutInCell="1" allowOverlap="1" wp14:anchorId="001E019B" wp14:editId="2260BBDE">
            <wp:simplePos x="0" y="0"/>
            <wp:positionH relativeFrom="column">
              <wp:posOffset>298450</wp:posOffset>
            </wp:positionH>
            <wp:positionV relativeFrom="paragraph">
              <wp:posOffset>36195</wp:posOffset>
            </wp:positionV>
            <wp:extent cx="1038860" cy="1322070"/>
            <wp:effectExtent l="0" t="0" r="8890" b="0"/>
            <wp:wrapSquare wrapText="bothSides"/>
            <wp:docPr id="69139820" name="صورة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39820" name="صورة 69139820"/>
                    <pic:cNvPicPr/>
                  </pic:nvPicPr>
                  <pic:blipFill>
                    <a:blip r:embed="rId104">
                      <a:extLst>
                        <a:ext uri="{28A0092B-C50C-407E-A947-70E740481C1C}">
                          <a14:useLocalDpi xmlns:a14="http://schemas.microsoft.com/office/drawing/2010/main" val="0"/>
                        </a:ext>
                      </a:extLst>
                    </a:blip>
                    <a:stretch>
                      <a:fillRect/>
                    </a:stretch>
                  </pic:blipFill>
                  <pic:spPr>
                    <a:xfrm>
                      <a:off x="0" y="0"/>
                      <a:ext cx="1038860" cy="1322070"/>
                    </a:xfrm>
                    <a:prstGeom prst="rect">
                      <a:avLst/>
                    </a:prstGeom>
                  </pic:spPr>
                </pic:pic>
              </a:graphicData>
            </a:graphic>
            <wp14:sizeRelH relativeFrom="margin">
              <wp14:pctWidth>0</wp14:pctWidth>
            </wp14:sizeRelH>
            <wp14:sizeRelV relativeFrom="margin">
              <wp14:pctHeight>0</wp14:pctHeight>
            </wp14:sizeRelV>
          </wp:anchor>
        </w:drawing>
      </w:r>
      <w:r w:rsidR="007A36FD" w:rsidRPr="007A36FD">
        <w:rPr>
          <w:rFonts w:ascii="Sakkal Majalla" w:hAnsi="Sakkal Majalla"/>
          <w:sz w:val="34"/>
          <w:rtl/>
        </w:rPr>
        <w:t>- احترام القوانين واللوائح المنظّمة للعمل.</w:t>
      </w:r>
    </w:p>
    <w:p w14:paraId="3335FDF3" w14:textId="53D72E2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ضمان امتثال الفريق للأنظمة والسياسات.</w:t>
      </w:r>
    </w:p>
    <w:p w14:paraId="395C1D75"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عدم التسامح مع أي ممارسات غير قانونية.</w:t>
      </w:r>
    </w:p>
    <w:p w14:paraId="6929793A" w14:textId="674EC930" w:rsidR="002D58AD" w:rsidRPr="007A36FD" w:rsidRDefault="002D58AD" w:rsidP="007A36FD">
      <w:pPr>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54891BBD" wp14:editId="211ED3CC">
                <wp:extent cx="5731510" cy="891540"/>
                <wp:effectExtent l="0" t="0" r="2540" b="22860"/>
                <wp:docPr id="48926929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35909747" name="مجموعة 47"/>
                        <wpg:cNvGrpSpPr/>
                        <wpg:grpSpPr>
                          <a:xfrm>
                            <a:off x="0" y="0"/>
                            <a:ext cx="5731510" cy="895351"/>
                            <a:chOff x="0" y="0"/>
                            <a:chExt cx="5878196" cy="918845"/>
                          </a:xfrm>
                        </wpg:grpSpPr>
                        <wpg:grpSp>
                          <wpg:cNvPr id="891753621" name="مجموعة 48"/>
                          <wpg:cNvGrpSpPr/>
                          <wpg:grpSpPr>
                            <a:xfrm>
                              <a:off x="0" y="0"/>
                              <a:ext cx="5878196" cy="918845"/>
                              <a:chOff x="0" y="0"/>
                              <a:chExt cx="6240348" cy="919070"/>
                            </a:xfrm>
                          </wpg:grpSpPr>
                          <wpg:grpSp>
                            <wpg:cNvPr id="172401271" name="مجموعة 49"/>
                            <wpg:cNvGrpSpPr/>
                            <wpg:grpSpPr>
                              <a:xfrm>
                                <a:off x="0" y="169208"/>
                                <a:ext cx="5433072" cy="580613"/>
                                <a:chOff x="0" y="169208"/>
                                <a:chExt cx="5433072" cy="580613"/>
                              </a:xfrm>
                            </wpg:grpSpPr>
                            <wps:wsp>
                              <wps:cNvPr id="14464106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27058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81786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40444435" name="مربع نص 41"/>
                          <wps:cNvSpPr txBox="1"/>
                          <wps:spPr>
                            <a:xfrm>
                              <a:off x="204466" y="257055"/>
                              <a:ext cx="4615440" cy="389397"/>
                            </a:xfrm>
                            <a:prstGeom prst="rect">
                              <a:avLst/>
                            </a:prstGeom>
                            <a:noFill/>
                          </wps:spPr>
                          <wps:txbx>
                            <w:txbxContent>
                              <w:p w14:paraId="771C8321" w14:textId="46E7C691"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التعلّم المستمر والتطوير الذاتي</w:t>
                                </w:r>
                              </w:p>
                            </w:txbxContent>
                          </wps:txbx>
                          <wps:bodyPr wrap="square" rtlCol="1">
                            <a:spAutoFit/>
                          </wps:bodyPr>
                        </wps:wsp>
                      </wpg:grpSp>
                      <pic:pic xmlns:pic="http://schemas.openxmlformats.org/drawingml/2006/picture">
                        <pic:nvPicPr>
                          <pic:cNvPr id="14255980"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4891BBD" id="_x0000_s142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k2qTsmgcAAPU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14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">
                  <v:group id="_x0000_s14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">
                    <v:group id="_x0000_s14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">
                      <v:shape id="شكل حر 50" o:spid="_x0000_s14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" fillcolor="#a5a5a5 [2092]" stroked="f" strokeweight="1pt">
                        <v:stroke joinstyle="miter"/>
                      </v:roundrect>
                    </v:group>
                    <v:oval id="شكل بيضاوي 52" o:spid="_x0000_s14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" filled="f" strokecolor="#168489" strokeweight="1pt">
                      <v:stroke joinstyle="miter"/>
                    </v:oval>
                  </v:group>
                  <v:shape id="مربع نص 41" o:spid="_x0000_s142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" filled="f" stroked="f">
                    <v:textbox style="mso-fit-shape-to-text:t">
                      <w:txbxContent>
                        <w:p w14:paraId="771C8321" w14:textId="46E7C691"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التعلّم المستمر والتطوير الذاتي</w:t>
                          </w:r>
                        </w:p>
                      </w:txbxContent>
                    </v:textbox>
                  </v:shape>
                </v:group>
                <v:shape id="صورة 54" o:spid="_x0000_s142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">
                  <v:imagedata r:id="rId90" o:title=""/>
                </v:shape>
                <w10:anchorlock/>
              </v:group>
            </w:pict>
          </mc:Fallback>
        </mc:AlternateContent>
      </w:r>
    </w:p>
    <w:p w14:paraId="2468AC48"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الالتزام بتطوير المعرفة والمهارات باستمرار.</w:t>
      </w:r>
    </w:p>
    <w:p w14:paraId="5EA612CE"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تشجيع الفريق على التعلّم والنمو.</w:t>
      </w:r>
    </w:p>
    <w:p w14:paraId="242C6212"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الانفتاح على النقد والتغذية الراجعة كفرصة للتحسين.</w:t>
      </w:r>
    </w:p>
    <w:p w14:paraId="17F41292" w14:textId="4ED14DC8" w:rsidR="002D58AD" w:rsidRPr="007A36FD" w:rsidRDefault="002D58AD" w:rsidP="007A36F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4EA1C93F" wp14:editId="2DE1B84F">
                <wp:extent cx="5731510" cy="891540"/>
                <wp:effectExtent l="0" t="0" r="2540" b="22860"/>
                <wp:docPr id="112226584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02519351" name="مجموعة 47"/>
                        <wpg:cNvGrpSpPr/>
                        <wpg:grpSpPr>
                          <a:xfrm>
                            <a:off x="0" y="0"/>
                            <a:ext cx="5731510" cy="895351"/>
                            <a:chOff x="0" y="0"/>
                            <a:chExt cx="5878196" cy="918845"/>
                          </a:xfrm>
                        </wpg:grpSpPr>
                        <wpg:grpSp>
                          <wpg:cNvPr id="2114281656" name="مجموعة 48"/>
                          <wpg:cNvGrpSpPr/>
                          <wpg:grpSpPr>
                            <a:xfrm>
                              <a:off x="0" y="0"/>
                              <a:ext cx="5878196" cy="918845"/>
                              <a:chOff x="0" y="0"/>
                              <a:chExt cx="6240348" cy="919070"/>
                            </a:xfrm>
                          </wpg:grpSpPr>
                          <wpg:grpSp>
                            <wpg:cNvPr id="1011374663" name="مجموعة 49"/>
                            <wpg:cNvGrpSpPr/>
                            <wpg:grpSpPr>
                              <a:xfrm>
                                <a:off x="0" y="169208"/>
                                <a:ext cx="5433072" cy="580613"/>
                                <a:chOff x="0" y="169208"/>
                                <a:chExt cx="5433072" cy="580613"/>
                              </a:xfrm>
                            </wpg:grpSpPr>
                            <wps:wsp>
                              <wps:cNvPr id="6909878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414500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002879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8616351" name="مربع نص 41"/>
                          <wps:cNvSpPr txBox="1"/>
                          <wps:spPr>
                            <a:xfrm>
                              <a:off x="204466" y="257055"/>
                              <a:ext cx="4615440" cy="389397"/>
                            </a:xfrm>
                            <a:prstGeom prst="rect">
                              <a:avLst/>
                            </a:prstGeom>
                            <a:noFill/>
                          </wps:spPr>
                          <wps:txbx>
                            <w:txbxContent>
                              <w:p w14:paraId="09792064" w14:textId="7FBC26EB"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السرية وأمن المعلومات</w:t>
                                </w:r>
                              </w:p>
                            </w:txbxContent>
                          </wps:txbx>
                          <wps:bodyPr wrap="square" rtlCol="1">
                            <a:spAutoFit/>
                          </wps:bodyPr>
                        </wps:wsp>
                      </wpg:grpSp>
                      <pic:pic xmlns:pic="http://schemas.openxmlformats.org/drawingml/2006/picture">
                        <pic:nvPicPr>
                          <pic:cNvPr id="1874804174"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EA1C93F" id="_x0000_s143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FbidR2WBwAA+x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143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">
                  <v:group id="_x0000_s14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">
                    <v:group id="_x0000_s14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">
                      <v:shape id="شكل حر 50" o:spid="_x0000_s14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" fillcolor="#a5a5a5 [2092]" stroked="f" strokeweight="1pt">
                        <v:stroke joinstyle="miter"/>
                      </v:roundrect>
                    </v:group>
                    <v:oval id="شكل بيضاوي 52" o:spid="_x0000_s14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" filled="f" strokecolor="#168489" strokeweight="1pt">
                      <v:stroke joinstyle="miter"/>
                    </v:oval>
                  </v:group>
                  <v:shape id="مربع نص 41" o:spid="_x0000_s143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" filled="f" stroked="f">
                    <v:textbox style="mso-fit-shape-to-text:t">
                      <w:txbxContent>
                        <w:p w14:paraId="09792064" w14:textId="7FBC26EB"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السرية وأمن المعلومات</w:t>
                          </w:r>
                        </w:p>
                      </w:txbxContent>
                    </v:textbox>
                  </v:shape>
                </v:group>
                <v:shape id="صورة 54" o:spid="_x0000_s143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">
                  <v:imagedata r:id="rId90" o:title=""/>
                </v:shape>
                <w10:anchorlock/>
              </v:group>
            </w:pict>
          </mc:Fallback>
        </mc:AlternateContent>
      </w:r>
    </w:p>
    <w:p w14:paraId="0720EFE6" w14:textId="4607660A" w:rsidR="007A36FD" w:rsidRPr="007A36FD" w:rsidRDefault="00AE5B95"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31744" behindDoc="0" locked="0" layoutInCell="1" allowOverlap="1" wp14:anchorId="18B53CFD" wp14:editId="54AAC86E">
            <wp:simplePos x="0" y="0"/>
            <wp:positionH relativeFrom="column">
              <wp:posOffset>472440</wp:posOffset>
            </wp:positionH>
            <wp:positionV relativeFrom="paragraph">
              <wp:posOffset>5715</wp:posOffset>
            </wp:positionV>
            <wp:extent cx="1123950" cy="1057275"/>
            <wp:effectExtent l="0" t="0" r="0" b="9525"/>
            <wp:wrapSquare wrapText="bothSides"/>
            <wp:docPr id="236105826" name="صورة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105826" name="صورة 236105826"/>
                    <pic:cNvPicPr/>
                  </pic:nvPicPr>
                  <pic:blipFill>
                    <a:blip r:embed="rId105">
                      <a:extLst>
                        <a:ext uri="{28A0092B-C50C-407E-A947-70E740481C1C}">
                          <a14:useLocalDpi xmlns:a14="http://schemas.microsoft.com/office/drawing/2010/main" val="0"/>
                        </a:ext>
                      </a:extLst>
                    </a:blip>
                    <a:stretch>
                      <a:fillRect/>
                    </a:stretch>
                  </pic:blipFill>
                  <pic:spPr>
                    <a:xfrm>
                      <a:off x="0" y="0"/>
                      <a:ext cx="1123950" cy="1057275"/>
                    </a:xfrm>
                    <a:prstGeom prst="rect">
                      <a:avLst/>
                    </a:prstGeom>
                  </pic:spPr>
                </pic:pic>
              </a:graphicData>
            </a:graphic>
          </wp:anchor>
        </w:drawing>
      </w:r>
      <w:r w:rsidR="007A36FD" w:rsidRPr="007A36FD">
        <w:rPr>
          <w:rFonts w:ascii="Sakkal Majalla" w:hAnsi="Sakkal Majalla"/>
          <w:sz w:val="34"/>
          <w:rtl/>
        </w:rPr>
        <w:t>- حماية المعلومات السرية والبيانات الشخصية.</w:t>
      </w:r>
    </w:p>
    <w:p w14:paraId="159FF5F1" w14:textId="6DBB5060"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الالتزام بمبادئ الخصوصية وأمن المعلومات.</w:t>
      </w:r>
    </w:p>
    <w:p w14:paraId="34AAD88C"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عدم استغلال المعلومات لتحقيق مكاسب شخصية.</w:t>
      </w: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2D58AD" w14:paraId="5DA59F52" w14:textId="77777777" w:rsidTr="00F602E7">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54C713FC" w14:textId="77777777" w:rsidR="002D58AD" w:rsidRPr="00B45CE2" w:rsidRDefault="002D58AD" w:rsidP="00F602E7">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47C45591" wp14:editId="66F2EDDF">
                  <wp:extent cx="485140" cy="485140"/>
                  <wp:effectExtent l="0" t="0" r="0" b="0"/>
                  <wp:docPr id="461499366"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74569265" w14:textId="77777777" w:rsidR="002D58AD" w:rsidRPr="00B45CE2" w:rsidRDefault="002D58AD" w:rsidP="00F602E7">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383B2374" w14:textId="77777777" w:rsidR="002D58AD" w:rsidRDefault="002D58AD" w:rsidP="00F602E7">
            <w:pPr>
              <w:jc w:val="center"/>
              <w:rPr>
                <w:rFonts w:ascii="Adobe Arabic" w:hAnsi="Adobe Arabic" w:cs="Adobe Arabic"/>
                <w:bCs/>
                <w:color w:val="168489"/>
                <w:sz w:val="52"/>
                <w:szCs w:val="52"/>
                <w:rtl/>
                <w:lang w:bidi="ar-EG"/>
              </w:rPr>
            </w:pPr>
          </w:p>
          <w:p w14:paraId="4FCBEF3C" w14:textId="08DAFBFA" w:rsidR="002D58AD" w:rsidRPr="00AB5D47" w:rsidRDefault="002D58AD" w:rsidP="00F602E7">
            <w:pPr>
              <w:jc w:val="center"/>
              <w:rPr>
                <w:rFonts w:ascii="Adobe Arabic" w:hAnsi="Adobe Arabic" w:cs="Adobe Arabic"/>
                <w:bCs/>
                <w:color w:val="168489"/>
                <w:sz w:val="52"/>
                <w:szCs w:val="52"/>
                <w:rtl/>
                <w:lang w:bidi="ar-EG"/>
              </w:rPr>
            </w:pPr>
            <w:r w:rsidRPr="002D58AD">
              <w:rPr>
                <w:rFonts w:ascii="Adobe Arabic" w:hAnsi="Adobe Arabic" w:cs="Adobe Arabic"/>
                <w:bCs/>
                <w:color w:val="168489"/>
                <w:sz w:val="52"/>
                <w:szCs w:val="52"/>
                <w:rtl/>
                <w:lang w:bidi="ar-EG"/>
              </w:rPr>
              <w:t>بطاقة هوية القائد</w:t>
            </w:r>
          </w:p>
        </w:tc>
      </w:tr>
    </w:tbl>
    <w:p w14:paraId="35DDF46A" w14:textId="77777777" w:rsidR="002D58AD" w:rsidRPr="008D39CE" w:rsidRDefault="002D58AD" w:rsidP="002D58AD">
      <w:r w:rsidRPr="00853909">
        <w:rPr>
          <w:noProof/>
        </w:rPr>
        <mc:AlternateContent>
          <mc:Choice Requires="wpg">
            <w:drawing>
              <wp:inline distT="0" distB="0" distL="0" distR="0" wp14:anchorId="5216DD87" wp14:editId="523D56EA">
                <wp:extent cx="4406692" cy="545009"/>
                <wp:effectExtent l="0" t="0" r="0" b="26670"/>
                <wp:docPr id="1650404480"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702227648" name="Group 1462637154"/>
                        <wpg:cNvGrpSpPr/>
                        <wpg:grpSpPr>
                          <a:xfrm>
                            <a:off x="3797654" y="0"/>
                            <a:ext cx="609038" cy="545009"/>
                            <a:chOff x="3797654" y="0"/>
                            <a:chExt cx="609038" cy="545009"/>
                          </a:xfrm>
                        </wpg:grpSpPr>
                        <pic:pic xmlns:pic="http://schemas.openxmlformats.org/drawingml/2006/picture">
                          <pic:nvPicPr>
                            <pic:cNvPr id="1986135936" name="Picture 1462637155" descr="Clock "/>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905565944" name="Rectangle: Rounded Corners 146263715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08965560" name="TextBox 19"/>
                        <wps:cNvSpPr txBox="1"/>
                        <wps:spPr>
                          <a:xfrm>
                            <a:off x="0" y="113532"/>
                            <a:ext cx="3597910" cy="395605"/>
                          </a:xfrm>
                          <a:prstGeom prst="rect">
                            <a:avLst/>
                          </a:prstGeom>
                          <a:noFill/>
                        </wps:spPr>
                        <wps:txbx>
                          <w:txbxContent>
                            <w:p w14:paraId="735429D1" w14:textId="77777777" w:rsidR="002D58AD" w:rsidRPr="00B45CE2" w:rsidRDefault="002D58AD" w:rsidP="002D58AD">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5216DD87" id="Group 26" o:spid="_x0000_s1439"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">
                <v:group id="Group 1462637154" o:spid="_x0000_s1440"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">
                  <v:shape id="Picture 1462637155" o:spid="_x0000_s1441"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">
                    <v:imagedata r:id="rId107" o:title="Clock "/>
                  </v:shape>
                  <v:roundrect id="Rectangle: Rounded Corners 1462637156" o:spid="_x0000_s1442"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" fillcolor="#7a8696" strokecolor="#7a8696" strokeweight="1pt">
                    <v:stroke joinstyle="miter"/>
                  </v:roundrect>
                </v:group>
                <v:shape id="TextBox 19" o:spid="_x0000_s1443"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" filled="f" stroked="f">
                  <v:textbox style="mso-fit-shape-to-text:t">
                    <w:txbxContent>
                      <w:p w14:paraId="735429D1" w14:textId="77777777" w:rsidR="002D58AD" w:rsidRPr="00B45CE2" w:rsidRDefault="002D58AD" w:rsidP="002D58AD">
                        <w:pPr>
                          <w:pStyle w:val="a0"/>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1EF6685E" w14:textId="77777777" w:rsidR="002D58AD" w:rsidRPr="0024372F" w:rsidRDefault="002D58AD" w:rsidP="002D58AD">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6E0E9A2A" w14:textId="77777777" w:rsidR="002D58AD" w:rsidRPr="008D39CE" w:rsidRDefault="002D58AD" w:rsidP="002D58AD">
      <w:r w:rsidRPr="00853909">
        <w:rPr>
          <w:noProof/>
        </w:rPr>
        <mc:AlternateContent>
          <mc:Choice Requires="wpg">
            <w:drawing>
              <wp:inline distT="0" distB="0" distL="0" distR="0" wp14:anchorId="163C24CE" wp14:editId="1C5CA57D">
                <wp:extent cx="4435062" cy="545009"/>
                <wp:effectExtent l="0" t="0" r="3810" b="26670"/>
                <wp:docPr id="282215741"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860176658" name="Picture 1462637159" descr="Goal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407613683" name="Rectangle: Rounded Corners 1462637160"/>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22064212" name="TextBox 23"/>
                        <wps:cNvSpPr txBox="1"/>
                        <wps:spPr>
                          <a:xfrm>
                            <a:off x="0" y="64202"/>
                            <a:ext cx="3600450" cy="395605"/>
                          </a:xfrm>
                          <a:prstGeom prst="rect">
                            <a:avLst/>
                          </a:prstGeom>
                          <a:noFill/>
                        </wps:spPr>
                        <wps:txbx>
                          <w:txbxContent>
                            <w:p w14:paraId="53F8C703" w14:textId="77777777" w:rsidR="002D58AD" w:rsidRPr="00B45CE2" w:rsidRDefault="002D58AD" w:rsidP="002D58AD">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163C24CE" id="Group 28" o:spid="_x0000_s1444"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">
                <v:shape id="Picture 1462637159" o:spid="_x0000_s1445"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">
                  <v:imagedata r:id="rId109" o:title="Goal "/>
                </v:shape>
                <v:roundrect id="Rectangle: Rounded Corners 1462637160" o:spid="_x0000_s1446"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" fillcolor="#7a8696" strokecolor="#7a8696" strokeweight="1pt">
                  <v:stroke joinstyle="miter"/>
                </v:roundrect>
                <v:shape id="TextBox 23" o:spid="_x0000_s1447"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" filled="f" stroked="f">
                  <v:textbox style="mso-fit-shape-to-text:t">
                    <w:txbxContent>
                      <w:p w14:paraId="53F8C703" w14:textId="77777777" w:rsidR="002D58AD" w:rsidRPr="00B45CE2" w:rsidRDefault="002D58AD" w:rsidP="002D58AD">
                        <w:pPr>
                          <w:pStyle w:val="a0"/>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406B4A77" w14:textId="77777777" w:rsidR="002D58AD" w:rsidRDefault="002D58AD" w:rsidP="002D58AD">
      <w:pPr>
        <w:rPr>
          <w:rtl/>
        </w:rPr>
      </w:pPr>
      <w:r>
        <w:rPr>
          <w:rtl/>
        </w:rPr>
        <w:t>1. استيعاب خصائص القائد الفعّال وأدواره الأساسية.</w:t>
      </w:r>
    </w:p>
    <w:p w14:paraId="6F14866D" w14:textId="77777777" w:rsidR="002D58AD" w:rsidRDefault="002D58AD" w:rsidP="002D58AD">
      <w:pPr>
        <w:rPr>
          <w:rtl/>
        </w:rPr>
      </w:pPr>
      <w:r>
        <w:rPr>
          <w:rtl/>
        </w:rPr>
        <w:t>2. تطبيق المفاهيم النظرية في تصوّر عملي.</w:t>
      </w:r>
    </w:p>
    <w:p w14:paraId="01760394" w14:textId="77777777" w:rsidR="002D58AD" w:rsidRDefault="002D58AD" w:rsidP="002D58AD">
      <w:pPr>
        <w:rPr>
          <w:rtl/>
        </w:rPr>
      </w:pPr>
      <w:r>
        <w:rPr>
          <w:rtl/>
        </w:rPr>
        <w:t>3. تعزيز التفكير الإبداعي والعمل الجماعي.</w:t>
      </w:r>
    </w:p>
    <w:p w14:paraId="4485917F" w14:textId="77777777" w:rsidR="002D58AD" w:rsidRDefault="002D58AD" w:rsidP="002D58AD">
      <w:pPr>
        <w:rPr>
          <w:rtl/>
        </w:rPr>
      </w:pPr>
      <w:r>
        <w:rPr>
          <w:rtl/>
        </w:rPr>
        <w:t>4. مشاركة الأفكار والآراء حول نماذج القيادة الناجحة.</w:t>
      </w:r>
    </w:p>
    <w:p w14:paraId="38EED27B" w14:textId="286BA429" w:rsidR="002D58AD" w:rsidRPr="004A5B45" w:rsidRDefault="002D58AD" w:rsidP="002D58AD">
      <w:pPr>
        <w:rPr>
          <w:rtl/>
        </w:rPr>
      </w:pPr>
      <w:r w:rsidRPr="00DF5C59">
        <w:rPr>
          <w:noProof/>
        </w:rPr>
        <mc:AlternateContent>
          <mc:Choice Requires="wpg">
            <w:drawing>
              <wp:inline distT="0" distB="0" distL="0" distR="0" wp14:anchorId="29457E29" wp14:editId="6A05A4E3">
                <wp:extent cx="4399280" cy="544971"/>
                <wp:effectExtent l="0" t="0" r="1270" b="26670"/>
                <wp:docPr id="1308004023" name="Group 4096"/>
                <wp:cNvGraphicFramePr/>
                <a:graphic xmlns:a="http://schemas.openxmlformats.org/drawingml/2006/main">
                  <a:graphicData uri="http://schemas.microsoft.com/office/word/2010/wordprocessingGroup">
                    <wpg:wgp>
                      <wpg:cNvGrpSpPr/>
                      <wpg:grpSpPr>
                        <a:xfrm>
                          <a:off x="0" y="0"/>
                          <a:ext cx="4399280" cy="544971"/>
                          <a:chOff x="0" y="0"/>
                          <a:chExt cx="4399280" cy="544971"/>
                        </a:xfrm>
                      </wpg:grpSpPr>
                      <wpg:grpSp>
                        <wpg:cNvPr id="1931921142" name="Group 1462637164"/>
                        <wpg:cNvGrpSpPr/>
                        <wpg:grpSpPr>
                          <a:xfrm>
                            <a:off x="0" y="0"/>
                            <a:ext cx="3843037" cy="544971"/>
                            <a:chOff x="0" y="0"/>
                            <a:chExt cx="3843373" cy="545009"/>
                          </a:xfrm>
                        </wpg:grpSpPr>
                        <wps:wsp>
                          <wps:cNvPr id="1927932522" name="Rectangle: Rounded Corners 1462637165"/>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771846" name="TextBox 19"/>
                          <wps:cNvSpPr txBox="1"/>
                          <wps:spPr>
                            <a:xfrm>
                              <a:off x="0" y="113676"/>
                              <a:ext cx="3599495" cy="395633"/>
                            </a:xfrm>
                            <a:prstGeom prst="rect">
                              <a:avLst/>
                            </a:prstGeom>
                            <a:noFill/>
                          </wps:spPr>
                          <wps:txbx>
                            <w:txbxContent>
                              <w:p w14:paraId="7AD15407" w14:textId="77777777" w:rsidR="002D58AD" w:rsidRPr="00B45CE2" w:rsidRDefault="002D58AD" w:rsidP="002D58AD">
                                <w:pPr>
                                  <w:pStyle w:val="ac"/>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wps:txbx>
                          <wps:bodyPr wrap="square">
                            <a:spAutoFit/>
                          </wps:bodyPr>
                        </wps:wsp>
                      </wpg:grpSp>
                      <pic:pic xmlns:pic="http://schemas.openxmlformats.org/drawingml/2006/picture">
                        <pic:nvPicPr>
                          <pic:cNvPr id="581446270" name="Picture 1462637167" descr="Idea"/>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9457E29" id="Group 4096" o:spid="_x0000_s1448" style="width:346.4pt;height:42.9pt;mso-position-horizontal-relative:char;mso-position-vertical-relative:line" coordsize="43992,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">
                <v:group id="Group 1462637164" o:spid="_x0000_s1449" style="position:absolute;width:38430;height:5449" coordsize="38433,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">
                  <v:roundrect id="Rectangle: Rounded Corners 1462637165" o:spid="_x0000_s1450"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" fillcolor="#7a8696" strokecolor="#7a8696" strokeweight="1pt">
                    <v:stroke joinstyle="miter"/>
                  </v:roundrect>
                  <v:shape id="TextBox 19" o:spid="_x0000_s1451" type="#_x0000_t202" style="position:absolute;top:1136;width:35994;height: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" filled="f" stroked="f">
                    <v:textbox style="mso-fit-shape-to-text:t">
                      <w:txbxContent>
                        <w:p w14:paraId="7AD15407" w14:textId="77777777" w:rsidR="002D58AD" w:rsidRPr="00B45CE2" w:rsidRDefault="002D58AD" w:rsidP="002D58AD">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v:textbox>
                  </v:shape>
                </v:group>
                <v:shape id="Picture 1462637167" o:spid="_x0000_s1452"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">
                  <v:imagedata r:id="rId111" o:title="Idea"/>
                </v:shape>
                <w10:anchorlock/>
              </v:group>
            </w:pict>
          </mc:Fallback>
        </mc:AlternateContent>
      </w:r>
    </w:p>
    <w:p w14:paraId="1751ACE2" w14:textId="77777777" w:rsidR="002D58AD" w:rsidRPr="002D58AD" w:rsidRDefault="002D58AD" w:rsidP="002D58AD">
      <w:pPr>
        <w:rPr>
          <w:rFonts w:ascii="Sakkal Majalla" w:hAnsi="Sakkal Majalla"/>
          <w:sz w:val="34"/>
          <w:rtl/>
        </w:rPr>
      </w:pPr>
      <w:r w:rsidRPr="002D58AD">
        <w:rPr>
          <w:rFonts w:ascii="Sakkal Majalla" w:hAnsi="Sakkal Majalla"/>
          <w:sz w:val="34"/>
          <w:rtl/>
        </w:rPr>
        <w:t>- أوراق كبيرة (فليب تشارت).</w:t>
      </w:r>
    </w:p>
    <w:p w14:paraId="33621B5D" w14:textId="77777777" w:rsidR="002D58AD" w:rsidRPr="002D58AD" w:rsidRDefault="002D58AD" w:rsidP="002D58AD">
      <w:pPr>
        <w:rPr>
          <w:rFonts w:ascii="Sakkal Majalla" w:hAnsi="Sakkal Majalla"/>
          <w:sz w:val="34"/>
          <w:rtl/>
        </w:rPr>
      </w:pPr>
      <w:r w:rsidRPr="002D58AD">
        <w:rPr>
          <w:rFonts w:ascii="Sakkal Majalla" w:hAnsi="Sakkal Majalla"/>
          <w:sz w:val="34"/>
          <w:rtl/>
        </w:rPr>
        <w:t>- أقلام ملونة وماركرز.</w:t>
      </w:r>
    </w:p>
    <w:p w14:paraId="55C0A0A4" w14:textId="77777777" w:rsidR="002D58AD" w:rsidRPr="002D58AD" w:rsidRDefault="002D58AD" w:rsidP="002D58AD">
      <w:pPr>
        <w:rPr>
          <w:rFonts w:ascii="Sakkal Majalla" w:hAnsi="Sakkal Majalla"/>
          <w:sz w:val="34"/>
          <w:rtl/>
        </w:rPr>
      </w:pPr>
      <w:r w:rsidRPr="002D58AD">
        <w:rPr>
          <w:rFonts w:ascii="Sakkal Majalla" w:hAnsi="Sakkal Majalla"/>
          <w:sz w:val="34"/>
          <w:rtl/>
        </w:rPr>
        <w:t>- لاصق ومقصات.</w:t>
      </w:r>
    </w:p>
    <w:p w14:paraId="59DF95F5" w14:textId="77777777" w:rsidR="002D58AD" w:rsidRPr="002D58AD" w:rsidRDefault="002D58AD" w:rsidP="002D58AD">
      <w:pPr>
        <w:rPr>
          <w:rFonts w:ascii="Sakkal Majalla" w:hAnsi="Sakkal Majalla"/>
          <w:sz w:val="34"/>
          <w:rtl/>
        </w:rPr>
      </w:pPr>
      <w:r w:rsidRPr="002D58AD">
        <w:rPr>
          <w:rFonts w:ascii="Sakkal Majalla" w:hAnsi="Sakkal Majalla"/>
          <w:sz w:val="34"/>
          <w:rtl/>
        </w:rPr>
        <w:t>- صور ومجلات (اختياري).</w:t>
      </w:r>
    </w:p>
    <w:p w14:paraId="49334DE1" w14:textId="77777777" w:rsidR="002D58AD" w:rsidRDefault="002D58AD" w:rsidP="002D58AD">
      <w:pPr>
        <w:rPr>
          <w:rFonts w:ascii="Sakkal Majalla" w:hAnsi="Sakkal Majalla"/>
          <w:sz w:val="34"/>
          <w:rtl/>
        </w:rPr>
      </w:pPr>
      <w:r w:rsidRPr="002D58AD">
        <w:rPr>
          <w:rFonts w:ascii="Sakkal Majalla" w:hAnsi="Sakkal Majalla"/>
          <w:sz w:val="34"/>
          <w:rtl/>
        </w:rPr>
        <w:t>- نماذج لبطاقات هوية فارغة.</w:t>
      </w:r>
    </w:p>
    <w:p w14:paraId="6F3575A4" w14:textId="26F2BC6C" w:rsidR="002D58AD" w:rsidRPr="004A5B45" w:rsidRDefault="002D58AD" w:rsidP="002D58AD">
      <w:pPr>
        <w:rPr>
          <w:rFonts w:ascii="Sakkal Majalla" w:hAnsi="Sakkal Majalla"/>
          <w:sz w:val="34"/>
          <w:rtl/>
        </w:rPr>
      </w:pPr>
      <w:r w:rsidRPr="00873F62">
        <w:rPr>
          <w:noProof/>
          <w:color w:val="C00000"/>
        </w:rPr>
        <mc:AlternateContent>
          <mc:Choice Requires="wpg">
            <w:drawing>
              <wp:inline distT="0" distB="0" distL="0" distR="0" wp14:anchorId="759388EE" wp14:editId="37F904F4">
                <wp:extent cx="4418827" cy="545009"/>
                <wp:effectExtent l="0" t="0" r="1270" b="26670"/>
                <wp:docPr id="57218121"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484852278" name="Group 1462637169"/>
                        <wpg:cNvGrpSpPr/>
                        <wpg:grpSpPr>
                          <a:xfrm>
                            <a:off x="3803929" y="0"/>
                            <a:ext cx="614898" cy="545009"/>
                            <a:chOff x="3803929" y="0"/>
                            <a:chExt cx="614898" cy="545009"/>
                          </a:xfrm>
                        </wpg:grpSpPr>
                        <pic:pic xmlns:pic="http://schemas.openxmlformats.org/drawingml/2006/picture">
                          <pic:nvPicPr>
                            <pic:cNvPr id="1006448601" name="Picture 1462637170" descr="Activity "/>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472827639" name="Rectangle: Rounded Corners 1462637171"/>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57147764" name="TextBox 17"/>
                        <wps:cNvSpPr txBox="1"/>
                        <wps:spPr>
                          <a:xfrm>
                            <a:off x="0" y="110634"/>
                            <a:ext cx="3597275" cy="395605"/>
                          </a:xfrm>
                          <a:prstGeom prst="rect">
                            <a:avLst/>
                          </a:prstGeom>
                          <a:noFill/>
                        </wps:spPr>
                        <wps:txbx>
                          <w:txbxContent>
                            <w:p w14:paraId="2706A831" w14:textId="77777777" w:rsidR="002D58AD" w:rsidRPr="00262BBE" w:rsidRDefault="002D58AD" w:rsidP="002D58AD">
                              <w:pPr>
                                <w:pStyle w:val="ac"/>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wps:txbx>
                        <wps:bodyPr wrap="square">
                          <a:spAutoFit/>
                        </wps:bodyPr>
                      </wps:wsp>
                    </wpg:wgp>
                  </a:graphicData>
                </a:graphic>
              </wp:inline>
            </w:drawing>
          </mc:Choice>
          <mc:Fallback>
            <w:pict>
              <v:group w14:anchorId="759388EE" id="_x0000_s1453"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">
                <v:group id="Group 1462637169" o:spid="_x0000_s1454"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">
                  <v:shape id="Picture 1462637170" o:spid="_x0000_s1455"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">
                    <v:imagedata r:id="rId113" o:title="Activity "/>
                  </v:shape>
                  <v:roundrect id="Rectangle: Rounded Corners 1462637171" o:spid="_x0000_s1456"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" fillcolor="#7a8696" strokecolor="#7a8696" strokeweight="1pt">
                    <v:stroke joinstyle="miter"/>
                  </v:roundrect>
                </v:group>
                <v:shape id="TextBox 17" o:spid="_x0000_s1457" type="#_x0000_t202" style="position:absolute;top:1106;width:35972;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" filled="f" stroked="f">
                  <v:textbox style="mso-fit-shape-to-text:t">
                    <w:txbxContent>
                      <w:p w14:paraId="2706A831" w14:textId="77777777" w:rsidR="002D58AD" w:rsidRPr="00262BBE" w:rsidRDefault="002D58AD" w:rsidP="002D58AD">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v:textbox>
                </v:shape>
                <w10:anchorlock/>
              </v:group>
            </w:pict>
          </mc:Fallback>
        </mc:AlternateContent>
      </w:r>
    </w:p>
    <w:p w14:paraId="212C5AE0"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1. تقسيم المشاركين إلى مجموعات صغيرة (4-5 أشخاص).</w:t>
      </w:r>
    </w:p>
    <w:p w14:paraId="3DA6F5E1"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2. شرح المهمة: تصميم "بطاقة هوية قيادية" تتضمن:</w:t>
      </w:r>
    </w:p>
    <w:p w14:paraId="49337C8C"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 الصفات الأساسية للقائد الفعّال.</w:t>
      </w:r>
    </w:p>
    <w:p w14:paraId="573DEF75"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 أبرز الأدوار الإشرافية.</w:t>
      </w:r>
    </w:p>
    <w:p w14:paraId="7E184B38"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lastRenderedPageBreak/>
        <w:t xml:space="preserve">   - مثالاً واقعياً على نمط قيادي ناجح.</w:t>
      </w:r>
    </w:p>
    <w:p w14:paraId="050A9CE2"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3. منح المجموعات 20 دقيقة لتصميم البطاقة بشكل إبداعي.</w:t>
      </w:r>
    </w:p>
    <w:p w14:paraId="03312F32"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4. تعرض كل مجموعة نتائجها في 2-3 دقائق أمام المجموعة الكاملة.</w:t>
      </w:r>
    </w:p>
    <w:p w14:paraId="10EC4145"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5. فتح باب النقاش والتعليق على العروض المقدّمة (5-7 دقائق).</w:t>
      </w:r>
    </w:p>
    <w:p w14:paraId="5290BF12"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6. تلخيص أبرز النقاط المشتركة والأفكار المبتكرة.</w:t>
      </w:r>
    </w:p>
    <w:p w14:paraId="070DED7C" w14:textId="19423CF7" w:rsidR="003F41BB" w:rsidRDefault="003F41BB" w:rsidP="007A36FD">
      <w:pPr>
        <w:spacing w:after="160" w:line="259" w:lineRule="auto"/>
        <w:rPr>
          <w:rFonts w:ascii="Sakkal Majalla" w:hAnsi="Sakkal Majalla"/>
          <w:sz w:val="34"/>
          <w:rtl/>
        </w:rPr>
      </w:pPr>
      <w:r>
        <w:rPr>
          <w:rFonts w:ascii="Sakkal Majalla" w:hAnsi="Sakkal Majalla"/>
          <w:sz w:val="34"/>
          <w:rtl/>
        </w:rPr>
        <w:br w:type="page"/>
      </w:r>
    </w:p>
    <w:p w14:paraId="724B3404" w14:textId="77777777" w:rsidR="00CC5AE1" w:rsidRDefault="002D58AD" w:rsidP="00BD5495">
      <w:pPr>
        <w:rPr>
          <w:rFonts w:eastAsia="Times New Roman" w:hAnsi="Adobe Arabic" w:cs="Adobe Arabic"/>
          <w:b/>
          <w:bCs/>
          <w:color w:val="000000"/>
          <w:kern w:val="24"/>
          <w:sz w:val="40"/>
          <w:szCs w:val="40"/>
          <w:rtl/>
        </w:rPr>
      </w:pPr>
      <w:r w:rsidRPr="00B9790F">
        <w:rPr>
          <w:noProof/>
        </w:rPr>
        <w:lastRenderedPageBreak/>
        <mc:AlternateContent>
          <mc:Choice Requires="wpg">
            <w:drawing>
              <wp:inline distT="0" distB="0" distL="0" distR="0" wp14:anchorId="57A28D95" wp14:editId="121E75E2">
                <wp:extent cx="5711825" cy="737619"/>
                <wp:effectExtent l="0" t="0" r="22225" b="24765"/>
                <wp:docPr id="311885249"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32006984" name="مجموعة 881967268"/>
                        <wpg:cNvGrpSpPr/>
                        <wpg:grpSpPr>
                          <a:xfrm>
                            <a:off x="0" y="165473"/>
                            <a:ext cx="5711825" cy="572146"/>
                            <a:chOff x="0" y="165446"/>
                            <a:chExt cx="6312597" cy="633543"/>
                          </a:xfrm>
                        </wpg:grpSpPr>
                        <wps:wsp>
                          <wps:cNvPr id="991490032"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2995880" name="مربع نص 2043426344"/>
                          <wps:cNvSpPr txBox="1"/>
                          <wps:spPr>
                            <a:xfrm>
                              <a:off x="3184368" y="165446"/>
                              <a:ext cx="2073788" cy="453527"/>
                            </a:xfrm>
                            <a:prstGeom prst="rect">
                              <a:avLst/>
                            </a:prstGeom>
                            <a:noFill/>
                          </wps:spPr>
                          <wps:txbx>
                            <w:txbxContent>
                              <w:p w14:paraId="30A66D54" w14:textId="370F1E06" w:rsidR="002D58AD" w:rsidRDefault="002D58AD" w:rsidP="002D58AD">
                                <w:pPr>
                                  <w:rPr>
                                    <w:rFonts w:eastAsia="Times New Roman" w:hAnsi="Adobe Arabic" w:cs="Adobe Arabic"/>
                                    <w:b/>
                                    <w:bCs/>
                                    <w:color w:val="000000"/>
                                    <w:kern w:val="24"/>
                                    <w:sz w:val="40"/>
                                    <w:szCs w:val="40"/>
                                  </w:rPr>
                                </w:pPr>
                                <w:r w:rsidRPr="002D58AD">
                                  <w:rPr>
                                    <w:rFonts w:eastAsia="Times New Roman" w:hAnsi="Adobe Arabic" w:cs="Adobe Arabic"/>
                                    <w:b/>
                                    <w:bCs/>
                                    <w:color w:val="000000"/>
                                    <w:kern w:val="24"/>
                                    <w:sz w:val="40"/>
                                    <w:szCs w:val="40"/>
                                    <w:rtl/>
                                  </w:rPr>
                                  <w:t>حالة دراسيّة</w:t>
                                </w:r>
                              </w:p>
                            </w:txbxContent>
                          </wps:txbx>
                          <wps:bodyPr wrap="square" rtlCol="1">
                            <a:spAutoFit/>
                          </wps:bodyPr>
                        </wps:wsp>
                        <wps:wsp>
                          <wps:cNvPr id="2055810003"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511616" name="Picture 1717196180" descr="Submission "/>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7A28D95" id="Group 66" o:spid="_x0000_s1458"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">
                <v:group id="مجموعة 881967268" o:spid="_x0000_s1459"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">
                  <v:roundrect id="مستطيل مستدير الزوايا 769901" o:spid="_x0000_s1460"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" fillcolor="#168489" strokecolor="#168489" strokeweight="1pt">
                    <v:stroke joinstyle="miter"/>
                  </v:roundrect>
                  <v:shape id="مربع نص 2043426344" o:spid="_x0000_s1461"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" filled="f" stroked="f">
                    <v:textbox style="mso-fit-shape-to-text:t">
                      <w:txbxContent>
                        <w:p w14:paraId="30A66D54" w14:textId="370F1E06" w:rsidR="002D58AD" w:rsidRDefault="002D58AD" w:rsidP="002D58AD">
                          <w:pPr>
                            <w:rPr>
                              <w:rFonts w:eastAsia="Times New Roman" w:hAnsi="Adobe Arabic" w:cs="Adobe Arabic"/>
                              <w:b/>
                              <w:bCs/>
                              <w:color w:val="000000"/>
                              <w:kern w:val="24"/>
                              <w:sz w:val="40"/>
                              <w:szCs w:val="40"/>
                            </w:rPr>
                          </w:pPr>
                          <w:r w:rsidRPr="002D58AD">
                            <w:rPr>
                              <w:rFonts w:eastAsia="Times New Roman" w:hAnsi="Adobe Arabic" w:cs="Adobe Arabic"/>
                              <w:b/>
                              <w:bCs/>
                              <w:color w:val="000000"/>
                              <w:kern w:val="24"/>
                              <w:sz w:val="40"/>
                              <w:szCs w:val="40"/>
                              <w:rtl/>
                            </w:rPr>
                            <w:t>حالة دراسيّة</w:t>
                          </w:r>
                        </w:p>
                      </w:txbxContent>
                    </v:textbox>
                  </v:shape>
                  <v:roundrect id="مستطيل مستدير الزوايا 769903" o:spid="_x0000_s1462"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" fillcolor="#168489" strokecolor="#168489" strokeweight="1pt">
                    <v:stroke joinstyle="miter"/>
                  </v:roundrect>
                </v:group>
                <v:shape id="Picture 1717196180" o:spid="_x0000_s1463"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">
                  <v:imagedata r:id="rId115" o:title="Submission "/>
                </v:shape>
                <w10:anchorlock/>
              </v:group>
            </w:pict>
          </mc:Fallback>
        </mc:AlternateContent>
      </w:r>
    </w:p>
    <w:p w14:paraId="195135C3" w14:textId="77777777" w:rsidR="002D58AD" w:rsidRPr="002D58AD" w:rsidRDefault="002D58AD" w:rsidP="002D58AD">
      <w:pPr>
        <w:spacing w:line="259" w:lineRule="auto"/>
        <w:jc w:val="left"/>
        <w:rPr>
          <w:rFonts w:ascii="Sakkal Majalla" w:hAnsi="Sakkal Majalla"/>
          <w:b/>
          <w:bCs/>
          <w:sz w:val="34"/>
          <w:rtl/>
        </w:rPr>
      </w:pPr>
      <w:r w:rsidRPr="002D58AD">
        <w:rPr>
          <w:rFonts w:ascii="Sakkal Majalla" w:hAnsi="Sakkal Majalla"/>
          <w:b/>
          <w:bCs/>
          <w:sz w:val="34"/>
          <w:rtl/>
        </w:rPr>
        <w:t>شركة "الريادة للتقنيات"</w:t>
      </w:r>
    </w:p>
    <w:p w14:paraId="5B88418B"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تعاني شركة "الريادة للتقنيات" من تحديات كبيرة في إدارة قسم تطوير البرمجيات. يتكون القسم من 15 مبرمجاً ومصمماً، ويواجه مشكلات في تسليم المشاريع في الوقت المحدد، بالإضافة إلى شكاوى متكررة من العملاء حول جودة المنتجات. اشتكى الموظفون من غياب التوجيه الواضح، وعدم وجود معايير محددة للعمل، والتغييرات المستمرة في الأولويات. كما لوحظ ارتفاع في معدل دوران الموظفين، حيث استقال ثلاثة مبرمجين مهمين خلال الأشهر الستة الماضية.</w:t>
      </w:r>
    </w:p>
    <w:p w14:paraId="15476B2F"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تم تعيين أحمد كمدير جديد للقسم، وهو يملك خبرة تقنية جيدة لكنه يواجه تحدياً في قيادة الفريق وإعادة بناء الثقة وتحسين الأداء.</w:t>
      </w:r>
    </w:p>
    <w:p w14:paraId="6FE79CF3" w14:textId="77777777" w:rsidR="002D58AD" w:rsidRPr="002D58AD" w:rsidRDefault="002D58AD" w:rsidP="002D58AD">
      <w:pPr>
        <w:spacing w:line="259" w:lineRule="auto"/>
        <w:rPr>
          <w:rFonts w:ascii="Sakkal Majalla" w:hAnsi="Sakkal Majalla"/>
          <w:b/>
          <w:bCs/>
          <w:color w:val="C00000"/>
          <w:sz w:val="34"/>
          <w:rtl/>
        </w:rPr>
      </w:pPr>
      <w:r w:rsidRPr="002D58AD">
        <w:rPr>
          <w:rFonts w:ascii="Sakkal Majalla" w:hAnsi="Sakkal Majalla" w:hint="cs"/>
          <w:b/>
          <w:bCs/>
          <w:color w:val="C00000"/>
          <w:sz w:val="34"/>
          <w:rtl/>
        </w:rPr>
        <w:t>المطلوب:</w:t>
      </w:r>
    </w:p>
    <w:p w14:paraId="237CFCEE"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1. ما نمط القيادة الأنسب لأحمد في هذا الموقف؟ ولماذا؟</w:t>
      </w:r>
    </w:p>
    <w:p w14:paraId="0D000A9C"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2. ما الخصائص القيادية الرئيسية التي يجب أن يركّز عليها أحمد؟</w:t>
      </w:r>
    </w:p>
    <w:p w14:paraId="55A3B579"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3. حدد ثلاثة إجراءات عملية يمكن لأحمد اتخاذها لتحسين أداء الفريق.</w:t>
      </w:r>
    </w:p>
    <w:p w14:paraId="0475C2A5"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4. كيف يمكن لأحمد أن يوازن بين دوره كقائد ودوره كمشرف في هذا الموقف؟</w:t>
      </w:r>
    </w:p>
    <w:p w14:paraId="34B8E5B2"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5. ما الأساليب التي يمكن أن يستخدمها أحمد لتحفيز الفريق وبناء روح العمل الجماعي؟</w:t>
      </w:r>
    </w:p>
    <w:p w14:paraId="3450A885" w14:textId="77777777" w:rsidR="002D58AD" w:rsidRPr="002D58AD" w:rsidRDefault="002D58AD" w:rsidP="002D58AD">
      <w:pPr>
        <w:spacing w:line="259" w:lineRule="auto"/>
        <w:rPr>
          <w:rFonts w:ascii="Sakkal Majalla" w:hAnsi="Sakkal Majalla"/>
          <w:b/>
          <w:bCs/>
          <w:color w:val="C00000"/>
          <w:sz w:val="34"/>
          <w:rtl/>
        </w:rPr>
      </w:pPr>
      <w:r w:rsidRPr="002D58AD">
        <w:rPr>
          <w:rFonts w:ascii="Sakkal Majalla" w:hAnsi="Sakkal Majalla"/>
          <w:b/>
          <w:bCs/>
          <w:color w:val="C00000"/>
          <w:sz w:val="34"/>
          <w:rtl/>
        </w:rPr>
        <w:t xml:space="preserve"> الإجابات:</w:t>
      </w:r>
    </w:p>
    <w:p w14:paraId="155DBB67" w14:textId="77777777" w:rsidR="002D58AD" w:rsidRPr="002D58AD" w:rsidRDefault="002D58AD" w:rsidP="002D58AD">
      <w:pPr>
        <w:spacing w:line="259" w:lineRule="auto"/>
        <w:rPr>
          <w:rFonts w:ascii="Sakkal Majalla" w:hAnsi="Sakkal Majalla"/>
          <w:b/>
          <w:bCs/>
          <w:sz w:val="34"/>
          <w:rtl/>
        </w:rPr>
      </w:pPr>
      <w:r w:rsidRPr="002D58AD">
        <w:rPr>
          <w:rFonts w:ascii="Sakkal Majalla" w:hAnsi="Sakkal Majalla"/>
          <w:b/>
          <w:bCs/>
          <w:sz w:val="34"/>
          <w:rtl/>
        </w:rPr>
        <w:t>1. نمط القيادة الأنسب:</w:t>
      </w:r>
    </w:p>
    <w:p w14:paraId="47EB2407"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مزيج من القيادة التحويلية والقيادة الخادمة سيكون مناسباً. القيادة التحويلية ستساعد في بناء رؤية جديدة وإلهام الفريق، بينما ستسهم القيادة الخادمة في بناء الثقة وتمكين أعضاء الفريق ودعم تطورهم المهني. لاحقاً، يمكن دمج عناصر من القيادة الرشيقة لتحسين عمليات تطوير البرمجيات.</w:t>
      </w:r>
    </w:p>
    <w:p w14:paraId="22D1F092" w14:textId="77777777" w:rsidR="002D58AD" w:rsidRPr="002D58AD" w:rsidRDefault="002D58AD" w:rsidP="002D58AD">
      <w:pPr>
        <w:spacing w:line="259" w:lineRule="auto"/>
        <w:rPr>
          <w:rFonts w:ascii="Sakkal Majalla" w:hAnsi="Sakkal Majalla"/>
          <w:b/>
          <w:bCs/>
          <w:sz w:val="34"/>
          <w:rtl/>
        </w:rPr>
      </w:pPr>
      <w:r w:rsidRPr="002D58AD">
        <w:rPr>
          <w:rFonts w:ascii="Sakkal Majalla" w:hAnsi="Sakkal Majalla"/>
          <w:b/>
          <w:bCs/>
          <w:sz w:val="34"/>
          <w:rtl/>
        </w:rPr>
        <w:t>2. الخصائص القيادية الرئيسية:</w:t>
      </w:r>
    </w:p>
    <w:p w14:paraId="6B06C436"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 مهارات التواصل الفعّال لبناء جسور الثقة مع الفريق.</w:t>
      </w:r>
    </w:p>
    <w:p w14:paraId="7DA24E24"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 الذكاء العاطفي للتعامل مع مشاعر الإحباط وانخفاض الروح المعنوية.</w:t>
      </w:r>
    </w:p>
    <w:p w14:paraId="569CA51A"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 القدرة على وضع رؤية واضحة ومعايير محددة للعمل.</w:t>
      </w:r>
    </w:p>
    <w:p w14:paraId="5276B12F"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 المهارة في إدارة التغيير وقيادة عملية التحول.</w:t>
      </w:r>
    </w:p>
    <w:p w14:paraId="2E7830A4"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lastRenderedPageBreak/>
        <w:t xml:space="preserve">   - المصداقية والنزاهة لإعادة بناء الثقة المفقودة.</w:t>
      </w:r>
    </w:p>
    <w:p w14:paraId="53EED1E1" w14:textId="77777777" w:rsidR="002D58AD" w:rsidRPr="002D58AD" w:rsidRDefault="002D58AD" w:rsidP="002D58AD">
      <w:pPr>
        <w:spacing w:line="259" w:lineRule="auto"/>
        <w:rPr>
          <w:rFonts w:ascii="Sakkal Majalla" w:hAnsi="Sakkal Majalla"/>
          <w:b/>
          <w:bCs/>
          <w:sz w:val="34"/>
          <w:rtl/>
        </w:rPr>
      </w:pPr>
      <w:r w:rsidRPr="002D58AD">
        <w:rPr>
          <w:rFonts w:ascii="Sakkal Majalla" w:hAnsi="Sakkal Majalla"/>
          <w:b/>
          <w:bCs/>
          <w:sz w:val="34"/>
          <w:rtl/>
        </w:rPr>
        <w:t>3. إجراءات عملية لتحسين الأداء:</w:t>
      </w:r>
    </w:p>
    <w:p w14:paraId="0BF67776"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 عقد اجتماعات فردية مع جميع أعضاء الفريق للاستماع إلى تحدياتهم واقتراحاتهم، وبناء علاقة شخصية معهم.</w:t>
      </w:r>
    </w:p>
    <w:p w14:paraId="0951B1BA"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 تطوير وتوثيق عمليات وإجراءات واضحة لتطوير البرمجيات، مع إشراك الفريق في صياغتها.</w:t>
      </w:r>
    </w:p>
    <w:p w14:paraId="1E1BE777"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 إنشاء نظام لتحديد الأولويات وإدارة المشاريع بشكل فعّال، مع وضع أهداف واضحة قابلة للقياس.</w:t>
      </w:r>
    </w:p>
    <w:p w14:paraId="2F8B913B"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 تأسيس نظام للتغذية الراجعة المنتظمة وتقدير الإنجازات.</w:t>
      </w:r>
    </w:p>
    <w:p w14:paraId="184F4579"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 تحديد فرص التطوير المهني وتوفير التدريب اللازم لسد الفجوات المهارية.</w:t>
      </w:r>
    </w:p>
    <w:p w14:paraId="3428FFE9" w14:textId="77777777" w:rsidR="002D58AD" w:rsidRPr="002D58AD" w:rsidRDefault="002D58AD" w:rsidP="002D58AD">
      <w:pPr>
        <w:spacing w:line="259" w:lineRule="auto"/>
        <w:rPr>
          <w:rFonts w:ascii="Sakkal Majalla" w:hAnsi="Sakkal Majalla"/>
          <w:b/>
          <w:bCs/>
          <w:sz w:val="34"/>
          <w:rtl/>
        </w:rPr>
      </w:pPr>
      <w:r w:rsidRPr="002D58AD">
        <w:rPr>
          <w:rFonts w:ascii="Sakkal Majalla" w:hAnsi="Sakkal Majalla"/>
          <w:b/>
          <w:bCs/>
          <w:sz w:val="34"/>
          <w:rtl/>
        </w:rPr>
        <w:t>4. الموازنة بين دور القائد ودور المشرف:</w:t>
      </w:r>
    </w:p>
    <w:p w14:paraId="23EE5607"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 تخصيص وقت لكلا الدورين: وقت للتخطيط الاستراتيجي وبناء العلاقات (دور القائد)، ووقت للمتابعة والتوجيه اليومي (دور المشرف).</w:t>
      </w:r>
    </w:p>
    <w:p w14:paraId="09670FDB"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 تفويض بعض المهام الإشرافية الروتينية لقادة الفرق الفرعية مع الاحتفاظ بالمسؤولية النهائية.</w:t>
      </w:r>
    </w:p>
    <w:p w14:paraId="51D7F8B5"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 استخدام أدوات وأنظمة لمتابعة المشاريع والمهام بدلاً من الإشراف المباشر المستمر.</w:t>
      </w:r>
    </w:p>
    <w:p w14:paraId="656D21C7"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 تطوير ثقافة المسؤولية الذاتية والمساءلة ضمن الفريق.</w:t>
      </w:r>
    </w:p>
    <w:p w14:paraId="26B5A9F5"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 عقد اجتماعات دورية للتخطيط والمراجعة على مستوى الفريق، مع متابعة فردية عند الحاجة.</w:t>
      </w:r>
    </w:p>
    <w:p w14:paraId="2245ED9A" w14:textId="77777777" w:rsidR="002D58AD" w:rsidRPr="002D58AD" w:rsidRDefault="002D58AD" w:rsidP="002D58AD">
      <w:pPr>
        <w:spacing w:line="259" w:lineRule="auto"/>
        <w:rPr>
          <w:rFonts w:ascii="Sakkal Majalla" w:hAnsi="Sakkal Majalla"/>
          <w:b/>
          <w:bCs/>
          <w:sz w:val="34"/>
          <w:rtl/>
        </w:rPr>
      </w:pPr>
      <w:r w:rsidRPr="002D58AD">
        <w:rPr>
          <w:rFonts w:ascii="Sakkal Majalla" w:hAnsi="Sakkal Majalla"/>
          <w:b/>
          <w:bCs/>
          <w:sz w:val="34"/>
          <w:rtl/>
        </w:rPr>
        <w:t>5. أساليب تحفيز الفريق وبناء روح العمل الجماعي:</w:t>
      </w:r>
    </w:p>
    <w:p w14:paraId="6FB8FF5D"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 تنظيم أنشطة بناء الفريق (</w:t>
      </w:r>
      <w:r w:rsidRPr="002D58AD">
        <w:rPr>
          <w:rFonts w:ascii="Sakkal Majalla" w:hAnsi="Sakkal Majalla"/>
          <w:sz w:val="34"/>
        </w:rPr>
        <w:t>team building</w:t>
      </w:r>
      <w:r w:rsidRPr="002D58AD">
        <w:rPr>
          <w:rFonts w:ascii="Sakkal Majalla" w:hAnsi="Sakkal Majalla"/>
          <w:sz w:val="34"/>
          <w:rtl/>
        </w:rPr>
        <w:t>) خارج بيئة العمل.</w:t>
      </w:r>
    </w:p>
    <w:p w14:paraId="27298B7F"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 إنشاء نظام لمكافأة الإنجازات الفردية والجماعية، مع التركيز على الاعتراف العلني بالجهود المتميّزة.</w:t>
      </w:r>
    </w:p>
    <w:p w14:paraId="7FD95296"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 تشكيل فرق عمل متعددة المهارات للعمل على مشاريع محددة.</w:t>
      </w:r>
    </w:p>
    <w:p w14:paraId="4F424152"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 تبني أسلوب حل المشكلات بشكل جماعي وتشجيع تبادل المعرفة والخبرات.</w:t>
      </w:r>
    </w:p>
    <w:p w14:paraId="3BD0D84E"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 توفير فرص للتطوير المهني والنمو الوظيفي، مثل المشاركة في المؤتمرات والدورات التدريبية.</w:t>
      </w:r>
    </w:p>
    <w:p w14:paraId="5607094B"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 xml:space="preserve">   - تحسين بيئة العمل المادية وتوفير الأدوات والتقنيات الحديثة التي تسهّل التعاون.</w:t>
      </w:r>
    </w:p>
    <w:p w14:paraId="7F84C712" w14:textId="77777777" w:rsidR="002D58AD" w:rsidRDefault="002D58AD" w:rsidP="002D58AD">
      <w:pPr>
        <w:rPr>
          <w:rFonts w:eastAsia="Times New Roman" w:hAnsi="Adobe Arabic" w:cs="Adobe Arabic"/>
          <w:b/>
          <w:bCs/>
          <w:color w:val="000000"/>
          <w:kern w:val="24"/>
          <w:sz w:val="40"/>
          <w:szCs w:val="40"/>
          <w:rtl/>
        </w:rPr>
      </w:pPr>
    </w:p>
    <w:p w14:paraId="646888B3" w14:textId="77777777" w:rsidR="002D58AD" w:rsidRDefault="002D58AD" w:rsidP="002D58AD">
      <w:pPr>
        <w:rPr>
          <w:rFonts w:eastAsia="Times New Roman" w:hAnsi="Adobe Arabic" w:cs="Adobe Arabic"/>
          <w:b/>
          <w:bCs/>
          <w:color w:val="000000"/>
          <w:kern w:val="24"/>
          <w:sz w:val="40"/>
          <w:szCs w:val="40"/>
          <w:rtl/>
        </w:rPr>
      </w:pPr>
    </w:p>
    <w:p w14:paraId="35096504" w14:textId="77777777" w:rsidR="002D58AD" w:rsidRDefault="002D58AD" w:rsidP="002D58AD">
      <w:pPr>
        <w:rPr>
          <w:rFonts w:eastAsia="Times New Roman" w:hAnsi="Adobe Arabic" w:cs="Adobe Arabic"/>
          <w:b/>
          <w:bCs/>
          <w:color w:val="000000"/>
          <w:kern w:val="24"/>
          <w:sz w:val="40"/>
          <w:szCs w:val="40"/>
          <w:rtl/>
        </w:rPr>
      </w:pPr>
      <w:r w:rsidRPr="00DC1945">
        <w:rPr>
          <w:noProof/>
        </w:rPr>
        <w:lastRenderedPageBreak/>
        <mc:AlternateContent>
          <mc:Choice Requires="wpg">
            <w:drawing>
              <wp:inline distT="0" distB="0" distL="0" distR="0" wp14:anchorId="19794755" wp14:editId="5CB24000">
                <wp:extent cx="5711825" cy="852877"/>
                <wp:effectExtent l="0" t="0" r="22225" b="23495"/>
                <wp:docPr id="764321061"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659782088" name="مجموعة 881967268"/>
                        <wpg:cNvGrpSpPr/>
                        <wpg:grpSpPr>
                          <a:xfrm>
                            <a:off x="0" y="280937"/>
                            <a:ext cx="5711825" cy="571950"/>
                            <a:chOff x="0" y="280925"/>
                            <a:chExt cx="6312597" cy="633649"/>
                          </a:xfrm>
                        </wpg:grpSpPr>
                        <wps:wsp>
                          <wps:cNvPr id="1971843030"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16472534" name="مربع نص 2043426344"/>
                          <wps:cNvSpPr txBox="1"/>
                          <wps:spPr>
                            <a:xfrm>
                              <a:off x="3184368" y="280925"/>
                              <a:ext cx="2073788" cy="453764"/>
                            </a:xfrm>
                            <a:prstGeom prst="rect">
                              <a:avLst/>
                            </a:prstGeom>
                            <a:noFill/>
                          </wps:spPr>
                          <wps:txbx>
                            <w:txbxContent>
                              <w:p w14:paraId="69A5E909" w14:textId="77777777" w:rsidR="002D58AD" w:rsidRDefault="002D58AD" w:rsidP="002D58AD">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873842111"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49154356" name="Picture 4119" descr="Conclusion "/>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9794755" id="Group 7" o:spid="_x0000_s1464"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">
                <v:group id="مجموعة 881967268" o:spid="_x0000_s1465"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">
                  <v:roundrect id="مستطيل مستدير الزوايا 769901" o:spid="_x0000_s1466"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" fillcolor="#168489" strokecolor="#168489" strokeweight="1pt">
                    <v:stroke joinstyle="miter"/>
                  </v:roundrect>
                  <v:shape id="مربع نص 2043426344" o:spid="_x0000_s1467"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" filled="f" stroked="f">
                    <v:textbox style="mso-fit-shape-to-text:t">
                      <w:txbxContent>
                        <w:p w14:paraId="69A5E909" w14:textId="77777777" w:rsidR="002D58AD" w:rsidRDefault="002D58AD" w:rsidP="002D58AD">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468"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" fillcolor="#168489" strokecolor="#168489" strokeweight="1pt">
                    <v:stroke joinstyle="miter"/>
                  </v:roundrect>
                </v:group>
                <v:shape id="Picture 4119" o:spid="_x0000_s1469"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">
                  <v:imagedata r:id="rId117" o:title="Conclusion "/>
                </v:shape>
                <w10:anchorlock/>
              </v:group>
            </w:pict>
          </mc:Fallback>
        </mc:AlternateContent>
      </w:r>
    </w:p>
    <w:p w14:paraId="186585A2"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في ختام هذه الجلسة، تناولنا المفاهيم الأساسية للقيادة والإشراف الفعّال، وتعرّفنا على الفروق الجوهرية بينهما. استكشفنا الأنماط القيادية الحديثة وتأثيرها على أداء الفريق، وحدّدنا الخصائص الأساسية التي تميّز القادة الناجحين في بيئة العمل المعاصرة. كما ناقشنا الأدوار المحورية للمشرف الفعّال وأهمية الأخلاقيات والمسؤولية المهنية في القيادة.</w:t>
      </w:r>
    </w:p>
    <w:p w14:paraId="09C46316"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لقد أكّدنا على أن القيادة ليست مجرّد منصب أو سلطة، بل هي عملية تأثير وإلهام وتمكين للآخرين. كما أوضحنا أن القيادة الفعّالة تتطلب مزيجًا متوازنًا من المهارات الفنية والإنسانية والاستراتيجية، مع القدرة على التكيّف مع المواقف المختلفة.</w:t>
      </w:r>
    </w:p>
    <w:p w14:paraId="4E19E9B1"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ندعوكم إلى تطبيق ما تعلّمتموه في هذه الجلسة في بيئات عملكم، وممارسة المهارات القيادية باستمرار لتطويرها. تذكّروا أن القيادة رحلة تعلّم مستمرة، وأن القادة العظماء يتعلّمون ويتطوّرون طوال حياتهم المهنية.</w:t>
      </w:r>
    </w:p>
    <w:p w14:paraId="53271151"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وكما قال جون كوينسي آدامز: "إذا كانت أفعالك تُلهم الآخرين ليحلموا أكثر ويتعلموا أكثر ويعملوا أكثر ويصبحوا أكثر، فأنت قائد".</w:t>
      </w:r>
    </w:p>
    <w:p w14:paraId="5A468237" w14:textId="77777777" w:rsidR="002D58AD" w:rsidRDefault="002D58AD" w:rsidP="002D58AD">
      <w:pPr>
        <w:rPr>
          <w:rFonts w:eastAsia="Times New Roman" w:hAnsi="Adobe Arabic" w:cs="Adobe Arabic"/>
          <w:b/>
          <w:bCs/>
          <w:color w:val="000000"/>
          <w:kern w:val="24"/>
          <w:sz w:val="40"/>
          <w:szCs w:val="40"/>
          <w:rtl/>
        </w:rPr>
      </w:pPr>
    </w:p>
    <w:p w14:paraId="007EB800" w14:textId="77777777" w:rsidR="002D58AD" w:rsidRDefault="002D58AD" w:rsidP="002D58AD">
      <w:pPr>
        <w:rPr>
          <w:rFonts w:eastAsia="Times New Roman" w:hAnsi="Adobe Arabic" w:cs="Adobe Arabic"/>
          <w:b/>
          <w:bCs/>
          <w:color w:val="000000"/>
          <w:kern w:val="24"/>
          <w:sz w:val="40"/>
          <w:szCs w:val="40"/>
          <w:rtl/>
        </w:rPr>
      </w:pPr>
    </w:p>
    <w:p w14:paraId="3C5C54EF" w14:textId="572AA142" w:rsidR="002D58AD" w:rsidRPr="002D58AD" w:rsidRDefault="002D58AD" w:rsidP="002D58AD">
      <w:pPr>
        <w:rPr>
          <w:rFonts w:ascii="Sakkal Majalla" w:hAnsi="Sakkal Majalla"/>
          <w:sz w:val="34"/>
          <w:rtl/>
        </w:rPr>
        <w:sectPr w:rsidR="002D58AD" w:rsidRPr="002D58AD" w:rsidSect="00FA1FE9">
          <w:headerReference w:type="first" r:id="rId118"/>
          <w:footerReference w:type="first" r:id="rId119"/>
          <w:pgSz w:w="11906" w:h="16838" w:code="9"/>
          <w:pgMar w:top="1440" w:right="1440" w:bottom="1440" w:left="1440" w:header="113" w:footer="0" w:gutter="0"/>
          <w:pgNumType w:start="7"/>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1218F73" w14:textId="77777777" w:rsidTr="00F01FA2">
        <w:tc>
          <w:tcPr>
            <w:tcW w:w="5000" w:type="pct"/>
            <w:gridSpan w:val="3"/>
            <w:tcBorders>
              <w:left w:val="single" w:sz="4" w:space="0" w:color="168489"/>
              <w:right w:val="single" w:sz="4" w:space="0" w:color="168489"/>
            </w:tcBorders>
            <w:shd w:val="clear" w:color="auto" w:fill="F2F2F2" w:themeFill="background1" w:themeFillShade="F2"/>
          </w:tcPr>
          <w:p w14:paraId="3D333914" w14:textId="77777777"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7B0C5BA9" w14:textId="77777777" w:rsidTr="00F01FA2">
        <w:tc>
          <w:tcPr>
            <w:tcW w:w="2612" w:type="pct"/>
            <w:tcBorders>
              <w:left w:val="single" w:sz="4" w:space="0" w:color="168489"/>
              <w:right w:val="single" w:sz="4" w:space="0" w:color="168489"/>
            </w:tcBorders>
          </w:tcPr>
          <w:p w14:paraId="2F893127" w14:textId="77777777" w:rsidR="00F01FA2" w:rsidRDefault="00F01FA2" w:rsidP="00F01FA2">
            <w:pPr>
              <w:pStyle w:val="bold"/>
              <w:jc w:val="center"/>
              <w:rPr>
                <w:color w:val="168489"/>
                <w:sz w:val="40"/>
                <w:szCs w:val="40"/>
                <w:rtl/>
                <w:lang w:bidi="ar-EG"/>
              </w:rPr>
            </w:pPr>
            <w:r>
              <w:rPr>
                <w:noProof/>
              </w:rPr>
              <w:drawing>
                <wp:inline distT="0" distB="0" distL="0" distR="0" wp14:anchorId="05CDB936" wp14:editId="4046F0E2">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D2F811B" w14:textId="77777777"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tcPr>
          <w:p w14:paraId="6278BDC7" w14:textId="77777777" w:rsidR="00F01FA2" w:rsidRDefault="00F01FA2" w:rsidP="00F01FA2">
            <w:pPr>
              <w:pStyle w:val="bold"/>
              <w:jc w:val="center"/>
              <w:rPr>
                <w:color w:val="168489"/>
                <w:sz w:val="40"/>
                <w:szCs w:val="40"/>
                <w:rtl/>
                <w:lang w:bidi="ar-EG"/>
              </w:rPr>
            </w:pPr>
            <w:r>
              <w:rPr>
                <w:noProof/>
              </w:rPr>
              <w:drawing>
                <wp:inline distT="0" distB="0" distL="0" distR="0" wp14:anchorId="7C93E4A4" wp14:editId="50B75FEA">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4D155462" w14:textId="77777777" w:rsidR="00F01FA2" w:rsidRPr="00F01FA2" w:rsidRDefault="00162D45" w:rsidP="00F01FA2">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tcPr>
          <w:p w14:paraId="46530C51" w14:textId="77777777"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25E7630F" wp14:editId="38D00221">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3"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69BDBC72" w14:textId="77777777" w:rsidTr="00F01FA2">
        <w:tc>
          <w:tcPr>
            <w:tcW w:w="2612" w:type="pct"/>
            <w:tcBorders>
              <w:left w:val="single" w:sz="4" w:space="0" w:color="168489"/>
              <w:right w:val="single" w:sz="4" w:space="0" w:color="168489"/>
            </w:tcBorders>
            <w:vAlign w:val="center"/>
          </w:tcPr>
          <w:p w14:paraId="65F0630C" w14:textId="77777777" w:rsidR="002D58AD" w:rsidRPr="002D58AD" w:rsidRDefault="002D58AD" w:rsidP="002D58AD">
            <w:pPr>
              <w:pStyle w:val="a5"/>
              <w:numPr>
                <w:ilvl w:val="0"/>
                <w:numId w:val="8"/>
              </w:numPr>
              <w:rPr>
                <w:rFonts w:ascii="Adobe Arabic" w:eastAsia="GE Dinar One" w:hAnsi="Adobe Arabic" w:cs="Adobe Arabic"/>
                <w:color w:val="000000"/>
                <w:kern w:val="24"/>
                <w:sz w:val="32"/>
                <w:szCs w:val="32"/>
                <w:lang w:bidi="ar-SY"/>
              </w:rPr>
            </w:pPr>
            <w:r w:rsidRPr="002D58AD">
              <w:rPr>
                <w:rFonts w:ascii="Adobe Arabic" w:eastAsia="GE Dinar One" w:hAnsi="Adobe Arabic" w:cs="Adobe Arabic"/>
                <w:color w:val="000000"/>
                <w:kern w:val="24"/>
                <w:sz w:val="32"/>
                <w:szCs w:val="32"/>
                <w:rtl/>
                <w:lang w:bidi="ar-SY"/>
              </w:rPr>
              <w:t>مهارات الاتصال القيادي الفعّال.</w:t>
            </w:r>
          </w:p>
          <w:p w14:paraId="702B557B" w14:textId="77777777" w:rsidR="002D58AD" w:rsidRPr="002D58AD" w:rsidRDefault="002D58AD" w:rsidP="002D58AD">
            <w:pPr>
              <w:pStyle w:val="a5"/>
              <w:numPr>
                <w:ilvl w:val="0"/>
                <w:numId w:val="8"/>
              </w:numPr>
              <w:rPr>
                <w:rFonts w:ascii="Adobe Arabic" w:eastAsia="GE Dinar One" w:hAnsi="Adobe Arabic" w:cs="Adobe Arabic"/>
                <w:color w:val="000000"/>
                <w:kern w:val="24"/>
                <w:sz w:val="32"/>
                <w:szCs w:val="32"/>
                <w:lang w:bidi="ar-SY"/>
              </w:rPr>
            </w:pPr>
            <w:r w:rsidRPr="002D58AD">
              <w:rPr>
                <w:rFonts w:ascii="Adobe Arabic" w:eastAsia="GE Dinar One" w:hAnsi="Adobe Arabic" w:cs="Adobe Arabic"/>
                <w:color w:val="000000"/>
                <w:kern w:val="24"/>
                <w:sz w:val="32"/>
                <w:szCs w:val="32"/>
                <w:rtl/>
                <w:lang w:bidi="ar-SY"/>
              </w:rPr>
              <w:t>بناء الثقة وتعزيز العلاقات المهنية.</w:t>
            </w:r>
          </w:p>
          <w:p w14:paraId="3A253599" w14:textId="77777777" w:rsidR="002D58AD" w:rsidRPr="002D58AD" w:rsidRDefault="002D58AD" w:rsidP="002D58AD">
            <w:pPr>
              <w:pStyle w:val="a5"/>
              <w:numPr>
                <w:ilvl w:val="0"/>
                <w:numId w:val="8"/>
              </w:numPr>
              <w:rPr>
                <w:rFonts w:ascii="Adobe Arabic" w:eastAsia="GE Dinar One" w:hAnsi="Adobe Arabic" w:cs="Adobe Arabic"/>
                <w:color w:val="000000"/>
                <w:kern w:val="24"/>
                <w:sz w:val="32"/>
                <w:szCs w:val="32"/>
                <w:lang w:bidi="ar-SY"/>
              </w:rPr>
            </w:pPr>
            <w:r w:rsidRPr="002D58AD">
              <w:rPr>
                <w:rFonts w:ascii="Adobe Arabic" w:eastAsia="GE Dinar One" w:hAnsi="Adobe Arabic" w:cs="Adobe Arabic"/>
                <w:color w:val="000000"/>
                <w:kern w:val="24"/>
                <w:sz w:val="32"/>
                <w:szCs w:val="32"/>
                <w:rtl/>
                <w:lang w:bidi="ar-SY"/>
              </w:rPr>
              <w:t>إدارة الاجتماعات الإشرافية بفعالية.</w:t>
            </w:r>
          </w:p>
          <w:p w14:paraId="5CF1865E" w14:textId="69E6F53A" w:rsidR="00F01FA2" w:rsidRPr="002D58AD" w:rsidRDefault="002D58AD" w:rsidP="002D58AD">
            <w:pPr>
              <w:pStyle w:val="a5"/>
              <w:numPr>
                <w:ilvl w:val="0"/>
                <w:numId w:val="8"/>
              </w:numPr>
              <w:rPr>
                <w:rFonts w:ascii="Adobe Arabic" w:eastAsia="GE Dinar One" w:hAnsi="Adobe Arabic" w:cs="Adobe Arabic"/>
                <w:color w:val="000000"/>
                <w:kern w:val="24"/>
                <w:sz w:val="36"/>
                <w:szCs w:val="36"/>
                <w:rtl/>
                <w:lang w:bidi="ar-SY"/>
              </w:rPr>
            </w:pPr>
            <w:r w:rsidRPr="002D58AD">
              <w:rPr>
                <w:rFonts w:ascii="Adobe Arabic" w:eastAsia="GE Dinar One" w:hAnsi="Adobe Arabic" w:cs="Adobe Arabic"/>
                <w:color w:val="000000"/>
                <w:kern w:val="24"/>
                <w:sz w:val="32"/>
                <w:szCs w:val="32"/>
                <w:rtl/>
                <w:lang w:bidi="ar-SY"/>
              </w:rPr>
              <w:t>معوّقات التواصل وطرق التغلّب عليها.</w:t>
            </w:r>
          </w:p>
        </w:tc>
        <w:tc>
          <w:tcPr>
            <w:tcW w:w="1809" w:type="pct"/>
            <w:tcBorders>
              <w:left w:val="single" w:sz="4" w:space="0" w:color="168489"/>
              <w:right w:val="single" w:sz="4" w:space="0" w:color="168489"/>
            </w:tcBorders>
            <w:vAlign w:val="center"/>
          </w:tcPr>
          <w:p w14:paraId="0D409C07" w14:textId="77777777" w:rsidR="002D58AD" w:rsidRPr="00162D45" w:rsidRDefault="002D58AD" w:rsidP="002D58AD">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232A0220" w14:textId="77777777" w:rsidR="002D58AD" w:rsidRPr="00162D45" w:rsidRDefault="002D58AD" w:rsidP="002D58AD">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49469395" w14:textId="77777777" w:rsidR="002D58AD" w:rsidRPr="00162D45" w:rsidRDefault="002D58AD" w:rsidP="002D58AD">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6EF47922" w14:textId="77777777" w:rsidR="002D58AD" w:rsidRPr="00162D45" w:rsidRDefault="002D58AD" w:rsidP="002D58AD">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757D3E5E" w14:textId="77777777" w:rsidR="002D58AD" w:rsidRPr="002D58AD" w:rsidRDefault="002D58AD"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lang w:bidi="ar-EG"/>
              </w:rPr>
            </w:pPr>
            <w:r w:rsidRPr="00162D45">
              <w:rPr>
                <w:rFonts w:ascii="Adobe Arabic" w:eastAsia="Calibri" w:hAnsi="Adobe Arabic" w:cs="Adobe Arabic"/>
                <w:color w:val="0D0D0D" w:themeColor="text1" w:themeTint="F2"/>
                <w:sz w:val="32"/>
                <w:szCs w:val="32"/>
                <w:rtl/>
                <w:lang w:bidi="ar-EG"/>
              </w:rPr>
              <w:t>تنفيذ أنشطة تعاونيّة.</w:t>
            </w:r>
          </w:p>
          <w:p w14:paraId="7A016048" w14:textId="2225C9E1" w:rsidR="00F01FA2" w:rsidRPr="00781A2F" w:rsidRDefault="002D58AD"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2D58AD">
              <w:rPr>
                <w:rFonts w:ascii="Adobe Arabic" w:eastAsia="Calibri" w:hAnsi="Adobe Arabic" w:cs="Adobe Arabic"/>
                <w:color w:val="0D0D0D" w:themeColor="text1" w:themeTint="F2"/>
                <w:sz w:val="32"/>
                <w:szCs w:val="32"/>
                <w:rtl/>
                <w:lang w:bidi="ar-EG"/>
              </w:rPr>
              <w:tab/>
              <w:t>حالة دراسيّة</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21D7AABC" w14:textId="77777777"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EF34C90"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3376" behindDoc="0" locked="0" layoutInCell="1" allowOverlap="1" wp14:anchorId="1EEE7100" wp14:editId="49FB0759">
                <wp:simplePos x="0" y="0"/>
                <wp:positionH relativeFrom="column">
                  <wp:posOffset>-144780</wp:posOffset>
                </wp:positionH>
                <wp:positionV relativeFrom="paragraph">
                  <wp:posOffset>-464820</wp:posOffset>
                </wp:positionV>
                <wp:extent cx="6627494" cy="6995160"/>
                <wp:effectExtent l="0" t="0" r="0" b="0"/>
                <wp:wrapNone/>
                <wp:docPr id="175" name="Group 175"/>
                <wp:cNvGraphicFramePr/>
                <a:graphic xmlns:a="http://schemas.openxmlformats.org/drawingml/2006/main">
                  <a:graphicData uri="http://schemas.microsoft.com/office/word/2010/wordprocessingGroup">
                    <wpg:wgp>
                      <wpg:cNvGrpSpPr/>
                      <wpg:grpSpPr>
                        <a:xfrm>
                          <a:off x="0" y="0"/>
                          <a:ext cx="6627494" cy="6995160"/>
                          <a:chOff x="-274320" y="0"/>
                          <a:chExt cx="6627494" cy="6995160"/>
                        </a:xfrm>
                      </wpg:grpSpPr>
                      <wpg:grpSp>
                        <wpg:cNvPr id="176" name="Group 176"/>
                        <wpg:cNvGrpSpPr/>
                        <wpg:grpSpPr>
                          <a:xfrm>
                            <a:off x="-274320" y="2571750"/>
                            <a:ext cx="5860462" cy="4423410"/>
                            <a:chOff x="-436253" y="0"/>
                            <a:chExt cx="5860540" cy="4423723"/>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14:paraId="371F58D5"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14:paraId="33F6F5D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116255" y="874163"/>
                              <a:ext cx="3308032" cy="3549560"/>
                            </a:xfrm>
                            <a:prstGeom prst="rect">
                              <a:avLst/>
                            </a:prstGeom>
                            <a:noFill/>
                            <a:ln w="6350">
                              <a:noFill/>
                            </a:ln>
                          </wps:spPr>
                          <wps:txbx>
                            <w:txbxContent>
                              <w:p w14:paraId="79988C47" w14:textId="77777777" w:rsidR="002D58AD" w:rsidRPr="002D58AD" w:rsidRDefault="002D58AD"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Sakkal Majalla" w:hAnsi="Sakkal Majalla" w:cs="Sakkal Majalla"/>
                                    <w:b/>
                                    <w:color w:val="auto"/>
                                    <w:sz w:val="34"/>
                                    <w:szCs w:val="34"/>
                                    <w:rtl/>
                                  </w:rPr>
                                  <w:t>بنهاية هذه الجلسة، سيكون المشارك قادراً على:</w:t>
                                </w:r>
                              </w:p>
                              <w:p w14:paraId="7E7B3719" w14:textId="77777777" w:rsidR="002D58AD" w:rsidRDefault="002D58AD"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تحديد مكوّنات الاتصال القيادي الفعّال وتطبيقها في بيئة العمل.</w:t>
                                </w:r>
                              </w:p>
                              <w:p w14:paraId="63760F87" w14:textId="77777777" w:rsidR="002D58AD" w:rsidRDefault="002D58AD"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استخدام أساليب متنوعة للتأثير والإقناع داخل الفريق.</w:t>
                                </w:r>
                              </w:p>
                              <w:p w14:paraId="1E034DAF" w14:textId="0A15A153" w:rsidR="00F01FA2" w:rsidRDefault="002D58AD" w:rsidP="002D58AD">
                                <w:pPr>
                                  <w:pStyle w:val="a5"/>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تطوير استراتيجيات لبناء الثقة وتعزيز العلاقات المهنية مع الزملاء والمرؤوسين.</w:t>
                                </w:r>
                              </w:p>
                              <w:p w14:paraId="2F655CC4" w14:textId="213B5F41" w:rsidR="002D58AD" w:rsidRDefault="002D58AD" w:rsidP="002D58AD">
                                <w:pPr>
                                  <w:pStyle w:val="a5"/>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تخطيط وإدارة الاجتماعات الإشرافية بفعالية وكفاءة.</w:t>
                                </w:r>
                              </w:p>
                              <w:p w14:paraId="15FFD98C" w14:textId="42E47548" w:rsidR="002D58AD" w:rsidRPr="000F32C7" w:rsidRDefault="002D58AD" w:rsidP="002D58AD">
                                <w:pPr>
                                  <w:pStyle w:val="a5"/>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تحديد معوقات التواصل الشائعة وتطبيق تقنيات للتغلب عليها.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436253" y="874624"/>
                              <a:ext cx="2692044" cy="3549099"/>
                            </a:xfrm>
                            <a:prstGeom prst="rect">
                              <a:avLst/>
                            </a:prstGeom>
                            <a:noFill/>
                            <a:ln w="6350">
                              <a:noFill/>
                            </a:ln>
                          </wps:spPr>
                          <wps:txbx>
                            <w:txbxContent>
                              <w:p w14:paraId="7EB1C678" w14:textId="77777777" w:rsidR="002D58AD" w:rsidRPr="002D58AD" w:rsidRDefault="002D58AD" w:rsidP="002D58AD">
                                <w:pPr>
                                  <w:pStyle w:val="a5"/>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نشاط عصف ذهني.</w:t>
                                </w:r>
                              </w:p>
                              <w:p w14:paraId="0517D498" w14:textId="77777777" w:rsidR="002D58AD" w:rsidRPr="002D58AD" w:rsidRDefault="002D58AD" w:rsidP="002D58AD">
                                <w:pPr>
                                  <w:pStyle w:val="a5"/>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مهارات الاتصال القيادي الفعّال.</w:t>
                                </w:r>
                              </w:p>
                              <w:p w14:paraId="7E438D61" w14:textId="77777777" w:rsidR="002D58AD" w:rsidRPr="002D58AD" w:rsidRDefault="002D58AD" w:rsidP="002D58AD">
                                <w:pPr>
                                  <w:pStyle w:val="a5"/>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أساليب التأثير والإقناع داخل الفريق.</w:t>
                                </w:r>
                              </w:p>
                              <w:p w14:paraId="0093AAFE" w14:textId="77777777" w:rsidR="002D58AD" w:rsidRPr="002D58AD" w:rsidRDefault="002D58AD" w:rsidP="002D58AD">
                                <w:pPr>
                                  <w:pStyle w:val="a5"/>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تمرين تطبيقي.</w:t>
                                </w:r>
                              </w:p>
                              <w:p w14:paraId="3C13835A" w14:textId="77777777" w:rsidR="002D58AD" w:rsidRPr="002D58AD" w:rsidRDefault="002D58AD" w:rsidP="002D58AD">
                                <w:pPr>
                                  <w:pStyle w:val="a5"/>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بناء الثقة وتعزيز العلاقات المهنية.</w:t>
                                </w:r>
                              </w:p>
                              <w:p w14:paraId="53A2EC90" w14:textId="77777777" w:rsidR="002D58AD" w:rsidRPr="002D58AD" w:rsidRDefault="002D58AD" w:rsidP="002D58AD">
                                <w:pPr>
                                  <w:pStyle w:val="a5"/>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إدارة الاجتماعات الإشرافية بفعالية.</w:t>
                                </w:r>
                              </w:p>
                              <w:p w14:paraId="2C5A1F97" w14:textId="77777777" w:rsidR="002D58AD" w:rsidRPr="002D58AD" w:rsidRDefault="002D58AD" w:rsidP="002D58AD">
                                <w:pPr>
                                  <w:pStyle w:val="a5"/>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معوّقات التواصل وطرق التغلّب عليها.</w:t>
                                </w:r>
                              </w:p>
                              <w:p w14:paraId="187A9E14" w14:textId="77777777" w:rsidR="002D58AD" w:rsidRPr="002D58AD" w:rsidRDefault="002D58AD" w:rsidP="002D58AD">
                                <w:pPr>
                                  <w:pStyle w:val="a5"/>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نشاط تدريبي.</w:t>
                                </w:r>
                              </w:p>
                              <w:p w14:paraId="2B2BA7A9" w14:textId="330F1DEA" w:rsidR="00F01FA2" w:rsidRPr="000F32C7" w:rsidRDefault="002D58AD" w:rsidP="002D58AD">
                                <w:pPr>
                                  <w:pStyle w:val="a5"/>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حالة دراسيّة.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353174" cy="2054088"/>
                            <a:chOff x="0" y="0"/>
                            <a:chExt cx="6353174" cy="2054088"/>
                          </a:xfrm>
                        </wpg:grpSpPr>
                        <pic:pic xmlns:pic="http://schemas.openxmlformats.org/drawingml/2006/picture">
                          <pic:nvPicPr>
                            <pic:cNvPr id="1451488582" name="Picture 1451488582" descr="Calendar "/>
                            <pic:cNvPicPr>
                              <a:picLocks noChangeAspect="1"/>
                            </pic:cNvPicPr>
                          </pic:nvPicPr>
                          <pic:blipFill>
                            <a:blip r:embed="rId46" cstate="print">
                              <a:lum bright="70000" contrast="-70000"/>
                              <a:extLst>
                                <a:ext uri="{BEBA8EAE-BF5A-486C-A8C5-ECC9F3942E4B}">
                                  <a14:imgProps xmlns:a14="http://schemas.microsoft.com/office/drawing/2010/main">
                                    <a14:imgLayer r:embed="rId4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969" y="1072378"/>
                              <a:ext cx="1132205" cy="981710"/>
                            </a:xfrm>
                            <a:prstGeom prst="rect">
                              <a:avLst/>
                            </a:prstGeom>
                            <a:noFill/>
                          </wps:spPr>
                          <wps:txbx>
                            <w:txbxContent>
                              <w:p w14:paraId="589B455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620" y="19867"/>
                              <a:ext cx="2430145" cy="536575"/>
                            </a:xfrm>
                            <a:prstGeom prst="rect">
                              <a:avLst/>
                            </a:prstGeom>
                            <a:noFill/>
                          </wps:spPr>
                          <wps:txbx>
                            <w:txbxContent>
                              <w:p w14:paraId="7EAEF5EE"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291077"/>
                              <a:ext cx="4567555" cy="536575"/>
                            </a:xfrm>
                            <a:prstGeom prst="rect">
                              <a:avLst/>
                            </a:prstGeom>
                            <a:noFill/>
                          </wps:spPr>
                          <wps:txbx>
                            <w:txbxContent>
                              <w:p w14:paraId="2160D52A" w14:textId="11E1E786" w:rsidR="00F01FA2" w:rsidRPr="00F01FA2" w:rsidRDefault="002D58AD" w:rsidP="00F01FA2">
                                <w:pPr>
                                  <w:bidi w:val="0"/>
                                  <w:jc w:val="center"/>
                                  <w:rPr>
                                    <w:rFonts w:ascii="Adobe Arabic" w:eastAsia="GE Dinar One" w:hAnsi="Adobe Arabic" w:cs="Adobe Arabic"/>
                                    <w:b/>
                                    <w:bCs/>
                                    <w:kern w:val="24"/>
                                    <w:sz w:val="56"/>
                                    <w:szCs w:val="56"/>
                                    <w:lang w:bidi="ar-SY"/>
                                  </w:rPr>
                                </w:pPr>
                                <w:r w:rsidRPr="002D58AD">
                                  <w:rPr>
                                    <w:rFonts w:ascii="Adobe Arabic" w:eastAsia="GE Dinar One" w:hAnsi="Adobe Arabic" w:cs="Adobe Arabic"/>
                                    <w:b/>
                                    <w:bCs/>
                                    <w:kern w:val="24"/>
                                    <w:sz w:val="56"/>
                                    <w:szCs w:val="56"/>
                                    <w:rtl/>
                                    <w:lang w:bidi="ar-SY"/>
                                  </w:rPr>
                                  <w:t>مهارات التواصل القيادي وبناء العلاقات</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1EEE7100" id="Group 175" o:spid="_x0000_s1470" style="position:absolute;left:0;text-align:left;margin-left:-11.4pt;margin-top:-36.6pt;width:521.85pt;height:550.8pt;z-index:252773376;mso-position-horizontal-relative:text;mso-position-vertical-relative:text;mso-width-relative:margin;mso-height-relative:margin" coordorigin="-2743" coordsize="66274,6995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">
                <v:group id="Group 176" o:spid="_x0000_s1471" style="position:absolute;left:-2743;top:25717;width:58604;height:44234" coordorigin="-4362" coordsize="58605,44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25" o:spid="_x0000_s1472"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47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47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47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48" o:title="Target " gain="19661f" blacklevel="22938f"/>
                      </v:shape>
                    </v:group>
                    <v:shape id="TextBox 34" o:spid="_x0000_s1476"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" filled="f" stroked="f">
                      <v:textbox style="mso-fit-shape-to-text:t">
                        <w:txbxContent>
                          <w:p w14:paraId="371F58D5"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477"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47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TextBox 34" o:spid="_x0000_s1479"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" filled="f" stroked="f">
                      <v:textbox style="mso-fit-shape-to-text:t">
                        <w:txbxContent>
                          <w:p w14:paraId="33F6F5D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78" o:spid="_x0000_s148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">
                      <v:imagedata r:id="rId49" o:title="Note " gain="19661f" blacklevel="22938f"/>
                    </v:shape>
                  </v:group>
                  <v:shape id="Text Box 1451488579" o:spid="_x0000_s1481" type="#_x0000_t202" style="position:absolute;left:21162;top:8741;width:33080;height:35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79988C47" w14:textId="77777777" w:rsidR="002D58AD" w:rsidRPr="002D58AD" w:rsidRDefault="002D58AD" w:rsidP="00F01FA2">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Sakkal Majalla" w:hAnsi="Sakkal Majalla" w:cs="Sakkal Majalla"/>
                              <w:b/>
                              <w:color w:val="auto"/>
                              <w:sz w:val="34"/>
                              <w:szCs w:val="34"/>
                              <w:rtl/>
                            </w:rPr>
                            <w:t>بنهاية هذه الجلسة، سيكون المشارك قادراً على:</w:t>
                          </w:r>
                        </w:p>
                        <w:p w14:paraId="7E7B3719" w14:textId="77777777" w:rsidR="002D58AD" w:rsidRDefault="002D58AD" w:rsidP="00F01FA2">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تحديد مكوّنات الاتصال القيادي الفعّال وتطبيقها في بيئة العمل.</w:t>
                          </w:r>
                        </w:p>
                        <w:p w14:paraId="63760F87" w14:textId="77777777" w:rsidR="002D58AD" w:rsidRDefault="002D58AD" w:rsidP="00F01FA2">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استخدام أساليب متنوعة للتأثير والإقناع داخل الفريق.</w:t>
                          </w:r>
                        </w:p>
                        <w:p w14:paraId="1E034DAF" w14:textId="0A15A153" w:rsidR="00F01FA2" w:rsidRDefault="002D58AD" w:rsidP="002D58AD">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تطوير استراتيجيات لبناء الثقة وتعزيز العلاقات المهنية مع الزملاء والمرؤوسين.</w:t>
                          </w:r>
                        </w:p>
                        <w:p w14:paraId="2F655CC4" w14:textId="213B5F41" w:rsidR="002D58AD" w:rsidRDefault="002D58AD" w:rsidP="002D58AD">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تخطيط وإدارة الاجتماعات الإشرافية بفعالية وكفاءة.</w:t>
                          </w:r>
                        </w:p>
                        <w:p w14:paraId="15FFD98C" w14:textId="42E47548" w:rsidR="002D58AD" w:rsidRPr="000F32C7" w:rsidRDefault="002D58AD" w:rsidP="002D58AD">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تحديد معوقات التواصل الشائعة وتطبيق تقنيات للتغلب عليها.</w:t>
                          </w:r>
                        </w:p>
                      </w:txbxContent>
                    </v:textbox>
                  </v:shape>
                  <v:shape id="Text Box 1451488580" o:spid="_x0000_s1482" type="#_x0000_t202" style="position:absolute;left:-4362;top:8746;width:26919;height:354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7EB1C678" w14:textId="77777777" w:rsidR="002D58AD" w:rsidRPr="002D58AD" w:rsidRDefault="002D58AD" w:rsidP="002D58AD">
                          <w:pPr>
                            <w:pStyle w:val="ListParagraph"/>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نشاط عصف ذهني.</w:t>
                          </w:r>
                        </w:p>
                        <w:p w14:paraId="0517D498" w14:textId="77777777" w:rsidR="002D58AD" w:rsidRPr="002D58AD" w:rsidRDefault="002D58AD" w:rsidP="002D58AD">
                          <w:pPr>
                            <w:pStyle w:val="ListParagraph"/>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مهارات الاتصال القيادي الفعّال.</w:t>
                          </w:r>
                        </w:p>
                        <w:p w14:paraId="7E438D61" w14:textId="77777777" w:rsidR="002D58AD" w:rsidRPr="002D58AD" w:rsidRDefault="002D58AD" w:rsidP="002D58AD">
                          <w:pPr>
                            <w:pStyle w:val="ListParagraph"/>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أساليب التأثير والإقناع داخل الفريق.</w:t>
                          </w:r>
                        </w:p>
                        <w:p w14:paraId="0093AAFE" w14:textId="77777777" w:rsidR="002D58AD" w:rsidRPr="002D58AD" w:rsidRDefault="002D58AD" w:rsidP="002D58AD">
                          <w:pPr>
                            <w:pStyle w:val="ListParagraph"/>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تمرين تطبيقي.</w:t>
                          </w:r>
                        </w:p>
                        <w:p w14:paraId="3C13835A" w14:textId="77777777" w:rsidR="002D58AD" w:rsidRPr="002D58AD" w:rsidRDefault="002D58AD" w:rsidP="002D58AD">
                          <w:pPr>
                            <w:pStyle w:val="ListParagraph"/>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بناء الثقة وتعزيز العلاقات المهنية.</w:t>
                          </w:r>
                        </w:p>
                        <w:p w14:paraId="53A2EC90" w14:textId="77777777" w:rsidR="002D58AD" w:rsidRPr="002D58AD" w:rsidRDefault="002D58AD" w:rsidP="002D58AD">
                          <w:pPr>
                            <w:pStyle w:val="ListParagraph"/>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إدارة الاجتماعات الإشرافية بفعالية.</w:t>
                          </w:r>
                        </w:p>
                        <w:p w14:paraId="2C5A1F97" w14:textId="77777777" w:rsidR="002D58AD" w:rsidRPr="002D58AD" w:rsidRDefault="002D58AD" w:rsidP="002D58AD">
                          <w:pPr>
                            <w:pStyle w:val="ListParagraph"/>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معوّقات التواصل وطرق التغلّب عليها.</w:t>
                          </w:r>
                        </w:p>
                        <w:p w14:paraId="187A9E14" w14:textId="77777777" w:rsidR="002D58AD" w:rsidRPr="002D58AD" w:rsidRDefault="002D58AD" w:rsidP="002D58AD">
                          <w:pPr>
                            <w:pStyle w:val="ListParagraph"/>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نشاط تدريبي.</w:t>
                          </w:r>
                        </w:p>
                        <w:p w14:paraId="2B2BA7A9" w14:textId="330F1DEA" w:rsidR="00F01FA2" w:rsidRPr="000F32C7" w:rsidRDefault="002D58AD" w:rsidP="002D58AD">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حالة دراسيّة.</w:t>
                          </w:r>
                        </w:p>
                      </w:txbxContent>
                    </v:textbox>
                  </v:shape>
                </v:group>
                <v:group id="Group 1451488581" o:spid="_x0000_s1483" style="position:absolute;width:63531;height:20540" coordsize="63531,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484"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">
                    <v:imagedata r:id="rId50" o:title="Calendar " gain="19661f" blacklevel="22938f"/>
                  </v:shape>
                  <v:shape id="TextBox 34" o:spid="_x0000_s1485" type="#_x0000_t202" style="position:absolute;left:52209;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" filled="f" stroked="f">
                    <v:textbox style="mso-fit-shape-to-text:t">
                      <w:txbxContent>
                        <w:p w14:paraId="589B455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486"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" filled="f" stroked="f">
                    <v:textbox style="mso-fit-shape-to-text:t">
                      <w:txbxContent>
                        <w:p w14:paraId="7EAEF5EE"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487"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" filled="f" stroked="f">
                    <v:textbox style="mso-fit-shape-to-text:t">
                      <w:txbxContent>
                        <w:p w14:paraId="2160D52A" w14:textId="11E1E786" w:rsidR="00F01FA2" w:rsidRPr="00F01FA2" w:rsidRDefault="002D58AD" w:rsidP="00F01FA2">
                          <w:pPr>
                            <w:bidi w:val="0"/>
                            <w:jc w:val="center"/>
                            <w:rPr>
                              <w:rFonts w:ascii="Adobe Arabic" w:eastAsia="GE Dinar One" w:hAnsi="Adobe Arabic" w:cs="Adobe Arabic"/>
                              <w:b/>
                              <w:bCs/>
                              <w:kern w:val="24"/>
                              <w:sz w:val="56"/>
                              <w:szCs w:val="56"/>
                              <w:lang w:bidi="ar-SY"/>
                            </w:rPr>
                          </w:pPr>
                          <w:r w:rsidRPr="002D58AD">
                            <w:rPr>
                              <w:rFonts w:ascii="Adobe Arabic" w:eastAsia="GE Dinar One" w:hAnsi="Adobe Arabic" w:cs="Adobe Arabic"/>
                              <w:b/>
                              <w:bCs/>
                              <w:kern w:val="24"/>
                              <w:sz w:val="56"/>
                              <w:szCs w:val="56"/>
                              <w:rtl/>
                              <w:lang w:bidi="ar-SY"/>
                            </w:rPr>
                            <w:t>مهارات التواصل القيادي وبناء العلاقات</w:t>
                          </w:r>
                        </w:p>
                      </w:txbxContent>
                    </v:textbox>
                  </v:shape>
                </v:group>
              </v:group>
            </w:pict>
          </mc:Fallback>
        </mc:AlternateContent>
      </w:r>
    </w:p>
    <w:p w14:paraId="46CD0069" w14:textId="77777777" w:rsidR="009E7CAF" w:rsidRPr="002023DE" w:rsidRDefault="009E7CAF" w:rsidP="000F1708">
      <w:pPr>
        <w:bidi w:val="0"/>
        <w:rPr>
          <w:rFonts w:ascii="Adobe Arabic" w:hAnsi="Adobe Arabic" w:cs="Adobe Arabic"/>
          <w:b/>
          <w:bCs/>
          <w:color w:val="002060"/>
          <w:sz w:val="48"/>
          <w:szCs w:val="36"/>
        </w:rPr>
      </w:pPr>
    </w:p>
    <w:p w14:paraId="41959CA7"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23A78AB6" w14:textId="77777777" w:rsidR="009E7CAF" w:rsidRDefault="009E7CAF" w:rsidP="009E7CAF">
      <w:pPr>
        <w:pStyle w:val="a5"/>
        <w:spacing w:line="360" w:lineRule="auto"/>
        <w:rPr>
          <w:rFonts w:ascii="Adobe Arabic" w:hAnsi="Adobe Arabic" w:cs="Adobe Arabic"/>
          <w:b/>
          <w:bCs/>
          <w:color w:val="002060"/>
          <w:sz w:val="48"/>
          <w:szCs w:val="36"/>
          <w:rtl/>
          <w:lang w:bidi="ar-EG"/>
        </w:rPr>
      </w:pPr>
    </w:p>
    <w:p w14:paraId="6D812C00" w14:textId="77777777" w:rsidR="003F41BB" w:rsidRDefault="003F41BB" w:rsidP="00D87FB1">
      <w:pPr>
        <w:rPr>
          <w:rtl/>
          <w:lang w:bidi="ar-SY"/>
        </w:rPr>
      </w:pPr>
    </w:p>
    <w:p w14:paraId="0F81EB92" w14:textId="77777777"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14:paraId="3D706827" w14:textId="77777777" w:rsidR="002D58AD" w:rsidRDefault="002D58AD" w:rsidP="002D58AD">
      <w:pPr>
        <w:rPr>
          <w:rFonts w:ascii="Adobe Arabic" w:hAnsi="Adobe Arabic" w:cs="Adobe Arabic"/>
          <w:b/>
          <w:bCs/>
          <w:color w:val="002060"/>
          <w:sz w:val="36"/>
          <w:szCs w:val="36"/>
          <w:rtl/>
        </w:rPr>
      </w:pPr>
      <w:r w:rsidRPr="00DA7905">
        <w:rPr>
          <w:rFonts w:eastAsia="Times New Roman" w:cs="Times New Roman"/>
          <w:b/>
          <w:bCs/>
          <w:noProof/>
          <w:sz w:val="36"/>
          <w:szCs w:val="36"/>
        </w:rPr>
        <w:lastRenderedPageBreak/>
        <mc:AlternateContent>
          <mc:Choice Requires="wpg">
            <w:drawing>
              <wp:inline distT="0" distB="0" distL="0" distR="0" wp14:anchorId="05DD7E10" wp14:editId="1D39D759">
                <wp:extent cx="5711825" cy="748003"/>
                <wp:effectExtent l="0" t="0" r="22225" b="14605"/>
                <wp:docPr id="1840489421"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318485448" name="مجموعة 881967268"/>
                        <wpg:cNvGrpSpPr/>
                        <wpg:grpSpPr>
                          <a:xfrm>
                            <a:off x="0" y="159523"/>
                            <a:ext cx="5711825" cy="588477"/>
                            <a:chOff x="0" y="159448"/>
                            <a:chExt cx="6312597" cy="652243"/>
                          </a:xfrm>
                        </wpg:grpSpPr>
                        <wps:wsp>
                          <wps:cNvPr id="2107199481"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20324467" name="مربع نص 2043426344"/>
                          <wps:cNvSpPr txBox="1"/>
                          <wps:spPr>
                            <a:xfrm>
                              <a:off x="817519" y="159448"/>
                              <a:ext cx="2073788" cy="453954"/>
                            </a:xfrm>
                            <a:prstGeom prst="rect">
                              <a:avLst/>
                            </a:prstGeom>
                            <a:noFill/>
                          </wps:spPr>
                          <wps:txbx>
                            <w:txbxContent>
                              <w:p w14:paraId="2A77CA70" w14:textId="77777777" w:rsidR="002D58AD" w:rsidRPr="00724F18" w:rsidRDefault="002D58AD" w:rsidP="002D58AD">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wps:txbx>
                          <wps:bodyPr wrap="square" rtlCol="1">
                            <a:spAutoFit/>
                          </wps:bodyPr>
                        </wps:wsp>
                        <wps:wsp>
                          <wps:cNvPr id="1432103920"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06691767" name="Picture 179" descr="Light bulb "/>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5DD7E10" id="_x0000_s1488"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">
                <v:group id="مجموعة 881967268" o:spid="_x0000_s1489"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">
                  <v:roundrect id="مستطيل مستدير الزوايا 769901" o:spid="_x0000_s1490"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" fillcolor="#168489" strokecolor="#168489" strokeweight="1pt">
                    <v:stroke joinstyle="miter"/>
                  </v:roundrect>
                  <v:shape id="مربع نص 2043426344" o:spid="_x0000_s1491"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" filled="f" stroked="f">
                    <v:textbox style="mso-fit-shape-to-text:t">
                      <w:txbxContent>
                        <w:p w14:paraId="2A77CA70" w14:textId="77777777" w:rsidR="002D58AD" w:rsidRPr="00724F18" w:rsidRDefault="002D58AD" w:rsidP="002D58AD">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v:textbox>
                  </v:shape>
                  <v:roundrect id="مستطيل مستدير الزوايا 769903" o:spid="_x0000_s1492"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" fillcolor="#168489" strokecolor="#168489" strokeweight="1pt">
                    <v:stroke joinstyle="miter"/>
                  </v:roundrect>
                </v:group>
                <v:shape id="Picture 179" o:spid="_x0000_s1493"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">
                  <v:imagedata r:id="rId58" o:title="Light bulb "/>
                </v:shape>
                <w10:anchorlock/>
              </v:group>
            </w:pict>
          </mc:Fallback>
        </mc:AlternateContent>
      </w:r>
    </w:p>
    <w:p w14:paraId="03131550" w14:textId="77777777" w:rsidR="002D58AD" w:rsidRPr="002D58AD" w:rsidRDefault="002D58AD" w:rsidP="002D58AD">
      <w:pPr>
        <w:rPr>
          <w:rFonts w:ascii="Sakkal Majalla" w:hAnsi="Sakkal Majalla"/>
          <w:sz w:val="34"/>
          <w:rtl/>
        </w:rPr>
      </w:pPr>
      <w:r w:rsidRPr="002D58AD">
        <w:rPr>
          <w:rFonts w:ascii="Sakkal Majalla" w:hAnsi="Sakkal Majalla"/>
          <w:sz w:val="34"/>
          <w:rtl/>
        </w:rPr>
        <w:t xml:space="preserve">مرحباً بكم في الجلسة الثانية من دورتنا التدريبية. تُعدّ مهارات التواصل القيادي وبناء العلاقات من أهم المهارات التي يحتاجها كل قائد ومشرف في بيئة العمل المعاصرة. فالقائد الناجح هو الذي يستطيع إيصال أفكاره بوضوح وإقناع الآخرين بها، وكسب ثقتهم، وبناء علاقات إيجابية معهم. </w:t>
      </w:r>
    </w:p>
    <w:p w14:paraId="5F8ACD43" w14:textId="26A63641" w:rsidR="002D58AD" w:rsidRPr="00C073B7" w:rsidRDefault="002D58AD" w:rsidP="002D58AD">
      <w:pPr>
        <w:rPr>
          <w:rFonts w:ascii="Sakkal Majalla" w:hAnsi="Sakkal Majalla"/>
          <w:sz w:val="34"/>
          <w:rtl/>
        </w:rPr>
      </w:pPr>
      <w:r w:rsidRPr="002D58AD">
        <w:rPr>
          <w:rFonts w:ascii="Sakkal Majalla" w:hAnsi="Sakkal Majalla"/>
          <w:sz w:val="34"/>
          <w:rtl/>
        </w:rPr>
        <w:t>في هذه الجلسة، سنتناول أبرز مهارات التواصل القيادي الفعّال، وأساليب التأثير والإقناع، وكيفية بناء الثقة وتعزيز العلاقات المهنية، بالإضافة إلى إدارة الاجتماعات الإشرافية بفعالية، ومعوقات التواصل وطرق التغلّب عليها.</w:t>
      </w:r>
    </w:p>
    <w:p w14:paraId="6AF1692A" w14:textId="35EE0F4D" w:rsidR="002D58AD" w:rsidRDefault="002D58AD" w:rsidP="002D58AD">
      <w:pPr>
        <w:jc w:val="center"/>
        <w:rPr>
          <w:rtl/>
        </w:rPr>
      </w:pPr>
    </w:p>
    <w:p w14:paraId="4A5C6AB1" w14:textId="50694C2B" w:rsidR="002D58AD" w:rsidRDefault="002D58AD" w:rsidP="002D58AD">
      <w:pPr>
        <w:jc w:val="center"/>
        <w:rPr>
          <w:rtl/>
        </w:rPr>
      </w:pPr>
    </w:p>
    <w:p w14:paraId="5675DAA5" w14:textId="729BEF66" w:rsidR="002D58AD" w:rsidRDefault="00D26E98" w:rsidP="002D58AD">
      <w:pPr>
        <w:jc w:val="center"/>
        <w:rPr>
          <w:rtl/>
        </w:rPr>
      </w:pPr>
      <w:r>
        <w:rPr>
          <w:rFonts w:ascii="Sakkal Majalla" w:hAnsi="Sakkal Majalla"/>
          <w:noProof/>
          <w:sz w:val="34"/>
          <w:rtl/>
          <w:lang w:val="ar-SA"/>
        </w:rPr>
        <w:drawing>
          <wp:inline distT="0" distB="0" distL="0" distR="0" wp14:anchorId="238726FF" wp14:editId="38379955">
            <wp:extent cx="2871470" cy="2430780"/>
            <wp:effectExtent l="0" t="0" r="5080" b="7620"/>
            <wp:docPr id="2081022103" name="صورة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022103" name="صورة 2081022103"/>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2871470" cy="2430780"/>
                    </a:xfrm>
                    <a:prstGeom prst="rect">
                      <a:avLst/>
                    </a:prstGeom>
                  </pic:spPr>
                </pic:pic>
              </a:graphicData>
            </a:graphic>
          </wp:inline>
        </w:drawing>
      </w:r>
    </w:p>
    <w:p w14:paraId="0251DDB0" w14:textId="50929384" w:rsidR="002D58AD" w:rsidRDefault="002D58AD" w:rsidP="002D58AD">
      <w:pPr>
        <w:rPr>
          <w:rtl/>
        </w:rPr>
      </w:pPr>
    </w:p>
    <w:p w14:paraId="19B25213" w14:textId="4CFDEE5C" w:rsidR="002D58AD" w:rsidRDefault="002D58AD" w:rsidP="002D58AD">
      <w:pPr>
        <w:jc w:val="center"/>
        <w:rPr>
          <w:rtl/>
        </w:rPr>
      </w:pPr>
    </w:p>
    <w:p w14:paraId="69037207" w14:textId="77777777" w:rsidR="002D58AD" w:rsidRDefault="002D58AD" w:rsidP="002D58AD">
      <w:pPr>
        <w:jc w:val="center"/>
        <w:rPr>
          <w:rtl/>
        </w:rPr>
      </w:pPr>
    </w:p>
    <w:p w14:paraId="443A6031" w14:textId="77777777" w:rsidR="002D58AD" w:rsidRDefault="002D58AD" w:rsidP="002D58AD">
      <w:pPr>
        <w:jc w:val="center"/>
        <w:rPr>
          <w:rtl/>
        </w:rPr>
      </w:pPr>
    </w:p>
    <w:p w14:paraId="0E8915FD" w14:textId="77777777" w:rsidR="002D58AD" w:rsidRDefault="002D58AD" w:rsidP="002D58AD">
      <w:pPr>
        <w:jc w:val="center"/>
        <w:rPr>
          <w:rtl/>
        </w:rPr>
      </w:pPr>
    </w:p>
    <w:p w14:paraId="3C1D4AC0" w14:textId="77777777" w:rsidR="002D58AD" w:rsidRDefault="002D58AD" w:rsidP="002D58AD">
      <w:pPr>
        <w:jc w:val="center"/>
        <w:rPr>
          <w:rtl/>
        </w:rPr>
      </w:pPr>
    </w:p>
    <w:p w14:paraId="4AC9784C" w14:textId="77777777" w:rsidR="002D58AD" w:rsidRDefault="002D58AD" w:rsidP="002D58AD">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4325328D" wp14:editId="05113301">
                <wp:extent cx="5537836" cy="992761"/>
                <wp:effectExtent l="0" t="0" r="0" b="0"/>
                <wp:docPr id="193069202"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123741666" name="Group 1608695462"/>
                        <wpg:cNvGrpSpPr/>
                        <wpg:grpSpPr>
                          <a:xfrm>
                            <a:off x="1" y="0"/>
                            <a:ext cx="5537836" cy="992761"/>
                            <a:chOff x="0" y="0"/>
                            <a:chExt cx="5538027" cy="992804"/>
                          </a:xfrm>
                        </wpg:grpSpPr>
                        <wps:wsp>
                          <wps:cNvPr id="299129002" name="TextBox 4"/>
                          <wps:cNvSpPr txBox="1"/>
                          <wps:spPr>
                            <a:xfrm>
                              <a:off x="4688958" y="456229"/>
                              <a:ext cx="849069" cy="536575"/>
                            </a:xfrm>
                            <a:prstGeom prst="rect">
                              <a:avLst/>
                            </a:prstGeom>
                            <a:noFill/>
                          </wps:spPr>
                          <wps:txbx>
                            <w:txbxContent>
                              <w:p w14:paraId="509DF205" w14:textId="77777777" w:rsidR="002D58AD" w:rsidRDefault="002D58AD" w:rsidP="002D58AD">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823555852"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7805450" name="TextBox 7"/>
                          <wps:cNvSpPr txBox="1"/>
                          <wps:spPr>
                            <a:xfrm>
                              <a:off x="0" y="203938"/>
                              <a:ext cx="4493415" cy="536598"/>
                            </a:xfrm>
                            <a:prstGeom prst="rect">
                              <a:avLst/>
                            </a:prstGeom>
                            <a:noFill/>
                          </wps:spPr>
                          <wps:txbx>
                            <w:txbxContent>
                              <w:p w14:paraId="565A80A8" w14:textId="77777777" w:rsidR="002D58AD" w:rsidRDefault="002D58AD" w:rsidP="002D58AD">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387668258" name="Picture 1608695466" descr="Brainstorming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325328D" id="_x0000_s1494"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">
                <v:group id="Group 1608695462" o:spid="_x0000_s1495"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">
                  <v:shape id="TextBox 4" o:spid="_x0000_s1496"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" filled="f" stroked="f">
                    <v:textbox style="mso-fit-shape-to-text:t">
                      <w:txbxContent>
                        <w:p w14:paraId="509DF205" w14:textId="77777777" w:rsidR="002D58AD" w:rsidRDefault="002D58AD" w:rsidP="002D58AD">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497"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" fillcolor="#168489" stroked="f" strokeweight="1pt">
                    <v:stroke joinstyle="miter"/>
                  </v:roundrect>
                  <v:shape id="TextBox 7" o:spid="_x0000_s1498"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" filled="f" stroked="f">
                    <v:textbox style="mso-fit-shape-to-text:t">
                      <w:txbxContent>
                        <w:p w14:paraId="565A80A8" w14:textId="77777777" w:rsidR="002D58AD" w:rsidRDefault="002D58AD" w:rsidP="002D58AD">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1499"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">
                  <v:imagedata r:id="rId60" o:title="Brainstorming "/>
                </v:shape>
                <w10:anchorlock/>
              </v:group>
            </w:pict>
          </mc:Fallback>
        </mc:AlternateContent>
      </w:r>
    </w:p>
    <w:p w14:paraId="5C519D58" w14:textId="77777777" w:rsidR="00AE5B95" w:rsidRDefault="002D58AD" w:rsidP="00AE5B95">
      <w:pPr>
        <w:rPr>
          <w:rFonts w:ascii="Sakkal Majalla" w:hAnsi="Sakkal Majalla"/>
          <w:sz w:val="34"/>
          <w:rtl/>
        </w:rPr>
      </w:pPr>
      <w:r w:rsidRPr="00E67690">
        <w:rPr>
          <w:noProof/>
          <w:sz w:val="34"/>
        </w:rPr>
        <w:drawing>
          <wp:anchor distT="0" distB="0" distL="114300" distR="114300" simplePos="0" relativeHeight="252827648" behindDoc="0" locked="0" layoutInCell="1" allowOverlap="1" wp14:anchorId="7FDE506D" wp14:editId="0EC0661A">
            <wp:simplePos x="0" y="0"/>
            <wp:positionH relativeFrom="margin">
              <wp:align>right</wp:align>
            </wp:positionH>
            <wp:positionV relativeFrom="paragraph">
              <wp:posOffset>11801</wp:posOffset>
            </wp:positionV>
            <wp:extent cx="457200" cy="457200"/>
            <wp:effectExtent l="0" t="0" r="0" b="0"/>
            <wp:wrapSquare wrapText="bothSides"/>
            <wp:docPr id="1524698435"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00AE5B95" w:rsidRPr="00AE5B95">
        <w:rPr>
          <w:rFonts w:ascii="Sakkal Majalla" w:hAnsi="Sakkal Majalla"/>
          <w:sz w:val="34"/>
          <w:rtl/>
        </w:rPr>
        <w:t>" هل سبق أن تعاملت مع قائد يمتلك مهارات تواصل استثنائية؟ ما الذي جعل أسلوبه مختلفاً عن غيره؟ وكيف أثّر ذلك على أداء الفريق"؟</w:t>
      </w:r>
    </w:p>
    <w:p w14:paraId="0B457CFE" w14:textId="0B97DEF9" w:rsidR="002D58AD" w:rsidRPr="009E4551" w:rsidRDefault="002D58AD" w:rsidP="00AE5B95">
      <w:pPr>
        <w:rPr>
          <w:rFonts w:ascii="Sakkal Majalla" w:hAnsi="Sakkal Majalla"/>
          <w:sz w:val="34"/>
          <w:rtl/>
        </w:rPr>
      </w:pPr>
      <w:r>
        <w:rPr>
          <w:noProof/>
        </w:rPr>
        <w:drawing>
          <wp:anchor distT="0" distB="0" distL="114300" distR="114300" simplePos="0" relativeHeight="252826624" behindDoc="0" locked="0" layoutInCell="1" allowOverlap="1" wp14:anchorId="0619BAB5" wp14:editId="241C5B44">
            <wp:simplePos x="0" y="0"/>
            <wp:positionH relativeFrom="margin">
              <wp:align>right</wp:align>
            </wp:positionH>
            <wp:positionV relativeFrom="paragraph">
              <wp:posOffset>310515</wp:posOffset>
            </wp:positionV>
            <wp:extent cx="361315" cy="361315"/>
            <wp:effectExtent l="0" t="0" r="635" b="635"/>
            <wp:wrapSquare wrapText="bothSides"/>
            <wp:docPr id="1256102058" name="Picture 1608695467" descr="Back in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ack in time "/>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D8E269" w14:textId="77777777" w:rsidR="002D58AD" w:rsidRPr="006B1C71" w:rsidRDefault="002D58AD" w:rsidP="002D58AD">
      <w:pPr>
        <w:rPr>
          <w:rtl/>
        </w:rPr>
      </w:pPr>
      <w:r w:rsidRPr="004A69A2">
        <w:rPr>
          <w:rFonts w:hint="cs"/>
          <w:color w:val="168489"/>
          <w:rtl/>
        </w:rPr>
        <w:t>المدّة الزمنية:</w:t>
      </w:r>
      <w:r w:rsidRPr="006B1C71">
        <w:rPr>
          <w:rFonts w:hint="cs"/>
          <w:rtl/>
        </w:rPr>
        <w:t xml:space="preserve"> 1</w:t>
      </w:r>
      <w:r>
        <w:rPr>
          <w:rFonts w:hint="cs"/>
          <w:rtl/>
        </w:rPr>
        <w:t>5</w:t>
      </w:r>
      <w:r w:rsidRPr="006B1C71">
        <w:rPr>
          <w:rFonts w:hint="cs"/>
          <w:rtl/>
        </w:rPr>
        <w:t xml:space="preserve"> دقائق</w:t>
      </w:r>
      <w:r>
        <w:rPr>
          <w:rFonts w:hint="cs"/>
          <w:rtl/>
        </w:rPr>
        <w:t>.</w:t>
      </w:r>
    </w:p>
    <w:p w14:paraId="32728A39" w14:textId="77777777" w:rsidR="002D58AD" w:rsidRDefault="002D58AD" w:rsidP="002D58AD">
      <w:pPr>
        <w:rPr>
          <w:color w:val="168489"/>
        </w:rPr>
      </w:pPr>
      <w:r>
        <w:rPr>
          <w:noProof/>
        </w:rPr>
        <w:drawing>
          <wp:anchor distT="0" distB="0" distL="114300" distR="114300" simplePos="0" relativeHeight="252828672" behindDoc="0" locked="0" layoutInCell="1" allowOverlap="1" wp14:anchorId="6EE60B4E" wp14:editId="0A4C93BE">
            <wp:simplePos x="0" y="0"/>
            <wp:positionH relativeFrom="margin">
              <wp:align>right</wp:align>
            </wp:positionH>
            <wp:positionV relativeFrom="paragraph">
              <wp:posOffset>106680</wp:posOffset>
            </wp:positionV>
            <wp:extent cx="439420" cy="439420"/>
            <wp:effectExtent l="0" t="0" r="0" b="0"/>
            <wp:wrapSquare wrapText="bothSides"/>
            <wp:docPr id="253970405" name="Picture 1608695469"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2D6965" w14:textId="77777777" w:rsidR="002D58AD" w:rsidRDefault="002D58AD" w:rsidP="002D58AD">
      <w:pPr>
        <w:rPr>
          <w:color w:val="168489"/>
          <w:rtl/>
        </w:rPr>
      </w:pPr>
      <w:r w:rsidRPr="009E4551">
        <w:rPr>
          <w:color w:val="168489"/>
          <w:rtl/>
        </w:rPr>
        <w:t>بعض الإجابات النموذجيّة</w:t>
      </w:r>
      <w:r w:rsidRPr="004A69A2">
        <w:rPr>
          <w:rFonts w:hint="cs"/>
          <w:color w:val="168489"/>
          <w:rtl/>
        </w:rPr>
        <w:t>:</w:t>
      </w:r>
    </w:p>
    <w:p w14:paraId="540BBAA8" w14:textId="77777777" w:rsidR="00AE5B95" w:rsidRPr="00AE5B95" w:rsidRDefault="00AE5B95" w:rsidP="00AE5B95">
      <w:pPr>
        <w:spacing w:line="259" w:lineRule="auto"/>
        <w:rPr>
          <w:rFonts w:ascii="Sakkal Majalla" w:hAnsi="Sakkal Majalla"/>
          <w:b/>
          <w:bCs/>
          <w:color w:val="C00000"/>
          <w:sz w:val="34"/>
          <w:rtl/>
        </w:rPr>
      </w:pPr>
      <w:r w:rsidRPr="00AE5B95">
        <w:rPr>
          <w:rFonts w:ascii="Sakkal Majalla" w:hAnsi="Sakkal Majalla"/>
          <w:b/>
          <w:bCs/>
          <w:color w:val="C00000"/>
          <w:sz w:val="34"/>
          <w:rtl/>
        </w:rPr>
        <w:t>1. الإصغاء النشط والاهتمام الحقيقي:</w:t>
      </w:r>
    </w:p>
    <w:p w14:paraId="6104B378"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"كان مديري السابق يستمع إلينا بانتباه كامل، ويطرح أسئلة تظهر فهمه العميق لما نقوله."</w:t>
      </w:r>
    </w:p>
    <w:p w14:paraId="0C65E6C7"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"كانت قدرته على الإنصات تشعرنا بالتقدير والاحترام، مما زاد من رغبتنا في المشاركة والتعبير عن أفكارنا."</w:t>
      </w:r>
    </w:p>
    <w:p w14:paraId="3C530E26"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"تأثير ذلك: خلق بيئة آمنة للتعبير عن الأفكار والمشاركة، مما أدى إلى زيادة الإبداع والابتكار في الفريق."</w:t>
      </w:r>
    </w:p>
    <w:p w14:paraId="5952A7F0" w14:textId="77777777" w:rsidR="00AE5B95" w:rsidRPr="00AE5B95" w:rsidRDefault="00AE5B95" w:rsidP="00AE5B95">
      <w:pPr>
        <w:spacing w:line="259" w:lineRule="auto"/>
        <w:rPr>
          <w:rFonts w:ascii="Sakkal Majalla" w:hAnsi="Sakkal Majalla"/>
          <w:b/>
          <w:bCs/>
          <w:color w:val="C00000"/>
          <w:sz w:val="34"/>
          <w:rtl/>
        </w:rPr>
      </w:pPr>
      <w:r w:rsidRPr="00AE5B95">
        <w:rPr>
          <w:rFonts w:ascii="Sakkal Majalla" w:hAnsi="Sakkal Majalla"/>
          <w:b/>
          <w:bCs/>
          <w:color w:val="C00000"/>
          <w:sz w:val="34"/>
          <w:rtl/>
        </w:rPr>
        <w:t>2. الوضوح والشفافية في التواصل:</w:t>
      </w:r>
    </w:p>
    <w:p w14:paraId="53017DC0"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"تميّزت قائدتنا بقدرتها على توضيح الرؤية والأهداف بشكل بسيط ومفهوم، دون تعقيدات أو غموض."</w:t>
      </w:r>
    </w:p>
    <w:p w14:paraId="7B42073D"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"كانت صريحة معنا حتى في الأوقات الصعبة، وتشاركنا المعلومات بشفافية."</w:t>
      </w:r>
    </w:p>
    <w:p w14:paraId="2F1C9CDB"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"تأثير ذلك: انخفاض مستوى الشائعات والتوتر، وزيادة الثقة والالتزام بالأهداف المشتركة."</w:t>
      </w:r>
    </w:p>
    <w:p w14:paraId="77BA5466" w14:textId="77777777" w:rsidR="00AE5B95" w:rsidRPr="00AE5B95" w:rsidRDefault="00AE5B95" w:rsidP="00AE5B95">
      <w:pPr>
        <w:spacing w:line="259" w:lineRule="auto"/>
        <w:rPr>
          <w:rFonts w:ascii="Sakkal Majalla" w:hAnsi="Sakkal Majalla"/>
          <w:b/>
          <w:bCs/>
          <w:color w:val="C00000"/>
          <w:sz w:val="34"/>
          <w:rtl/>
        </w:rPr>
      </w:pPr>
      <w:r w:rsidRPr="00AE5B95">
        <w:rPr>
          <w:rFonts w:ascii="Sakkal Majalla" w:hAnsi="Sakkal Majalla"/>
          <w:b/>
          <w:bCs/>
          <w:color w:val="C00000"/>
          <w:sz w:val="34"/>
          <w:rtl/>
        </w:rPr>
        <w:t>3. التواصل المتناسب مع احتياجات كل فرد:</w:t>
      </w:r>
    </w:p>
    <w:p w14:paraId="4244BAE6"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"كان قائدي يفهم أن كل شخص يحتاج لأسلوب تواصل مختلف، فيتعامل مع كل فرد بما يناسبه."</w:t>
      </w:r>
    </w:p>
    <w:p w14:paraId="61C2EE7B"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"لاحظت كيف يكيّف أسلوب حديثه ولغة جسده وفقاً للموقف والشخص."</w:t>
      </w:r>
    </w:p>
    <w:p w14:paraId="0E43D83A"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"تأثير ذلك: شعور الجميع بالفهم والتقدير، وتحسين كفاءة التواصل وتقليل سوء الفهم."</w:t>
      </w:r>
    </w:p>
    <w:p w14:paraId="5BCADFFE" w14:textId="77777777" w:rsidR="00AE5B95" w:rsidRPr="00AE5B95" w:rsidRDefault="00AE5B95" w:rsidP="00AE5B95">
      <w:pPr>
        <w:keepNext/>
        <w:pageBreakBefore/>
        <w:spacing w:line="259" w:lineRule="auto"/>
        <w:rPr>
          <w:rFonts w:ascii="Sakkal Majalla" w:hAnsi="Sakkal Majalla"/>
          <w:b/>
          <w:bCs/>
          <w:color w:val="C00000"/>
          <w:sz w:val="34"/>
          <w:rtl/>
        </w:rPr>
      </w:pPr>
      <w:r w:rsidRPr="00AE5B95">
        <w:rPr>
          <w:rFonts w:ascii="Sakkal Majalla" w:hAnsi="Sakkal Majalla"/>
          <w:b/>
          <w:bCs/>
          <w:color w:val="C00000"/>
          <w:sz w:val="34"/>
          <w:rtl/>
        </w:rPr>
        <w:lastRenderedPageBreak/>
        <w:t>4. التحفيز والإلهام من خلال الكلمات والأفعال:</w:t>
      </w:r>
    </w:p>
    <w:p w14:paraId="10FFF296"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"كانت لديه القدرة على تحويل التحديات إلى فرص من خلال خطابه الإيجابي والملهم."</w:t>
      </w:r>
    </w:p>
    <w:p w14:paraId="460A19C4"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"كان يستخدم القصص والأمثلة الواقعية لإيصال رسائله بطريقة مؤثرة."</w:t>
      </w:r>
    </w:p>
    <w:p w14:paraId="0C8B53AA"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"تأثير ذلك: رفع الروح المعنوية والدافعية، وزيادة الإنتاجية حتى في الأوقات الصعبة."</w:t>
      </w:r>
    </w:p>
    <w:p w14:paraId="65025435" w14:textId="77777777" w:rsidR="002D58AD" w:rsidRPr="001728AF" w:rsidRDefault="002D58AD" w:rsidP="00D26E98">
      <w:pPr>
        <w:keepNext/>
        <w:rPr>
          <w:rFonts w:ascii="Sakkal Majalla" w:hAnsi="Sakkal Majalla"/>
          <w:b/>
          <w:bCs/>
          <w:color w:val="FF0000"/>
          <w:sz w:val="32"/>
          <w:szCs w:val="32"/>
          <w:rtl/>
        </w:rPr>
      </w:pPr>
      <w:r w:rsidRPr="002A078C">
        <w:rPr>
          <w:rFonts w:ascii="Sakkal Majalla" w:hAnsi="Sakkal Majalla"/>
          <w:noProof/>
          <w:color w:val="002060"/>
          <w:sz w:val="34"/>
          <w:lang w:bidi="ar-SY"/>
        </w:rPr>
        <mc:AlternateContent>
          <mc:Choice Requires="wpg">
            <w:drawing>
              <wp:inline distT="0" distB="0" distL="0" distR="0" wp14:anchorId="51F63E11" wp14:editId="0E762EED">
                <wp:extent cx="5731510" cy="895350"/>
                <wp:effectExtent l="0" t="0" r="21590" b="19050"/>
                <wp:docPr id="170857771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32912334" name="صورة 38"/>
                          <pic:cNvPicPr/>
                        </pic:nvPicPr>
                        <pic:blipFill>
                          <a:blip r:embed="rId6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61953338" name="مجموعة 39"/>
                        <wpg:cNvGrpSpPr/>
                        <wpg:grpSpPr>
                          <a:xfrm>
                            <a:off x="0" y="0"/>
                            <a:ext cx="5731510" cy="895350"/>
                            <a:chOff x="0" y="0"/>
                            <a:chExt cx="5878196" cy="918845"/>
                          </a:xfrm>
                        </wpg:grpSpPr>
                        <wpg:grpSp>
                          <wpg:cNvPr id="1041925265" name="مجموعة 40"/>
                          <wpg:cNvGrpSpPr/>
                          <wpg:grpSpPr>
                            <a:xfrm>
                              <a:off x="0" y="0"/>
                              <a:ext cx="5878196" cy="918845"/>
                              <a:chOff x="0" y="0"/>
                              <a:chExt cx="6240348" cy="919070"/>
                            </a:xfrm>
                          </wpg:grpSpPr>
                          <wpg:grpSp>
                            <wpg:cNvPr id="1828038274" name="مجموعة 41"/>
                            <wpg:cNvGrpSpPr/>
                            <wpg:grpSpPr>
                              <a:xfrm>
                                <a:off x="0" y="169208"/>
                                <a:ext cx="5433072" cy="580613"/>
                                <a:chOff x="0" y="169208"/>
                                <a:chExt cx="5433072" cy="580613"/>
                              </a:xfrm>
                            </wpg:grpSpPr>
                            <wps:wsp>
                              <wps:cNvPr id="128956878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0158101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583466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7795501" name="مربع نص 41"/>
                          <wps:cNvSpPr txBox="1"/>
                          <wps:spPr>
                            <a:xfrm>
                              <a:off x="204484" y="257055"/>
                              <a:ext cx="4616071" cy="387740"/>
                            </a:xfrm>
                            <a:prstGeom prst="rect">
                              <a:avLst/>
                            </a:prstGeom>
                            <a:noFill/>
                          </wps:spPr>
                          <wps:txbx>
                            <w:txbxContent>
                              <w:p w14:paraId="69069AE0" w14:textId="76D2A4D5" w:rsidR="002D58AD" w:rsidRDefault="00AE5B95" w:rsidP="002D58AD">
                                <w:pPr>
                                  <w:rPr>
                                    <w:rFonts w:eastAsia="Calibri" w:hAnsi="Adobe Arabic" w:cs="Adobe Arabic"/>
                                    <w:b/>
                                    <w:bCs/>
                                    <w:color w:val="FFFFFF"/>
                                    <w:kern w:val="24"/>
                                    <w:sz w:val="36"/>
                                    <w:szCs w:val="36"/>
                                    <w:lang w:bidi="ar-EG"/>
                                  </w:rPr>
                                </w:pPr>
                                <w:r w:rsidRPr="00AE5B95">
                                  <w:rPr>
                                    <w:rFonts w:eastAsia="Calibri" w:hAnsi="Adobe Arabic" w:cs="Adobe Arabic"/>
                                    <w:b/>
                                    <w:bCs/>
                                    <w:color w:val="FFFFFF"/>
                                    <w:kern w:val="24"/>
                                    <w:sz w:val="36"/>
                                    <w:szCs w:val="36"/>
                                    <w:rtl/>
                                    <w:lang w:bidi="ar-EG"/>
                                  </w:rPr>
                                  <w:t>مهارات الاتصال القيادي الفعّال</w:t>
                                </w:r>
                              </w:p>
                            </w:txbxContent>
                          </wps:txbx>
                          <wps:bodyPr wrap="square" rtlCol="1">
                            <a:spAutoFit/>
                          </wps:bodyPr>
                        </wps:wsp>
                      </wpg:grpSp>
                    </wpg:wgp>
                  </a:graphicData>
                </a:graphic>
              </wp:inline>
            </w:drawing>
          </mc:Choice>
          <mc:Fallback>
            <w:pict>
              <v:group w14:anchorId="51F63E11" id="_x0000_s150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">
                <v:shape id="صورة 38" o:spid="_x0000_s150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">
                  <v:imagedata r:id="rId64" o:title=""/>
                </v:shape>
                <v:group id="مجموعة 39" o:spid="_x0000_s15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">
                  <v:group id="مجموعة 40" o:spid="_x0000_s15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">
                    <v:group id="مجموعة 41" o:spid="_x0000_s15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">
                      <v:shape id="شكل حر 42" o:spid="_x0000_s15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" fillcolor="#168489" stroked="f" strokeweight="1pt">
                        <v:stroke joinstyle="miter"/>
                      </v:roundrect>
                    </v:group>
                    <v:oval id="شكل بيضاوي 44" o:spid="_x0000_s15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" filled="f" strokecolor="#a5a5a5 [2092]" strokeweight="1pt">
                      <v:stroke joinstyle="miter"/>
                    </v:oval>
                  </v:group>
                  <v:shape id="مربع نص 41" o:spid="_x0000_s150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" filled="f" stroked="f">
                    <v:textbox style="mso-fit-shape-to-text:t">
                      <w:txbxContent>
                        <w:p w14:paraId="69069AE0" w14:textId="76D2A4D5" w:rsidR="002D58AD" w:rsidRDefault="00AE5B95" w:rsidP="002D58AD">
                          <w:pPr>
                            <w:rPr>
                              <w:rFonts w:eastAsia="Calibri" w:hAnsi="Adobe Arabic" w:cs="Adobe Arabic"/>
                              <w:b/>
                              <w:bCs/>
                              <w:color w:val="FFFFFF"/>
                              <w:kern w:val="24"/>
                              <w:sz w:val="36"/>
                              <w:szCs w:val="36"/>
                              <w:lang w:bidi="ar-EG"/>
                            </w:rPr>
                          </w:pPr>
                          <w:r w:rsidRPr="00AE5B95">
                            <w:rPr>
                              <w:rFonts w:eastAsia="Calibri" w:hAnsi="Adobe Arabic" w:cs="Adobe Arabic"/>
                              <w:b/>
                              <w:bCs/>
                              <w:color w:val="FFFFFF"/>
                              <w:kern w:val="24"/>
                              <w:sz w:val="36"/>
                              <w:szCs w:val="36"/>
                              <w:rtl/>
                              <w:lang w:bidi="ar-EG"/>
                            </w:rPr>
                            <w:t>مهارات الاتصال القيادي الفعّال</w:t>
                          </w:r>
                        </w:p>
                      </w:txbxContent>
                    </v:textbox>
                  </v:shape>
                </v:group>
                <w10:anchorlock/>
              </v:group>
            </w:pict>
          </mc:Fallback>
        </mc:AlternateContent>
      </w:r>
    </w:p>
    <w:p w14:paraId="0FDF1826" w14:textId="5E52CAA6" w:rsidR="00AE5B95" w:rsidRPr="00AE5B95" w:rsidRDefault="00AE5B95" w:rsidP="00AE5B95">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33792" behindDoc="0" locked="0" layoutInCell="1" allowOverlap="1" wp14:anchorId="6550C807" wp14:editId="5C5E8CA0">
            <wp:simplePos x="0" y="0"/>
            <wp:positionH relativeFrom="column">
              <wp:posOffset>74295</wp:posOffset>
            </wp:positionH>
            <wp:positionV relativeFrom="paragraph">
              <wp:posOffset>346133</wp:posOffset>
            </wp:positionV>
            <wp:extent cx="1860550" cy="1068705"/>
            <wp:effectExtent l="0" t="0" r="6350" b="0"/>
            <wp:wrapSquare wrapText="bothSides"/>
            <wp:docPr id="1164841567" name="صورة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841567" name="صورة 1164841567"/>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1860550" cy="1068705"/>
                    </a:xfrm>
                    <a:prstGeom prst="rect">
                      <a:avLst/>
                    </a:prstGeom>
                  </pic:spPr>
                </pic:pic>
              </a:graphicData>
            </a:graphic>
            <wp14:sizeRelH relativeFrom="margin">
              <wp14:pctWidth>0</wp14:pctWidth>
            </wp14:sizeRelH>
            <wp14:sizeRelV relativeFrom="margin">
              <wp14:pctHeight>0</wp14:pctHeight>
            </wp14:sizeRelV>
          </wp:anchor>
        </w:drawing>
      </w:r>
      <w:r w:rsidR="002D58AD" w:rsidRPr="00E42DAD">
        <w:rPr>
          <w:rFonts w:ascii="Adobe Arabic" w:hAnsi="Adobe Arabic" w:cs="Adobe Arabic"/>
          <w:noProof/>
          <w:color w:val="1E3D6A"/>
          <w:sz w:val="36"/>
          <w:szCs w:val="36"/>
        </w:rPr>
        <mc:AlternateContent>
          <mc:Choice Requires="wpg">
            <w:drawing>
              <wp:anchor distT="0" distB="0" distL="114300" distR="114300" simplePos="0" relativeHeight="252829696" behindDoc="0" locked="0" layoutInCell="1" allowOverlap="1" wp14:anchorId="24DCD97A" wp14:editId="6D6612B0">
                <wp:simplePos x="0" y="0"/>
                <wp:positionH relativeFrom="column">
                  <wp:posOffset>5156200</wp:posOffset>
                </wp:positionH>
                <wp:positionV relativeFrom="paragraph">
                  <wp:posOffset>-635</wp:posOffset>
                </wp:positionV>
                <wp:extent cx="578485" cy="470535"/>
                <wp:effectExtent l="0" t="0" r="0" b="24765"/>
                <wp:wrapSquare wrapText="bothSides"/>
                <wp:docPr id="463639460" name="Group 29"/>
                <wp:cNvGraphicFramePr/>
                <a:graphic xmlns:a="http://schemas.openxmlformats.org/drawingml/2006/main">
                  <a:graphicData uri="http://schemas.microsoft.com/office/word/2010/wordprocessingGroup">
                    <wpg:wgp>
                      <wpg:cNvGrpSpPr/>
                      <wpg:grpSpPr>
                        <a:xfrm>
                          <a:off x="0" y="0"/>
                          <a:ext cx="578485" cy="470535"/>
                          <a:chOff x="0" y="0"/>
                          <a:chExt cx="1151248" cy="936104"/>
                        </a:xfrm>
                      </wpg:grpSpPr>
                      <pic:pic xmlns:pic="http://schemas.openxmlformats.org/drawingml/2006/picture">
                        <pic:nvPicPr>
                          <pic:cNvPr id="1908530015" name="Picture 388507670" descr="Problem "/>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254351352"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5D9DE0B" id="Group 29" o:spid="_x0000_s1026" style="position:absolute;margin-left:406pt;margin-top:-.05pt;width:45.55pt;height:37.05pt;z-index:252829696"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">
                  <v:imagedata r:id="rId12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" fillcolor="#168489" strokecolor="#168489" strokeweight="1pt">
                  <v:stroke joinstyle="miter"/>
                </v:roundrect>
                <w10:wrap type="square"/>
              </v:group>
            </w:pict>
          </mc:Fallback>
        </mc:AlternateContent>
      </w:r>
      <w:r w:rsidRPr="00AE5B95">
        <w:rPr>
          <w:rFonts w:ascii="Sakkal Majalla" w:hAnsi="Sakkal Majalla"/>
          <w:sz w:val="32"/>
          <w:szCs w:val="32"/>
          <w:rtl/>
        </w:rPr>
        <w:t xml:space="preserve"> </w:t>
      </w:r>
      <w:r w:rsidRPr="00AE5B95">
        <w:rPr>
          <w:rFonts w:ascii="Sakkal Majalla" w:hAnsi="Sakkal Majalla"/>
          <w:b/>
          <w:bCs/>
          <w:color w:val="008080"/>
          <w:sz w:val="34"/>
          <w:rtl/>
        </w:rPr>
        <w:t>الاتصال القيادي الفعّال</w:t>
      </w:r>
      <w:r w:rsidRPr="00AE5B95">
        <w:rPr>
          <w:rFonts w:ascii="Sakkal Majalla" w:hAnsi="Sakkal Majalla"/>
          <w:color w:val="008080"/>
          <w:sz w:val="34"/>
          <w:rtl/>
        </w:rPr>
        <w:t xml:space="preserve"> </w:t>
      </w:r>
      <w:r w:rsidRPr="00AE5B95">
        <w:rPr>
          <w:rFonts w:ascii="Sakkal Majalla" w:hAnsi="Sakkal Majalla"/>
          <w:sz w:val="34"/>
          <w:rtl/>
        </w:rPr>
        <w:t>هو عملية نقل الأفكار والمعلومات والمشاعر بطريقة تؤثر إيجاباً في سلوك الآخرين وتوجّههم نحو تحقيق الأهداف المشتركة. وفقاً لدراسة أجرتها مؤسسة "ديلويت" عام 2023، فإن 88% من القادة الناجحين يعتبرون مهارات الاتصال الفعّال من أهم العوامل التي ساهمت في تميّزهم.</w:t>
      </w:r>
    </w:p>
    <w:p w14:paraId="7CAE22F9" w14:textId="50612DAA" w:rsidR="00AE5B95" w:rsidRPr="00AE5B95" w:rsidRDefault="00AE5B95" w:rsidP="00AE5B95">
      <w:pPr>
        <w:spacing w:line="259" w:lineRule="auto"/>
        <w:rPr>
          <w:rFonts w:ascii="Sakkal Majalla" w:hAnsi="Sakkal Majalla"/>
          <w:b/>
          <w:bCs/>
          <w:color w:val="C00000"/>
          <w:sz w:val="34"/>
          <w:rtl/>
        </w:rPr>
      </w:pPr>
      <w:r w:rsidRPr="00AE5B95">
        <w:rPr>
          <w:rFonts w:ascii="Sakkal Majalla" w:hAnsi="Sakkal Majalla"/>
          <w:b/>
          <w:bCs/>
          <w:color w:val="C00000"/>
          <w:sz w:val="34"/>
          <w:rtl/>
        </w:rPr>
        <w:t>1</w:t>
      </w:r>
      <w:r w:rsidRPr="00E42DAD">
        <w:rPr>
          <w:rFonts w:ascii="Adobe Arabic" w:hAnsi="Adobe Arabic" w:cs="Adobe Arabic"/>
          <w:noProof/>
          <w:color w:val="1E3D6A"/>
          <w:sz w:val="36"/>
          <w:szCs w:val="36"/>
        </w:rPr>
        <mc:AlternateContent>
          <mc:Choice Requires="wpg">
            <w:drawing>
              <wp:anchor distT="0" distB="0" distL="114300" distR="114300" simplePos="0" relativeHeight="252834816" behindDoc="0" locked="0" layoutInCell="1" allowOverlap="1" wp14:anchorId="3B21A149" wp14:editId="648322BD">
                <wp:simplePos x="0" y="0"/>
                <wp:positionH relativeFrom="column">
                  <wp:posOffset>5153660</wp:posOffset>
                </wp:positionH>
                <wp:positionV relativeFrom="paragraph">
                  <wp:posOffset>-2540</wp:posOffset>
                </wp:positionV>
                <wp:extent cx="578485" cy="470535"/>
                <wp:effectExtent l="0" t="0" r="0" b="24765"/>
                <wp:wrapSquare wrapText="bothSides"/>
                <wp:docPr id="2088015791" name="Group 29"/>
                <wp:cNvGraphicFramePr/>
                <a:graphic xmlns:a="http://schemas.openxmlformats.org/drawingml/2006/main">
                  <a:graphicData uri="http://schemas.microsoft.com/office/word/2010/wordprocessingGroup">
                    <wpg:wgp>
                      <wpg:cNvGrpSpPr/>
                      <wpg:grpSpPr>
                        <a:xfrm>
                          <a:off x="0" y="0"/>
                          <a:ext cx="578485" cy="470535"/>
                          <a:chOff x="0" y="0"/>
                          <a:chExt cx="1151248" cy="936104"/>
                        </a:xfrm>
                      </wpg:grpSpPr>
                      <pic:pic xmlns:pic="http://schemas.openxmlformats.org/drawingml/2006/picture">
                        <pic:nvPicPr>
                          <pic:cNvPr id="887319831" name="Picture 388507670" descr="Problem "/>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361519512"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0DC5151" id="Group 29" o:spid="_x0000_s1026" style="position:absolute;margin-left:405.8pt;margin-top:-.2pt;width:45.55pt;height:37.05pt;z-index:252834816"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">
                  <v:imagedata r:id="rId12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" fillcolor="#168489" strokecolor="#168489" strokeweight="1pt">
                  <v:stroke joinstyle="miter"/>
                </v:roundrect>
                <w10:wrap type="square"/>
              </v:group>
            </w:pict>
          </mc:Fallback>
        </mc:AlternateContent>
      </w:r>
      <w:r w:rsidRPr="00AE5B95">
        <w:rPr>
          <w:rFonts w:ascii="Sakkal Majalla" w:hAnsi="Sakkal Majalla"/>
          <w:b/>
          <w:bCs/>
          <w:color w:val="C00000"/>
          <w:sz w:val="34"/>
          <w:rtl/>
        </w:rPr>
        <w:t>. الاستماع النشط (</w:t>
      </w:r>
      <w:r w:rsidRPr="00AE5B95">
        <w:rPr>
          <w:rFonts w:ascii="Sakkal Majalla" w:hAnsi="Sakkal Majalla"/>
          <w:b/>
          <w:bCs/>
          <w:color w:val="C00000"/>
          <w:sz w:val="34"/>
        </w:rPr>
        <w:t>Active Listening</w:t>
      </w:r>
      <w:r w:rsidRPr="00AE5B95">
        <w:rPr>
          <w:rFonts w:ascii="Sakkal Majalla" w:hAnsi="Sakkal Majalla"/>
          <w:b/>
          <w:bCs/>
          <w:color w:val="C00000"/>
          <w:sz w:val="34"/>
          <w:rtl/>
        </w:rPr>
        <w:t>)</w:t>
      </w:r>
    </w:p>
    <w:p w14:paraId="3F809B00" w14:textId="3F891B80" w:rsidR="00AE5B95" w:rsidRPr="00AE5B95" w:rsidRDefault="00330F9B" w:rsidP="00AE5B95">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35840" behindDoc="0" locked="0" layoutInCell="1" allowOverlap="1" wp14:anchorId="19D90AB9" wp14:editId="34A5F5F3">
            <wp:simplePos x="0" y="0"/>
            <wp:positionH relativeFrom="column">
              <wp:posOffset>-24072</wp:posOffset>
            </wp:positionH>
            <wp:positionV relativeFrom="paragraph">
              <wp:posOffset>323099</wp:posOffset>
            </wp:positionV>
            <wp:extent cx="2046605" cy="1055370"/>
            <wp:effectExtent l="0" t="0" r="0" b="0"/>
            <wp:wrapSquare wrapText="bothSides"/>
            <wp:docPr id="817382999" name="صورة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82999" name="صورة 817382999"/>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2046605" cy="1055370"/>
                    </a:xfrm>
                    <a:prstGeom prst="rect">
                      <a:avLst/>
                    </a:prstGeom>
                  </pic:spPr>
                </pic:pic>
              </a:graphicData>
            </a:graphic>
            <wp14:sizeRelH relativeFrom="margin">
              <wp14:pctWidth>0</wp14:pctWidth>
            </wp14:sizeRelH>
            <wp14:sizeRelV relativeFrom="margin">
              <wp14:pctHeight>0</wp14:pctHeight>
            </wp14:sizeRelV>
          </wp:anchor>
        </w:drawing>
      </w:r>
      <w:r w:rsidR="00AE5B95" w:rsidRPr="00AE5B95">
        <w:rPr>
          <w:rFonts w:ascii="Sakkal Majalla" w:hAnsi="Sakkal Majalla"/>
          <w:sz w:val="34"/>
          <w:rtl/>
        </w:rPr>
        <w:t>الاستماع النشط هو أساس التواصل الفعّال، ويُعتبر من أكثر المهارات التي يغفل عنها الكثير من القادة. وكما يقول ستيفن كوفي: "معظم الناس لا يستمعون بهدف الفهم، بل يستمعون بهدف الرد."</w:t>
      </w:r>
    </w:p>
    <w:p w14:paraId="43C7223F" w14:textId="2197F9B1" w:rsidR="00AE5B95" w:rsidRPr="00330F9B" w:rsidRDefault="00AE5B95" w:rsidP="00AE5B95">
      <w:pPr>
        <w:spacing w:line="259" w:lineRule="auto"/>
        <w:rPr>
          <w:rFonts w:ascii="Adobe Arabic" w:hAnsi="Adobe Arabic" w:cs="Adobe Arabic"/>
          <w:b/>
          <w:bCs/>
          <w:color w:val="008080"/>
          <w:sz w:val="36"/>
          <w:szCs w:val="36"/>
          <w:rtl/>
        </w:rPr>
      </w:pPr>
      <w:r w:rsidRPr="00330F9B">
        <w:rPr>
          <w:rFonts w:ascii="Adobe Arabic" w:hAnsi="Adobe Arabic" w:cs="Adobe Arabic"/>
          <w:b/>
          <w:bCs/>
          <w:color w:val="008080"/>
          <w:sz w:val="36"/>
          <w:szCs w:val="36"/>
          <w:rtl/>
        </w:rPr>
        <w:t>مكوّنات الاستماع النشط:</w:t>
      </w:r>
    </w:p>
    <w:p w14:paraId="49799D28" w14:textId="25E25E3E" w:rsidR="00AE5B95" w:rsidRPr="00AE5B95" w:rsidRDefault="00AE5B95" w:rsidP="00AE5B95">
      <w:pPr>
        <w:spacing w:line="259" w:lineRule="auto"/>
        <w:rPr>
          <w:rFonts w:ascii="Sakkal Majalla" w:hAnsi="Sakkal Majalla"/>
          <w:sz w:val="34"/>
          <w:rtl/>
        </w:rPr>
      </w:pPr>
      <w:r w:rsidRPr="00330F9B">
        <w:rPr>
          <w:rFonts w:ascii="Sakkal Majalla" w:hAnsi="Sakkal Majalla"/>
          <w:color w:val="C00000"/>
          <w:sz w:val="34"/>
          <w:rtl/>
        </w:rPr>
        <w:t xml:space="preserve">- الانتباه الكامل: </w:t>
      </w:r>
      <w:r w:rsidRPr="00AE5B95">
        <w:rPr>
          <w:rFonts w:ascii="Sakkal Majalla" w:hAnsi="Sakkal Majalla"/>
          <w:sz w:val="34"/>
          <w:rtl/>
        </w:rPr>
        <w:t>التركيز على المتحدّث وتجنّب المشتتات.</w:t>
      </w:r>
    </w:p>
    <w:p w14:paraId="598EF24E" w14:textId="16EA8F53" w:rsidR="00AE5B95" w:rsidRPr="00AE5B95" w:rsidRDefault="00AE5B95" w:rsidP="00AE5B95">
      <w:pPr>
        <w:spacing w:line="259" w:lineRule="auto"/>
        <w:rPr>
          <w:rFonts w:ascii="Sakkal Majalla" w:hAnsi="Sakkal Majalla"/>
          <w:sz w:val="34"/>
          <w:rtl/>
        </w:rPr>
      </w:pPr>
      <w:r w:rsidRPr="00330F9B">
        <w:rPr>
          <w:rFonts w:ascii="Sakkal Majalla" w:hAnsi="Sakkal Majalla"/>
          <w:color w:val="C00000"/>
          <w:sz w:val="34"/>
          <w:rtl/>
        </w:rPr>
        <w:t xml:space="preserve">- التواصل البصري: </w:t>
      </w:r>
      <w:r w:rsidRPr="00AE5B95">
        <w:rPr>
          <w:rFonts w:ascii="Sakkal Majalla" w:hAnsi="Sakkal Majalla"/>
          <w:sz w:val="34"/>
          <w:rtl/>
        </w:rPr>
        <w:t>الحفاظ على التواصل البصري المناسب.</w:t>
      </w:r>
    </w:p>
    <w:p w14:paraId="5BF26DF4" w14:textId="77777777" w:rsidR="00AE5B95" w:rsidRPr="00AE5B95" w:rsidRDefault="00AE5B95" w:rsidP="00AE5B95">
      <w:pPr>
        <w:spacing w:line="259" w:lineRule="auto"/>
        <w:rPr>
          <w:rFonts w:ascii="Sakkal Majalla" w:hAnsi="Sakkal Majalla"/>
          <w:sz w:val="34"/>
          <w:rtl/>
        </w:rPr>
      </w:pPr>
      <w:r w:rsidRPr="00330F9B">
        <w:rPr>
          <w:rFonts w:ascii="Sakkal Majalla" w:hAnsi="Sakkal Majalla"/>
          <w:color w:val="C00000"/>
          <w:sz w:val="34"/>
          <w:rtl/>
        </w:rPr>
        <w:t xml:space="preserve">- لغة الجسد الإيجابية: </w:t>
      </w:r>
      <w:r w:rsidRPr="00AE5B95">
        <w:rPr>
          <w:rFonts w:ascii="Sakkal Majalla" w:hAnsi="Sakkal Majalla"/>
          <w:sz w:val="34"/>
          <w:rtl/>
        </w:rPr>
        <w:t>الإيماءات والتعبيرات التي تظهر الاهتمام.</w:t>
      </w:r>
    </w:p>
    <w:p w14:paraId="7E711EC0" w14:textId="77777777" w:rsidR="00AE5B95" w:rsidRPr="00AE5B95" w:rsidRDefault="00AE5B95" w:rsidP="00AE5B95">
      <w:pPr>
        <w:spacing w:line="259" w:lineRule="auto"/>
        <w:rPr>
          <w:rFonts w:ascii="Sakkal Majalla" w:hAnsi="Sakkal Majalla"/>
          <w:sz w:val="34"/>
          <w:rtl/>
        </w:rPr>
      </w:pPr>
      <w:r w:rsidRPr="00330F9B">
        <w:rPr>
          <w:rFonts w:ascii="Sakkal Majalla" w:hAnsi="Sakkal Majalla"/>
          <w:color w:val="C00000"/>
          <w:sz w:val="34"/>
          <w:rtl/>
        </w:rPr>
        <w:t xml:space="preserve">- التلخيص وإعادة الصياغة: </w:t>
      </w:r>
      <w:r w:rsidRPr="00AE5B95">
        <w:rPr>
          <w:rFonts w:ascii="Sakkal Majalla" w:hAnsi="Sakkal Majalla"/>
          <w:sz w:val="34"/>
          <w:rtl/>
        </w:rPr>
        <w:t>تلخيص ما فهمته من حديث المتحدّث للتأكد من صحة الفهم.</w:t>
      </w:r>
    </w:p>
    <w:p w14:paraId="54B5A848" w14:textId="77777777" w:rsidR="00AE5B95" w:rsidRPr="00AE5B95" w:rsidRDefault="00AE5B95" w:rsidP="00AE5B95">
      <w:pPr>
        <w:spacing w:line="259" w:lineRule="auto"/>
        <w:rPr>
          <w:rFonts w:ascii="Sakkal Majalla" w:hAnsi="Sakkal Majalla"/>
          <w:sz w:val="34"/>
          <w:rtl/>
        </w:rPr>
      </w:pPr>
      <w:r w:rsidRPr="00330F9B">
        <w:rPr>
          <w:rFonts w:ascii="Sakkal Majalla" w:hAnsi="Sakkal Majalla"/>
          <w:color w:val="C00000"/>
          <w:sz w:val="34"/>
          <w:rtl/>
        </w:rPr>
        <w:t xml:space="preserve">- طرح الأسئلة التوضيحية: </w:t>
      </w:r>
      <w:r w:rsidRPr="00AE5B95">
        <w:rPr>
          <w:rFonts w:ascii="Sakkal Majalla" w:hAnsi="Sakkal Majalla"/>
          <w:sz w:val="34"/>
          <w:rtl/>
        </w:rPr>
        <w:t>لاستكمال المعلومات وتعميق الفهم.</w:t>
      </w:r>
    </w:p>
    <w:p w14:paraId="5805A7CC" w14:textId="2BB19834" w:rsidR="00AE5B95" w:rsidRPr="00AE5B95" w:rsidRDefault="00330F9B" w:rsidP="00AE5B95">
      <w:pPr>
        <w:spacing w:line="259" w:lineRule="auto"/>
        <w:rPr>
          <w:rFonts w:ascii="Sakkal Majalla" w:hAnsi="Sakkal Majalla"/>
          <w:sz w:val="34"/>
          <w:rtl/>
        </w:rPr>
      </w:pPr>
      <w:r w:rsidRPr="00E42DAD">
        <w:rPr>
          <w:rFonts w:ascii="Adobe Arabic" w:hAnsi="Adobe Arabic" w:cs="Adobe Arabic"/>
          <w:noProof/>
          <w:sz w:val="36"/>
          <w:szCs w:val="36"/>
        </w:rPr>
        <mc:AlternateContent>
          <mc:Choice Requires="wpg">
            <w:drawing>
              <wp:anchor distT="0" distB="0" distL="114300" distR="114300" simplePos="0" relativeHeight="252836864" behindDoc="0" locked="0" layoutInCell="1" allowOverlap="1" wp14:anchorId="5728DB28" wp14:editId="73889F7C">
                <wp:simplePos x="0" y="0"/>
                <wp:positionH relativeFrom="column">
                  <wp:posOffset>5368290</wp:posOffset>
                </wp:positionH>
                <wp:positionV relativeFrom="paragraph">
                  <wp:posOffset>635</wp:posOffset>
                </wp:positionV>
                <wp:extent cx="361315" cy="324485"/>
                <wp:effectExtent l="0" t="0" r="635" b="0"/>
                <wp:wrapSquare wrapText="bothSides"/>
                <wp:docPr id="395412166"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329455837" name="Picture 388507661" descr="Reference "/>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497946125"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918EE49" id="Group 20" o:spid="_x0000_s1026" style="position:absolute;margin-left:422.7pt;margin-top:.05pt;width:28.45pt;height:25.55pt;z-index:25283686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">
                  <v:imagedata r:id="rId126"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" fillcolor="#168489" strokecolor="#168489" strokeweight="1pt">
                  <v:stroke joinstyle="miter"/>
                </v:roundrect>
                <w10:wrap type="square"/>
              </v:group>
            </w:pict>
          </mc:Fallback>
        </mc:AlternateContent>
      </w:r>
      <w:r w:rsidR="00AE5B95" w:rsidRPr="00330F9B">
        <w:rPr>
          <w:rFonts w:ascii="Adobe Arabic" w:hAnsi="Adobe Arabic" w:cs="Adobe Arabic"/>
          <w:b/>
          <w:bCs/>
          <w:color w:val="008080"/>
          <w:sz w:val="36"/>
          <w:szCs w:val="36"/>
          <w:rtl/>
        </w:rPr>
        <w:t>مثال:</w:t>
      </w:r>
      <w:r w:rsidR="00AE5B95" w:rsidRPr="00330F9B">
        <w:rPr>
          <w:rFonts w:ascii="Sakkal Majalla" w:hAnsi="Sakkal Majalla"/>
          <w:color w:val="008080"/>
          <w:sz w:val="36"/>
          <w:szCs w:val="36"/>
          <w:rtl/>
        </w:rPr>
        <w:t xml:space="preserve"> </w:t>
      </w:r>
      <w:r w:rsidR="00AE5B95" w:rsidRPr="00AE5B95">
        <w:rPr>
          <w:rFonts w:ascii="Sakkal Majalla" w:hAnsi="Sakkal Majalla"/>
          <w:sz w:val="34"/>
          <w:rtl/>
        </w:rPr>
        <w:t>قائد فريق يجتمع مع أحد أعضاء فريقه لمناقشة تأخر مشروع. بدلاً من إلقاء اللوم أو إعطاء توجيهات فورية، يستمع القائد بانتباه كامل، ويطرح أسئلة مثل: "أخبرني أكثر عن التحديات التي واجهتك"، ويلخّص ما سمعه قبل اقتراح الحلول.</w:t>
      </w:r>
    </w:p>
    <w:p w14:paraId="6C032E8C" w14:textId="77777777" w:rsidR="00AE5B95" w:rsidRPr="00330F9B" w:rsidRDefault="00AE5B95" w:rsidP="00330F9B">
      <w:pPr>
        <w:keepNext/>
        <w:pageBreakBefore/>
        <w:spacing w:line="259" w:lineRule="auto"/>
        <w:rPr>
          <w:rFonts w:ascii="Sakkal Majalla" w:hAnsi="Sakkal Majalla"/>
          <w:b/>
          <w:bCs/>
          <w:color w:val="C00000"/>
          <w:sz w:val="34"/>
          <w:rtl/>
        </w:rPr>
      </w:pPr>
      <w:r w:rsidRPr="00330F9B">
        <w:rPr>
          <w:rFonts w:ascii="Sakkal Majalla" w:hAnsi="Sakkal Majalla"/>
          <w:b/>
          <w:bCs/>
          <w:color w:val="C00000"/>
          <w:sz w:val="34"/>
          <w:rtl/>
        </w:rPr>
        <w:lastRenderedPageBreak/>
        <w:t>2. التواصل الواضح والمباشر</w:t>
      </w:r>
    </w:p>
    <w:p w14:paraId="55A4D70B" w14:textId="2FDA9524" w:rsidR="00330F9B" w:rsidRDefault="00AE5B95" w:rsidP="00330F9B">
      <w:pPr>
        <w:spacing w:line="259" w:lineRule="auto"/>
        <w:rPr>
          <w:rFonts w:ascii="Sakkal Majalla" w:hAnsi="Sakkal Majalla"/>
          <w:sz w:val="34"/>
        </w:rPr>
      </w:pPr>
      <w:r w:rsidRPr="00AE5B95">
        <w:rPr>
          <w:rFonts w:ascii="Sakkal Majalla" w:hAnsi="Sakkal Majalla"/>
          <w:sz w:val="34"/>
          <w:rtl/>
        </w:rPr>
        <w:t>يتطلّب التواصل الفعّال القدرة على إيصال الأفكار والتوجيهات بشكل واضح ومفهوم، مع مراعاة الآتي:</w:t>
      </w:r>
    </w:p>
    <w:p w14:paraId="36E75BA1" w14:textId="67EEEB13" w:rsidR="005F5077" w:rsidRPr="00AE5B95" w:rsidRDefault="005F5077" w:rsidP="005F5077">
      <w:pPr>
        <w:spacing w:line="259" w:lineRule="auto"/>
        <w:jc w:val="center"/>
        <w:rPr>
          <w:rFonts w:ascii="Sakkal Majalla" w:hAnsi="Sakkal Majalla"/>
          <w:sz w:val="34"/>
          <w:rtl/>
        </w:rPr>
      </w:pPr>
      <w:r w:rsidRPr="005F5077">
        <w:rPr>
          <w:rFonts w:ascii="Sakkal Majalla" w:hAnsi="Sakkal Majalla"/>
          <w:noProof/>
          <w:sz w:val="34"/>
        </w:rPr>
        <mc:AlternateContent>
          <mc:Choice Requires="wpg">
            <w:drawing>
              <wp:inline distT="0" distB="0" distL="0" distR="0" wp14:anchorId="53BD1D21" wp14:editId="0A54BF7E">
                <wp:extent cx="3881203" cy="2676667"/>
                <wp:effectExtent l="0" t="0" r="0" b="0"/>
                <wp:docPr id="374542243" name="مجموعة 24"/>
                <wp:cNvGraphicFramePr/>
                <a:graphic xmlns:a="http://schemas.openxmlformats.org/drawingml/2006/main">
                  <a:graphicData uri="http://schemas.microsoft.com/office/word/2010/wordprocessingGroup">
                    <wpg:wgp>
                      <wpg:cNvGrpSpPr/>
                      <wpg:grpSpPr>
                        <a:xfrm>
                          <a:off x="0" y="0"/>
                          <a:ext cx="3881203" cy="2676667"/>
                          <a:chOff x="0" y="0"/>
                          <a:chExt cx="3881203" cy="2676667"/>
                        </a:xfrm>
                      </wpg:grpSpPr>
                      <wpg:grpSp>
                        <wpg:cNvPr id="400196041" name="مجموعة 400196041"/>
                        <wpg:cNvGrpSpPr/>
                        <wpg:grpSpPr>
                          <a:xfrm>
                            <a:off x="2584533" y="0"/>
                            <a:ext cx="1296670" cy="1225166"/>
                            <a:chOff x="2584533" y="0"/>
                            <a:chExt cx="1296670" cy="1225166"/>
                          </a:xfrm>
                        </wpg:grpSpPr>
                        <pic:pic xmlns:pic="http://schemas.openxmlformats.org/drawingml/2006/picture">
                          <pic:nvPicPr>
                            <pic:cNvPr id="1052898769" name="صورة 1052898769"/>
                            <pic:cNvPicPr>
                              <a:picLocks noChangeAspect="1"/>
                            </pic:cNvPicPr>
                          </pic:nvPicPr>
                          <pic:blipFill>
                            <a:blip r:embed="rId127">
                              <a:extLst>
                                <a:ext uri="{28A0092B-C50C-407E-A947-70E740481C1C}">
                                  <a14:useLocalDpi xmlns:a14="http://schemas.microsoft.com/office/drawing/2010/main" val="0"/>
                                </a:ext>
                              </a:extLst>
                            </a:blip>
                            <a:stretch>
                              <a:fillRect/>
                            </a:stretch>
                          </pic:blipFill>
                          <pic:spPr>
                            <a:xfrm>
                              <a:off x="2805043" y="0"/>
                              <a:ext cx="855978" cy="875886"/>
                            </a:xfrm>
                            <a:prstGeom prst="rect">
                              <a:avLst/>
                            </a:prstGeom>
                          </pic:spPr>
                        </pic:pic>
                        <wps:wsp>
                          <wps:cNvPr id="358622491" name="مربع نص 14"/>
                          <wps:cNvSpPr txBox="1"/>
                          <wps:spPr>
                            <a:xfrm>
                              <a:off x="2584533" y="847341"/>
                              <a:ext cx="1296670" cy="377825"/>
                            </a:xfrm>
                            <a:prstGeom prst="rect">
                              <a:avLst/>
                            </a:prstGeom>
                            <a:noFill/>
                          </wps:spPr>
                          <wps:txbx>
                            <w:txbxContent>
                              <w:p w14:paraId="5EE115CA" w14:textId="77777777" w:rsidR="005F5077" w:rsidRDefault="005F5077" w:rsidP="005F5077">
                                <w:pPr>
                                  <w:jc w:val="center"/>
                                  <w:rPr>
                                    <w:rFonts w:ascii="Adobe Arabic" w:eastAsia="Calibri" w:hAnsi="Adobe Arabic" w:cs="Adobe Arabic"/>
                                    <w:b/>
                                    <w:bCs/>
                                    <w:color w:val="008080"/>
                                    <w:kern w:val="24"/>
                                    <w:sz w:val="36"/>
                                    <w:szCs w:val="36"/>
                                  </w:rPr>
                                </w:pPr>
                                <w:r>
                                  <w:rPr>
                                    <w:rFonts w:ascii="Adobe Arabic" w:eastAsia="Calibri" w:hAnsi="Adobe Arabic" w:cs="Adobe Arabic"/>
                                    <w:b/>
                                    <w:bCs/>
                                    <w:color w:val="008080"/>
                                    <w:kern w:val="24"/>
                                    <w:sz w:val="36"/>
                                    <w:szCs w:val="36"/>
                                    <w:rtl/>
                                  </w:rPr>
                                  <w:t>البساطة والوضوح</w:t>
                                </w:r>
                              </w:p>
                            </w:txbxContent>
                          </wps:txbx>
                          <wps:bodyPr wrap="square">
                            <a:spAutoFit/>
                          </wps:bodyPr>
                        </wps:wsp>
                      </wpg:grpSp>
                      <wpg:grpSp>
                        <wpg:cNvPr id="825062271" name="مجموعة 825062271"/>
                        <wpg:cNvGrpSpPr/>
                        <wpg:grpSpPr>
                          <a:xfrm>
                            <a:off x="747476" y="1379735"/>
                            <a:ext cx="1296670" cy="1296932"/>
                            <a:chOff x="747476" y="1379735"/>
                            <a:chExt cx="1296670" cy="1296932"/>
                          </a:xfrm>
                        </wpg:grpSpPr>
                        <pic:pic xmlns:pic="http://schemas.openxmlformats.org/drawingml/2006/picture">
                          <pic:nvPicPr>
                            <pic:cNvPr id="1047382250" name="صورة 1047382250"/>
                            <pic:cNvPicPr>
                              <a:picLocks noChangeAspect="1"/>
                            </pic:cNvPicPr>
                          </pic:nvPicPr>
                          <pic:blipFill>
                            <a:blip r:embed="rId128">
                              <a:extLst>
                                <a:ext uri="{28A0092B-C50C-407E-A947-70E740481C1C}">
                                  <a14:useLocalDpi xmlns:a14="http://schemas.microsoft.com/office/drawing/2010/main" val="0"/>
                                </a:ext>
                              </a:extLst>
                            </a:blip>
                            <a:stretch>
                              <a:fillRect/>
                            </a:stretch>
                          </pic:blipFill>
                          <pic:spPr>
                            <a:xfrm>
                              <a:off x="934660" y="1379735"/>
                              <a:ext cx="922334" cy="716634"/>
                            </a:xfrm>
                            <a:prstGeom prst="rect">
                              <a:avLst/>
                            </a:prstGeom>
                          </pic:spPr>
                        </pic:pic>
                        <wps:wsp>
                          <wps:cNvPr id="2047516488" name="مربع نص 16"/>
                          <wps:cNvSpPr txBox="1"/>
                          <wps:spPr>
                            <a:xfrm>
                              <a:off x="747476" y="2012457"/>
                              <a:ext cx="1296670" cy="664210"/>
                            </a:xfrm>
                            <a:prstGeom prst="rect">
                              <a:avLst/>
                            </a:prstGeom>
                            <a:noFill/>
                          </wps:spPr>
                          <wps:txbx>
                            <w:txbxContent>
                              <w:p w14:paraId="372995A8" w14:textId="77777777" w:rsidR="005F5077" w:rsidRDefault="005F5077" w:rsidP="005F5077">
                                <w:pPr>
                                  <w:jc w:val="center"/>
                                  <w:rPr>
                                    <w:rFonts w:ascii="Adobe Arabic" w:eastAsia="Calibri" w:hAnsi="Adobe Arabic" w:cs="Adobe Arabic"/>
                                    <w:b/>
                                    <w:bCs/>
                                    <w:color w:val="008080"/>
                                    <w:kern w:val="24"/>
                                    <w:sz w:val="36"/>
                                    <w:szCs w:val="36"/>
                                  </w:rPr>
                                </w:pPr>
                                <w:r>
                                  <w:rPr>
                                    <w:rFonts w:ascii="Adobe Arabic" w:eastAsia="Calibri" w:hAnsi="Adobe Arabic" w:cs="Adobe Arabic"/>
                                    <w:b/>
                                    <w:bCs/>
                                    <w:color w:val="008080"/>
                                    <w:kern w:val="24"/>
                                    <w:sz w:val="36"/>
                                    <w:szCs w:val="36"/>
                                    <w:rtl/>
                                  </w:rPr>
                                  <w:t>الاستخدام الفعّال للأمثلة والقصص</w:t>
                                </w:r>
                              </w:p>
                            </w:txbxContent>
                          </wps:txbx>
                          <wps:bodyPr wrap="square">
                            <a:spAutoFit/>
                          </wps:bodyPr>
                        </wps:wsp>
                      </wpg:grpSp>
                      <wpg:grpSp>
                        <wpg:cNvPr id="308882312" name="مجموعة 308882312"/>
                        <wpg:cNvGrpSpPr/>
                        <wpg:grpSpPr>
                          <a:xfrm>
                            <a:off x="0" y="174718"/>
                            <a:ext cx="1296670" cy="1050459"/>
                            <a:chOff x="0" y="174718"/>
                            <a:chExt cx="1296670" cy="1050459"/>
                          </a:xfrm>
                        </wpg:grpSpPr>
                        <pic:pic xmlns:pic="http://schemas.openxmlformats.org/drawingml/2006/picture">
                          <pic:nvPicPr>
                            <pic:cNvPr id="691287740" name="صورة 691287740"/>
                            <pic:cNvPicPr>
                              <a:picLocks noChangeAspect="1"/>
                            </pic:cNvPicPr>
                          </pic:nvPicPr>
                          <pic:blipFill>
                            <a:blip r:embed="rId129">
                              <a:extLst>
                                <a:ext uri="{28A0092B-C50C-407E-A947-70E740481C1C}">
                                  <a14:useLocalDpi xmlns:a14="http://schemas.microsoft.com/office/drawing/2010/main" val="0"/>
                                </a:ext>
                              </a:extLst>
                            </a:blip>
                            <a:stretch>
                              <a:fillRect/>
                            </a:stretch>
                          </pic:blipFill>
                          <pic:spPr>
                            <a:xfrm>
                              <a:off x="187168" y="174718"/>
                              <a:ext cx="922334" cy="703364"/>
                            </a:xfrm>
                            <a:prstGeom prst="rect">
                              <a:avLst/>
                            </a:prstGeom>
                          </pic:spPr>
                        </pic:pic>
                        <wps:wsp>
                          <wps:cNvPr id="1950560758" name="مربع نص 17"/>
                          <wps:cNvSpPr txBox="1"/>
                          <wps:spPr>
                            <a:xfrm>
                              <a:off x="0" y="847352"/>
                              <a:ext cx="1296670" cy="377825"/>
                            </a:xfrm>
                            <a:prstGeom prst="rect">
                              <a:avLst/>
                            </a:prstGeom>
                            <a:noFill/>
                          </wps:spPr>
                          <wps:txbx>
                            <w:txbxContent>
                              <w:p w14:paraId="471F8F00" w14:textId="77777777" w:rsidR="005F5077" w:rsidRDefault="005F5077" w:rsidP="005F5077">
                                <w:pPr>
                                  <w:jc w:val="center"/>
                                  <w:rPr>
                                    <w:rFonts w:ascii="Adobe Arabic" w:eastAsia="Calibri" w:hAnsi="Adobe Arabic" w:cs="Adobe Arabic"/>
                                    <w:b/>
                                    <w:bCs/>
                                    <w:color w:val="008080"/>
                                    <w:kern w:val="24"/>
                                    <w:sz w:val="36"/>
                                    <w:szCs w:val="36"/>
                                  </w:rPr>
                                </w:pPr>
                                <w:r>
                                  <w:rPr>
                                    <w:rFonts w:ascii="Adobe Arabic" w:eastAsia="Calibri" w:hAnsi="Adobe Arabic" w:cs="Adobe Arabic"/>
                                    <w:b/>
                                    <w:bCs/>
                                    <w:color w:val="008080"/>
                                    <w:kern w:val="24"/>
                                    <w:sz w:val="36"/>
                                    <w:szCs w:val="36"/>
                                    <w:rtl/>
                                  </w:rPr>
                                  <w:t>التنظيم</w:t>
                                </w:r>
                              </w:p>
                            </w:txbxContent>
                          </wps:txbx>
                          <wps:bodyPr wrap="square">
                            <a:spAutoFit/>
                          </wps:bodyPr>
                        </wps:wsp>
                      </wpg:grpSp>
                      <wpg:grpSp>
                        <wpg:cNvPr id="765048112" name="مجموعة 765048112"/>
                        <wpg:cNvGrpSpPr/>
                        <wpg:grpSpPr>
                          <a:xfrm>
                            <a:off x="1205376" y="124127"/>
                            <a:ext cx="1296695" cy="1101050"/>
                            <a:chOff x="1205376" y="124127"/>
                            <a:chExt cx="1296695" cy="1101050"/>
                          </a:xfrm>
                        </wpg:grpSpPr>
                        <pic:pic xmlns:pic="http://schemas.openxmlformats.org/drawingml/2006/picture">
                          <pic:nvPicPr>
                            <pic:cNvPr id="1232282690" name="صورة 1232282690"/>
                            <pic:cNvPicPr>
                              <a:picLocks noChangeAspect="1"/>
                            </pic:cNvPicPr>
                          </pic:nvPicPr>
                          <pic:blipFill>
                            <a:blip r:embed="rId130">
                              <a:extLst>
                                <a:ext uri="{28A0092B-C50C-407E-A947-70E740481C1C}">
                                  <a14:useLocalDpi xmlns:a14="http://schemas.microsoft.com/office/drawing/2010/main" val="0"/>
                                </a:ext>
                              </a:extLst>
                            </a:blip>
                            <a:stretch>
                              <a:fillRect/>
                            </a:stretch>
                          </pic:blipFill>
                          <pic:spPr>
                            <a:xfrm>
                              <a:off x="1599641" y="124127"/>
                              <a:ext cx="902430" cy="723270"/>
                            </a:xfrm>
                            <a:prstGeom prst="rect">
                              <a:avLst/>
                            </a:prstGeom>
                          </pic:spPr>
                        </pic:pic>
                        <wps:wsp>
                          <wps:cNvPr id="504635292" name="مربع نص 18"/>
                          <wps:cNvSpPr txBox="1"/>
                          <wps:spPr>
                            <a:xfrm>
                              <a:off x="1205376" y="847352"/>
                              <a:ext cx="1296670" cy="377825"/>
                            </a:xfrm>
                            <a:prstGeom prst="rect">
                              <a:avLst/>
                            </a:prstGeom>
                            <a:noFill/>
                          </wps:spPr>
                          <wps:txbx>
                            <w:txbxContent>
                              <w:p w14:paraId="2A5CFD51" w14:textId="77777777" w:rsidR="005F5077" w:rsidRDefault="005F5077" w:rsidP="005F5077">
                                <w:pPr>
                                  <w:jc w:val="center"/>
                                  <w:rPr>
                                    <w:rFonts w:ascii="Adobe Arabic" w:eastAsia="Calibri" w:hAnsi="Adobe Arabic" w:cs="Adobe Arabic"/>
                                    <w:b/>
                                    <w:bCs/>
                                    <w:color w:val="008080"/>
                                    <w:kern w:val="24"/>
                                    <w:sz w:val="36"/>
                                    <w:szCs w:val="36"/>
                                  </w:rPr>
                                </w:pPr>
                                <w:r>
                                  <w:rPr>
                                    <w:rFonts w:ascii="Adobe Arabic" w:eastAsia="Calibri" w:hAnsi="Adobe Arabic" w:cs="Adobe Arabic"/>
                                    <w:b/>
                                    <w:bCs/>
                                    <w:color w:val="008080"/>
                                    <w:kern w:val="24"/>
                                    <w:sz w:val="36"/>
                                    <w:szCs w:val="36"/>
                                    <w:rtl/>
                                  </w:rPr>
                                  <w:t>الإيجاز</w:t>
                                </w:r>
                              </w:p>
                            </w:txbxContent>
                          </wps:txbx>
                          <wps:bodyPr wrap="square">
                            <a:spAutoFit/>
                          </wps:bodyPr>
                        </wps:wsp>
                      </wpg:grpSp>
                      <wpg:grpSp>
                        <wpg:cNvPr id="1846237734" name="مجموعة 1846237734"/>
                        <wpg:cNvGrpSpPr/>
                        <wpg:grpSpPr>
                          <a:xfrm>
                            <a:off x="2044117" y="1296058"/>
                            <a:ext cx="1296670" cy="1195080"/>
                            <a:chOff x="2044117" y="1296058"/>
                            <a:chExt cx="1296670" cy="1195080"/>
                          </a:xfrm>
                        </wpg:grpSpPr>
                        <pic:pic xmlns:pic="http://schemas.openxmlformats.org/drawingml/2006/picture">
                          <pic:nvPicPr>
                            <pic:cNvPr id="89680993" name="صورة 89680993"/>
                            <pic:cNvPicPr>
                              <a:picLocks noChangeAspect="1"/>
                            </pic:cNvPicPr>
                          </pic:nvPicPr>
                          <pic:blipFill>
                            <a:blip r:embed="rId131">
                              <a:extLst>
                                <a:ext uri="{28A0092B-C50C-407E-A947-70E740481C1C}">
                                  <a14:useLocalDpi xmlns:a14="http://schemas.microsoft.com/office/drawing/2010/main" val="0"/>
                                </a:ext>
                              </a:extLst>
                            </a:blip>
                            <a:stretch>
                              <a:fillRect/>
                            </a:stretch>
                          </pic:blipFill>
                          <pic:spPr>
                            <a:xfrm>
                              <a:off x="2244600" y="1296058"/>
                              <a:ext cx="895792" cy="822802"/>
                            </a:xfrm>
                            <a:prstGeom prst="rect">
                              <a:avLst/>
                            </a:prstGeom>
                          </pic:spPr>
                        </pic:pic>
                        <wps:wsp>
                          <wps:cNvPr id="706884393" name="مربع نص 19"/>
                          <wps:cNvSpPr txBox="1"/>
                          <wps:spPr>
                            <a:xfrm>
                              <a:off x="2044117" y="2113313"/>
                              <a:ext cx="1296670" cy="377825"/>
                            </a:xfrm>
                            <a:prstGeom prst="rect">
                              <a:avLst/>
                            </a:prstGeom>
                            <a:noFill/>
                          </wps:spPr>
                          <wps:txbx>
                            <w:txbxContent>
                              <w:p w14:paraId="52DE2EE5" w14:textId="77777777" w:rsidR="005F5077" w:rsidRDefault="005F5077" w:rsidP="005F5077">
                                <w:pPr>
                                  <w:jc w:val="center"/>
                                  <w:rPr>
                                    <w:rFonts w:ascii="Adobe Arabic" w:eastAsia="Calibri" w:hAnsi="Adobe Arabic" w:cs="Adobe Arabic"/>
                                    <w:b/>
                                    <w:bCs/>
                                    <w:color w:val="008080"/>
                                    <w:kern w:val="24"/>
                                    <w:sz w:val="36"/>
                                    <w:szCs w:val="36"/>
                                  </w:rPr>
                                </w:pPr>
                                <w:r>
                                  <w:rPr>
                                    <w:rFonts w:ascii="Adobe Arabic" w:eastAsia="Calibri" w:hAnsi="Adobe Arabic" w:cs="Adobe Arabic"/>
                                    <w:b/>
                                    <w:bCs/>
                                    <w:color w:val="008080"/>
                                    <w:kern w:val="24"/>
                                    <w:sz w:val="36"/>
                                    <w:szCs w:val="36"/>
                                    <w:rtl/>
                                  </w:rPr>
                                  <w:t>التخصيص</w:t>
                                </w:r>
                              </w:p>
                            </w:txbxContent>
                          </wps:txbx>
                          <wps:bodyPr wrap="square">
                            <a:spAutoFit/>
                          </wps:bodyPr>
                        </wps:wsp>
                      </wpg:grpSp>
                    </wpg:wgp>
                  </a:graphicData>
                </a:graphic>
              </wp:inline>
            </w:drawing>
          </mc:Choice>
          <mc:Fallback>
            <w:pict>
              <v:group w14:anchorId="53BD1D21" id="مجموعة 24" o:spid="_x0000_s1509" style="width:305.6pt;height:210.75pt;mso-position-horizontal-relative:char;mso-position-vertical-relative:line" coordsize="38812,267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">
                <v:group id="مجموعة 400196041" o:spid="_x0000_s1510" style="position:absolute;left:25845;width:12967;height:12251" coordorigin="25845" coordsize="12966,12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">
                  <v:shape id="صورة 1052898769" o:spid="_x0000_s1511" type="#_x0000_t75" style="position:absolute;left:28050;width:8560;height:87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">
                    <v:imagedata r:id="rId132" o:title=""/>
                  </v:shape>
                  <v:shape id="مربع نص 14" o:spid="_x0000_s1512" type="#_x0000_t202" style="position:absolute;left:25845;top:8473;width:12967;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" filled="f" stroked="f">
                    <v:textbox style="mso-fit-shape-to-text:t">
                      <w:txbxContent>
                        <w:p w14:paraId="5EE115CA" w14:textId="77777777" w:rsidR="005F5077" w:rsidRDefault="005F5077" w:rsidP="005F5077">
                          <w:pPr>
                            <w:jc w:val="center"/>
                            <w:rPr>
                              <w:rFonts w:ascii="Adobe Arabic" w:eastAsia="Calibri" w:hAnsi="Adobe Arabic" w:cs="Adobe Arabic"/>
                              <w:b/>
                              <w:bCs/>
                              <w:color w:val="008080"/>
                              <w:kern w:val="24"/>
                              <w:sz w:val="36"/>
                              <w:szCs w:val="36"/>
                            </w:rPr>
                          </w:pPr>
                          <w:r>
                            <w:rPr>
                              <w:rFonts w:ascii="Adobe Arabic" w:eastAsia="Calibri" w:hAnsi="Adobe Arabic" w:cs="Adobe Arabic"/>
                              <w:b/>
                              <w:bCs/>
                              <w:color w:val="008080"/>
                              <w:kern w:val="24"/>
                              <w:sz w:val="36"/>
                              <w:szCs w:val="36"/>
                              <w:rtl/>
                            </w:rPr>
                            <w:t>البساطة والوضوح</w:t>
                          </w:r>
                        </w:p>
                      </w:txbxContent>
                    </v:textbox>
                  </v:shape>
                </v:group>
                <v:group id="مجموعة 825062271" o:spid="_x0000_s1513" style="position:absolute;left:7474;top:13797;width:12967;height:12969" coordorigin="7474,13797" coordsize="12966,12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">
                  <v:shape id="صورة 1047382250" o:spid="_x0000_s1514" type="#_x0000_t75" style="position:absolute;left:9346;top:13797;width:9223;height:7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">
                    <v:imagedata r:id="rId133" o:title=""/>
                  </v:shape>
                  <v:shape id="مربع نص 16" o:spid="_x0000_s1515" type="#_x0000_t202" style="position:absolute;left:7474;top:20124;width:12967;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" filled="f" stroked="f">
                    <v:textbox style="mso-fit-shape-to-text:t">
                      <w:txbxContent>
                        <w:p w14:paraId="372995A8" w14:textId="77777777" w:rsidR="005F5077" w:rsidRDefault="005F5077" w:rsidP="005F5077">
                          <w:pPr>
                            <w:jc w:val="center"/>
                            <w:rPr>
                              <w:rFonts w:ascii="Adobe Arabic" w:eastAsia="Calibri" w:hAnsi="Adobe Arabic" w:cs="Adobe Arabic"/>
                              <w:b/>
                              <w:bCs/>
                              <w:color w:val="008080"/>
                              <w:kern w:val="24"/>
                              <w:sz w:val="36"/>
                              <w:szCs w:val="36"/>
                            </w:rPr>
                          </w:pPr>
                          <w:r>
                            <w:rPr>
                              <w:rFonts w:ascii="Adobe Arabic" w:eastAsia="Calibri" w:hAnsi="Adobe Arabic" w:cs="Adobe Arabic"/>
                              <w:b/>
                              <w:bCs/>
                              <w:color w:val="008080"/>
                              <w:kern w:val="24"/>
                              <w:sz w:val="36"/>
                              <w:szCs w:val="36"/>
                              <w:rtl/>
                            </w:rPr>
                            <w:t>الاستخدام الفعّال للأمثلة والقصص</w:t>
                          </w:r>
                        </w:p>
                      </w:txbxContent>
                    </v:textbox>
                  </v:shape>
                </v:group>
                <v:group id="مجموعة 308882312" o:spid="_x0000_s1516" style="position:absolute;top:1747;width:12966;height:10504" coordorigin=",1747" coordsize="12966,10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">
                  <v:shape id="صورة 691287740" o:spid="_x0000_s1517" type="#_x0000_t75" style="position:absolute;left:1871;top:1747;width:9224;height:7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">
                    <v:imagedata r:id="rId134" o:title=""/>
                  </v:shape>
                  <v:shape id="مربع نص 17" o:spid="_x0000_s1518" type="#_x0000_t202" style="position:absolute;top:8473;width:12966;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" filled="f" stroked="f">
                    <v:textbox style="mso-fit-shape-to-text:t">
                      <w:txbxContent>
                        <w:p w14:paraId="471F8F00" w14:textId="77777777" w:rsidR="005F5077" w:rsidRDefault="005F5077" w:rsidP="005F5077">
                          <w:pPr>
                            <w:jc w:val="center"/>
                            <w:rPr>
                              <w:rFonts w:ascii="Adobe Arabic" w:eastAsia="Calibri" w:hAnsi="Adobe Arabic" w:cs="Adobe Arabic"/>
                              <w:b/>
                              <w:bCs/>
                              <w:color w:val="008080"/>
                              <w:kern w:val="24"/>
                              <w:sz w:val="36"/>
                              <w:szCs w:val="36"/>
                            </w:rPr>
                          </w:pPr>
                          <w:r>
                            <w:rPr>
                              <w:rFonts w:ascii="Adobe Arabic" w:eastAsia="Calibri" w:hAnsi="Adobe Arabic" w:cs="Adobe Arabic"/>
                              <w:b/>
                              <w:bCs/>
                              <w:color w:val="008080"/>
                              <w:kern w:val="24"/>
                              <w:sz w:val="36"/>
                              <w:szCs w:val="36"/>
                              <w:rtl/>
                            </w:rPr>
                            <w:t>التنظيم</w:t>
                          </w:r>
                        </w:p>
                      </w:txbxContent>
                    </v:textbox>
                  </v:shape>
                </v:group>
                <v:group id="مجموعة 765048112" o:spid="_x0000_s1519" style="position:absolute;left:12053;top:1241;width:12967;height:11010" coordorigin="12053,1241" coordsize="12966,1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">
                  <v:shape id="صورة 1232282690" o:spid="_x0000_s1520" type="#_x0000_t75" style="position:absolute;left:15996;top:1241;width:9024;height:7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">
                    <v:imagedata r:id="rId135" o:title=""/>
                  </v:shape>
                  <v:shape id="مربع نص 18" o:spid="_x0000_s1521" type="#_x0000_t202" style="position:absolute;left:12053;top:8473;width:12967;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" filled="f" stroked="f">
                    <v:textbox style="mso-fit-shape-to-text:t">
                      <w:txbxContent>
                        <w:p w14:paraId="2A5CFD51" w14:textId="77777777" w:rsidR="005F5077" w:rsidRDefault="005F5077" w:rsidP="005F5077">
                          <w:pPr>
                            <w:jc w:val="center"/>
                            <w:rPr>
                              <w:rFonts w:ascii="Adobe Arabic" w:eastAsia="Calibri" w:hAnsi="Adobe Arabic" w:cs="Adobe Arabic"/>
                              <w:b/>
                              <w:bCs/>
                              <w:color w:val="008080"/>
                              <w:kern w:val="24"/>
                              <w:sz w:val="36"/>
                              <w:szCs w:val="36"/>
                            </w:rPr>
                          </w:pPr>
                          <w:r>
                            <w:rPr>
                              <w:rFonts w:ascii="Adobe Arabic" w:eastAsia="Calibri" w:hAnsi="Adobe Arabic" w:cs="Adobe Arabic"/>
                              <w:b/>
                              <w:bCs/>
                              <w:color w:val="008080"/>
                              <w:kern w:val="24"/>
                              <w:sz w:val="36"/>
                              <w:szCs w:val="36"/>
                              <w:rtl/>
                            </w:rPr>
                            <w:t>الإيجاز</w:t>
                          </w:r>
                        </w:p>
                      </w:txbxContent>
                    </v:textbox>
                  </v:shape>
                </v:group>
                <v:group id="مجموعة 1846237734" o:spid="_x0000_s1522" style="position:absolute;left:20441;top:12960;width:12966;height:11951" coordorigin="20441,12960" coordsize="12966,11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">
                  <v:shape id="صورة 89680993" o:spid="_x0000_s1523" type="#_x0000_t75" style="position:absolute;left:22446;top:12960;width:8957;height:82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">
                    <v:imagedata r:id="rId136" o:title=""/>
                  </v:shape>
                  <v:shape id="مربع نص 19" o:spid="_x0000_s1524" type="#_x0000_t202" style="position:absolute;left:20441;top:21133;width:12966;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" filled="f" stroked="f">
                    <v:textbox style="mso-fit-shape-to-text:t">
                      <w:txbxContent>
                        <w:p w14:paraId="52DE2EE5" w14:textId="77777777" w:rsidR="005F5077" w:rsidRDefault="005F5077" w:rsidP="005F5077">
                          <w:pPr>
                            <w:jc w:val="center"/>
                            <w:rPr>
                              <w:rFonts w:ascii="Adobe Arabic" w:eastAsia="Calibri" w:hAnsi="Adobe Arabic" w:cs="Adobe Arabic"/>
                              <w:b/>
                              <w:bCs/>
                              <w:color w:val="008080"/>
                              <w:kern w:val="24"/>
                              <w:sz w:val="36"/>
                              <w:szCs w:val="36"/>
                            </w:rPr>
                          </w:pPr>
                          <w:r>
                            <w:rPr>
                              <w:rFonts w:ascii="Adobe Arabic" w:eastAsia="Calibri" w:hAnsi="Adobe Arabic" w:cs="Adobe Arabic"/>
                              <w:b/>
                              <w:bCs/>
                              <w:color w:val="008080"/>
                              <w:kern w:val="24"/>
                              <w:sz w:val="36"/>
                              <w:szCs w:val="36"/>
                              <w:rtl/>
                            </w:rPr>
                            <w:t>التخصيص</w:t>
                          </w:r>
                        </w:p>
                      </w:txbxContent>
                    </v:textbox>
                  </v:shape>
                </v:group>
                <w10:anchorlock/>
              </v:group>
            </w:pict>
          </mc:Fallback>
        </mc:AlternateContent>
      </w:r>
    </w:p>
    <w:p w14:paraId="7B24444C" w14:textId="77777777" w:rsidR="00AE5B95" w:rsidRPr="00AE5B95" w:rsidRDefault="00AE5B95" w:rsidP="00AE5B95">
      <w:pPr>
        <w:spacing w:line="259" w:lineRule="auto"/>
        <w:rPr>
          <w:rFonts w:ascii="Sakkal Majalla" w:hAnsi="Sakkal Majalla"/>
          <w:sz w:val="34"/>
          <w:rtl/>
        </w:rPr>
      </w:pPr>
      <w:r w:rsidRPr="00330F9B">
        <w:rPr>
          <w:rFonts w:ascii="Sakkal Majalla" w:hAnsi="Sakkal Majalla"/>
          <w:color w:val="C00000"/>
          <w:sz w:val="34"/>
          <w:rtl/>
        </w:rPr>
        <w:t xml:space="preserve">- البساطة والوضوح: </w:t>
      </w:r>
      <w:r w:rsidRPr="00AE5B95">
        <w:rPr>
          <w:rFonts w:ascii="Sakkal Majalla" w:hAnsi="Sakkal Majalla"/>
          <w:sz w:val="34"/>
          <w:rtl/>
        </w:rPr>
        <w:t>استخدام لغة بسيطة وواضحة، وتجنّب المصطلحات المعقّدة دون شرح.</w:t>
      </w:r>
    </w:p>
    <w:p w14:paraId="395D1617" w14:textId="77777777" w:rsidR="00AE5B95" w:rsidRPr="00AE5B95" w:rsidRDefault="00AE5B95" w:rsidP="00AE5B95">
      <w:pPr>
        <w:spacing w:line="259" w:lineRule="auto"/>
        <w:rPr>
          <w:rFonts w:ascii="Sakkal Majalla" w:hAnsi="Sakkal Majalla"/>
          <w:sz w:val="34"/>
          <w:rtl/>
        </w:rPr>
      </w:pPr>
      <w:r w:rsidRPr="00330F9B">
        <w:rPr>
          <w:rFonts w:ascii="Sakkal Majalla" w:hAnsi="Sakkal Majalla"/>
          <w:color w:val="C00000"/>
          <w:sz w:val="34"/>
          <w:rtl/>
        </w:rPr>
        <w:t xml:space="preserve">- الإيجاز: </w:t>
      </w:r>
      <w:r w:rsidRPr="00AE5B95">
        <w:rPr>
          <w:rFonts w:ascii="Sakkal Majalla" w:hAnsi="Sakkal Majalla"/>
          <w:sz w:val="34"/>
          <w:rtl/>
        </w:rPr>
        <w:t>توصيل الرسالة بأقل عدد ممكن من الكلمات دون الإخلال بالمعنى.</w:t>
      </w:r>
    </w:p>
    <w:p w14:paraId="43253B35" w14:textId="77777777" w:rsidR="00AE5B95" w:rsidRPr="00AE5B95" w:rsidRDefault="00AE5B95" w:rsidP="00AE5B95">
      <w:pPr>
        <w:spacing w:line="259" w:lineRule="auto"/>
        <w:rPr>
          <w:rFonts w:ascii="Sakkal Majalla" w:hAnsi="Sakkal Majalla"/>
          <w:sz w:val="34"/>
          <w:rtl/>
        </w:rPr>
      </w:pPr>
      <w:r w:rsidRPr="00330F9B">
        <w:rPr>
          <w:rFonts w:ascii="Sakkal Majalla" w:hAnsi="Sakkal Majalla"/>
          <w:color w:val="C00000"/>
          <w:sz w:val="34"/>
          <w:rtl/>
        </w:rPr>
        <w:t xml:space="preserve">- التنظيم: </w:t>
      </w:r>
      <w:r w:rsidRPr="00AE5B95">
        <w:rPr>
          <w:rFonts w:ascii="Sakkal Majalla" w:hAnsi="Sakkal Majalla"/>
          <w:sz w:val="34"/>
          <w:rtl/>
        </w:rPr>
        <w:t>ترتيب الأفكار بشكل منطقي ومتسلسل.</w:t>
      </w:r>
    </w:p>
    <w:p w14:paraId="065D4BB4" w14:textId="77777777" w:rsidR="00AE5B95" w:rsidRPr="00AE5B95" w:rsidRDefault="00AE5B95" w:rsidP="00AE5B95">
      <w:pPr>
        <w:spacing w:line="259" w:lineRule="auto"/>
        <w:rPr>
          <w:rFonts w:ascii="Sakkal Majalla" w:hAnsi="Sakkal Majalla"/>
          <w:sz w:val="34"/>
          <w:rtl/>
        </w:rPr>
      </w:pPr>
      <w:r w:rsidRPr="00330F9B">
        <w:rPr>
          <w:rFonts w:ascii="Sakkal Majalla" w:hAnsi="Sakkal Majalla"/>
          <w:color w:val="C00000"/>
          <w:sz w:val="34"/>
          <w:rtl/>
        </w:rPr>
        <w:t xml:space="preserve">- التخصيص: </w:t>
      </w:r>
      <w:r w:rsidRPr="00AE5B95">
        <w:rPr>
          <w:rFonts w:ascii="Sakkal Majalla" w:hAnsi="Sakkal Majalla"/>
          <w:sz w:val="34"/>
          <w:rtl/>
        </w:rPr>
        <w:t>تكييف الرسالة وفقاً لاحتياجات ومستوى الجمهور.</w:t>
      </w:r>
    </w:p>
    <w:p w14:paraId="442DFE00" w14:textId="77777777" w:rsidR="00AE5B95" w:rsidRPr="00AE5B95" w:rsidRDefault="00AE5B95" w:rsidP="00AE5B95">
      <w:pPr>
        <w:spacing w:line="259" w:lineRule="auto"/>
        <w:rPr>
          <w:rFonts w:ascii="Sakkal Majalla" w:hAnsi="Sakkal Majalla"/>
          <w:sz w:val="34"/>
          <w:rtl/>
        </w:rPr>
      </w:pPr>
      <w:r w:rsidRPr="00330F9B">
        <w:rPr>
          <w:rFonts w:ascii="Sakkal Majalla" w:hAnsi="Sakkal Majalla"/>
          <w:color w:val="C00000"/>
          <w:sz w:val="34"/>
          <w:rtl/>
        </w:rPr>
        <w:t xml:space="preserve">- الاستخدام الفعّال للأمثلة والقصص: </w:t>
      </w:r>
      <w:r w:rsidRPr="00AE5B95">
        <w:rPr>
          <w:rFonts w:ascii="Sakkal Majalla" w:hAnsi="Sakkal Majalla"/>
          <w:sz w:val="34"/>
          <w:rtl/>
        </w:rPr>
        <w:t>لتوضيح النقاط المعقّدة وجعلها أكثر قابلية للفهم.</w:t>
      </w:r>
    </w:p>
    <w:p w14:paraId="33761606"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وتشير الإحصائيات إلى أن 57% من الموظفين يعتقدون أن عدم وضوح التوجيهات من أكبر معوقات الإنتاجية في مكان العمل.</w:t>
      </w:r>
    </w:p>
    <w:p w14:paraId="5437BDB8" w14:textId="5EE0702C" w:rsidR="00AE5B95" w:rsidRPr="005F5077" w:rsidRDefault="00AE5B95" w:rsidP="00AE5B95">
      <w:pPr>
        <w:spacing w:line="259" w:lineRule="auto"/>
        <w:rPr>
          <w:rFonts w:ascii="Sakkal Majalla" w:hAnsi="Sakkal Majalla"/>
          <w:b/>
          <w:bCs/>
          <w:color w:val="C00000"/>
          <w:sz w:val="34"/>
          <w:rtl/>
        </w:rPr>
      </w:pPr>
      <w:r w:rsidRPr="005F5077">
        <w:rPr>
          <w:rFonts w:ascii="Sakkal Majalla" w:hAnsi="Sakkal Majalla"/>
          <w:b/>
          <w:bCs/>
          <w:color w:val="C00000"/>
          <w:sz w:val="34"/>
          <w:rtl/>
        </w:rPr>
        <w:t>3. التواصل غير اللفظي</w:t>
      </w:r>
    </w:p>
    <w:p w14:paraId="79761801"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تمثّل لغة الجسد والإشارات غير اللفظية جزءاً كبيراً من عملية التواصل. وفقاً لدراسات علم النفس، فإن 55% من تأثير رسالتنا يأتي من التواصل غير اللفظي، و38% من نبرة الصوت، و7% فقط من الكلمات المستخدمة.</w:t>
      </w:r>
    </w:p>
    <w:p w14:paraId="4EA6C984" w14:textId="6F8D9FD2" w:rsidR="005F5077" w:rsidRDefault="00AE5B95" w:rsidP="005D0C10">
      <w:pPr>
        <w:keepNext/>
        <w:pageBreakBefore/>
        <w:spacing w:line="259" w:lineRule="auto"/>
        <w:rPr>
          <w:rFonts w:ascii="Adobe Arabic" w:hAnsi="Adobe Arabic" w:cs="Adobe Arabic"/>
          <w:b/>
          <w:bCs/>
          <w:color w:val="008080"/>
          <w:sz w:val="36"/>
          <w:szCs w:val="36"/>
          <w:rtl/>
        </w:rPr>
      </w:pPr>
      <w:r w:rsidRPr="005F5077">
        <w:rPr>
          <w:rFonts w:ascii="Adobe Arabic" w:hAnsi="Adobe Arabic" w:cs="Adobe Arabic"/>
          <w:b/>
          <w:bCs/>
          <w:color w:val="008080"/>
          <w:sz w:val="36"/>
          <w:szCs w:val="36"/>
          <w:rtl/>
        </w:rPr>
        <w:lastRenderedPageBreak/>
        <w:t>عناصر التواصل غير اللفظي:</w:t>
      </w:r>
    </w:p>
    <w:p w14:paraId="332D0B55" w14:textId="008F586E" w:rsidR="005F5077" w:rsidRPr="005F5077" w:rsidRDefault="005D0C10" w:rsidP="005D0C10">
      <w:pPr>
        <w:spacing w:line="259" w:lineRule="auto"/>
        <w:jc w:val="center"/>
        <w:rPr>
          <w:rFonts w:ascii="Adobe Arabic" w:hAnsi="Adobe Arabic" w:cs="Adobe Arabic"/>
          <w:b/>
          <w:bCs/>
          <w:color w:val="008080"/>
          <w:sz w:val="36"/>
          <w:szCs w:val="36"/>
          <w:rtl/>
        </w:rPr>
      </w:pPr>
      <w:r w:rsidRPr="005D0C10">
        <w:rPr>
          <w:rFonts w:ascii="Adobe Arabic" w:hAnsi="Adobe Arabic" w:cs="Adobe Arabic"/>
          <w:b/>
          <w:bCs/>
          <w:noProof/>
          <w:color w:val="008080"/>
          <w:sz w:val="36"/>
          <w:szCs w:val="36"/>
        </w:rPr>
        <mc:AlternateContent>
          <mc:Choice Requires="wpg">
            <w:drawing>
              <wp:inline distT="0" distB="0" distL="0" distR="0" wp14:anchorId="164034C7" wp14:editId="7BAE2A96">
                <wp:extent cx="5813011" cy="2433129"/>
                <wp:effectExtent l="0" t="0" r="0" b="0"/>
                <wp:docPr id="49" name="مجموعة 48">
                  <a:extLst xmlns:a="http://schemas.openxmlformats.org/drawingml/2006/main">
                    <a:ext uri="{FF2B5EF4-FFF2-40B4-BE49-F238E27FC236}">
                      <a16:creationId xmlns:a16="http://schemas.microsoft.com/office/drawing/2014/main" id="{9CDA92C5-D581-6197-0607-F97A377ACE4C}"/>
                    </a:ext>
                  </a:extLst>
                </wp:docPr>
                <wp:cNvGraphicFramePr/>
                <a:graphic xmlns:a="http://schemas.openxmlformats.org/drawingml/2006/main">
                  <a:graphicData uri="http://schemas.microsoft.com/office/word/2010/wordprocessingGroup">
                    <wpg:wgp>
                      <wpg:cNvGrpSpPr/>
                      <wpg:grpSpPr>
                        <a:xfrm>
                          <a:off x="0" y="0"/>
                          <a:ext cx="5813011" cy="2433129"/>
                          <a:chOff x="0" y="0"/>
                          <a:chExt cx="5813011" cy="2433129"/>
                        </a:xfrm>
                      </wpg:grpSpPr>
                      <pic:pic xmlns:pic="http://schemas.openxmlformats.org/drawingml/2006/picture">
                        <pic:nvPicPr>
                          <pic:cNvPr id="574758179" name="صورة 574758179">
                            <a:extLst>
                              <a:ext uri="{FF2B5EF4-FFF2-40B4-BE49-F238E27FC236}">
                                <a16:creationId xmlns:a16="http://schemas.microsoft.com/office/drawing/2014/main" id="{8581CFAC-B95E-06CA-7E48-6BB8D7EC8E44}"/>
                              </a:ext>
                            </a:extLst>
                          </pic:cNvPr>
                          <pic:cNvPicPr>
                            <a:picLocks noChangeAspect="1"/>
                          </pic:cNvPicPr>
                        </pic:nvPicPr>
                        <pic:blipFill>
                          <a:blip r:embed="rId137">
                            <a:extLst>
                              <a:ext uri="{28A0092B-C50C-407E-A947-70E740481C1C}">
                                <a14:useLocalDpi xmlns:a14="http://schemas.microsoft.com/office/drawing/2010/main" val="0"/>
                              </a:ext>
                            </a:extLst>
                          </a:blip>
                          <a:stretch>
                            <a:fillRect/>
                          </a:stretch>
                        </pic:blipFill>
                        <pic:spPr>
                          <a:xfrm>
                            <a:off x="0" y="0"/>
                            <a:ext cx="1927872" cy="658982"/>
                          </a:xfrm>
                          <a:prstGeom prst="rect">
                            <a:avLst/>
                          </a:prstGeom>
                        </pic:spPr>
                      </pic:pic>
                      <pic:pic xmlns:pic="http://schemas.openxmlformats.org/drawingml/2006/picture">
                        <pic:nvPicPr>
                          <pic:cNvPr id="2136963921" name="صورة 2136963921">
                            <a:extLst>
                              <a:ext uri="{FF2B5EF4-FFF2-40B4-BE49-F238E27FC236}">
                                <a16:creationId xmlns:a16="http://schemas.microsoft.com/office/drawing/2014/main" id="{E2B3B9D3-1C7B-43D1-C8AF-8C301FA40A70}"/>
                              </a:ext>
                            </a:extLst>
                          </pic:cNvPr>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2252039" y="9881"/>
                            <a:ext cx="1372732" cy="681282"/>
                          </a:xfrm>
                          <a:prstGeom prst="rect">
                            <a:avLst/>
                          </a:prstGeom>
                        </pic:spPr>
                      </pic:pic>
                      <pic:pic xmlns:pic="http://schemas.openxmlformats.org/drawingml/2006/picture">
                        <pic:nvPicPr>
                          <pic:cNvPr id="1124991921" name="صورة 1124991921">
                            <a:extLst>
                              <a:ext uri="{FF2B5EF4-FFF2-40B4-BE49-F238E27FC236}">
                                <a16:creationId xmlns:a16="http://schemas.microsoft.com/office/drawing/2014/main" id="{23A04A07-9A35-B826-2711-98D51AE7DB38}"/>
                              </a:ext>
                            </a:extLst>
                          </pic:cNvPr>
                          <pic:cNvPicPr>
                            <a:picLocks noChangeAspect="1"/>
                          </pic:cNvPicPr>
                        </pic:nvPicPr>
                        <pic:blipFill>
                          <a:blip r:embed="rId139">
                            <a:extLst>
                              <a:ext uri="{28A0092B-C50C-407E-A947-70E740481C1C}">
                                <a14:useLocalDpi xmlns:a14="http://schemas.microsoft.com/office/drawing/2010/main" val="0"/>
                              </a:ext>
                            </a:extLst>
                          </a:blip>
                          <a:stretch>
                            <a:fillRect/>
                          </a:stretch>
                        </pic:blipFill>
                        <pic:spPr>
                          <a:xfrm>
                            <a:off x="4435848" y="1157038"/>
                            <a:ext cx="1070044" cy="883408"/>
                          </a:xfrm>
                          <a:prstGeom prst="rect">
                            <a:avLst/>
                          </a:prstGeom>
                        </pic:spPr>
                      </pic:pic>
                      <pic:pic xmlns:pic="http://schemas.openxmlformats.org/drawingml/2006/picture">
                        <pic:nvPicPr>
                          <pic:cNvPr id="953830161" name="صورة 953830161">
                            <a:extLst>
                              <a:ext uri="{FF2B5EF4-FFF2-40B4-BE49-F238E27FC236}">
                                <a16:creationId xmlns:a16="http://schemas.microsoft.com/office/drawing/2014/main" id="{573CECE7-3C92-4B94-84AA-83CA4937626E}"/>
                              </a:ext>
                            </a:extLst>
                          </pic:cNvPr>
                          <pic:cNvPicPr>
                            <a:picLocks noChangeAspect="1"/>
                          </pic:cNvPicPr>
                        </pic:nvPicPr>
                        <pic:blipFill>
                          <a:blip r:embed="rId140">
                            <a:extLst>
                              <a:ext uri="{28A0092B-C50C-407E-A947-70E740481C1C}">
                                <a14:useLocalDpi xmlns:a14="http://schemas.microsoft.com/office/drawing/2010/main" val="0"/>
                              </a:ext>
                            </a:extLst>
                          </a:blip>
                          <a:stretch>
                            <a:fillRect/>
                          </a:stretch>
                        </pic:blipFill>
                        <pic:spPr>
                          <a:xfrm>
                            <a:off x="2523018" y="1272453"/>
                            <a:ext cx="1419072" cy="652578"/>
                          </a:xfrm>
                          <a:prstGeom prst="rect">
                            <a:avLst/>
                          </a:prstGeom>
                        </pic:spPr>
                      </pic:pic>
                      <pic:pic xmlns:pic="http://schemas.openxmlformats.org/drawingml/2006/picture">
                        <pic:nvPicPr>
                          <pic:cNvPr id="120606828" name="صورة 120606828">
                            <a:extLst>
                              <a:ext uri="{FF2B5EF4-FFF2-40B4-BE49-F238E27FC236}">
                                <a16:creationId xmlns:a16="http://schemas.microsoft.com/office/drawing/2014/main" id="{C0149647-7D63-E49F-27A3-11556770ED9B}"/>
                              </a:ext>
                            </a:extLst>
                          </pic:cNvPr>
                          <pic:cNvPicPr>
                            <a:picLocks noChangeAspect="1"/>
                          </pic:cNvPicPr>
                        </pic:nvPicPr>
                        <pic:blipFill>
                          <a:blip r:embed="rId141">
                            <a:extLst>
                              <a:ext uri="{28A0092B-C50C-407E-A947-70E740481C1C}">
                                <a14:useLocalDpi xmlns:a14="http://schemas.microsoft.com/office/drawing/2010/main" val="0"/>
                              </a:ext>
                            </a:extLst>
                          </a:blip>
                          <a:stretch>
                            <a:fillRect/>
                          </a:stretch>
                        </pic:blipFill>
                        <pic:spPr>
                          <a:xfrm>
                            <a:off x="381848" y="1272453"/>
                            <a:ext cx="1796060" cy="715064"/>
                          </a:xfrm>
                          <a:prstGeom prst="rect">
                            <a:avLst/>
                          </a:prstGeom>
                        </pic:spPr>
                      </pic:pic>
                      <wpg:grpSp>
                        <wpg:cNvPr id="1018575528" name="مجموعة 1018575528">
                          <a:extLst>
                            <a:ext uri="{FF2B5EF4-FFF2-40B4-BE49-F238E27FC236}">
                              <a16:creationId xmlns:a16="http://schemas.microsoft.com/office/drawing/2014/main" id="{F88F4603-E351-38AC-6C53-404EE8D802DB}"/>
                            </a:ext>
                          </a:extLst>
                        </wpg:cNvPr>
                        <wpg:cNvGrpSpPr/>
                        <wpg:grpSpPr>
                          <a:xfrm>
                            <a:off x="3871119" y="42062"/>
                            <a:ext cx="1941892" cy="1058968"/>
                            <a:chOff x="3871119" y="42062"/>
                            <a:chExt cx="1941892" cy="1058968"/>
                          </a:xfrm>
                        </wpg:grpSpPr>
                        <pic:pic xmlns:pic="http://schemas.openxmlformats.org/drawingml/2006/picture">
                          <pic:nvPicPr>
                            <pic:cNvPr id="1324739204" name="صورة 1324739204">
                              <a:extLst>
                                <a:ext uri="{FF2B5EF4-FFF2-40B4-BE49-F238E27FC236}">
                                  <a16:creationId xmlns:a16="http://schemas.microsoft.com/office/drawing/2014/main" id="{DA8FA8B8-E559-8285-478A-8CFA2D276B9D}"/>
                                </a:ext>
                              </a:extLst>
                            </pic:cNvPr>
                            <pic:cNvPicPr>
                              <a:picLocks noChangeAspect="1"/>
                            </pic:cNvPicPr>
                          </pic:nvPicPr>
                          <pic:blipFill>
                            <a:blip r:embed="rId142">
                              <a:extLst>
                                <a:ext uri="{28A0092B-C50C-407E-A947-70E740481C1C}">
                                  <a14:useLocalDpi xmlns:a14="http://schemas.microsoft.com/office/drawing/2010/main" val="0"/>
                                </a:ext>
                              </a:extLst>
                            </a:blip>
                            <a:stretch>
                              <a:fillRect/>
                            </a:stretch>
                          </pic:blipFill>
                          <pic:spPr>
                            <a:xfrm>
                              <a:off x="3871119" y="42062"/>
                              <a:ext cx="1941892" cy="616920"/>
                            </a:xfrm>
                            <a:prstGeom prst="rect">
                              <a:avLst/>
                            </a:prstGeom>
                          </pic:spPr>
                        </pic:pic>
                        <wps:wsp>
                          <wps:cNvPr id="1982762527" name="مربع نص 38">
                            <a:extLst>
                              <a:ext uri="{FF2B5EF4-FFF2-40B4-BE49-F238E27FC236}">
                                <a16:creationId xmlns:a16="http://schemas.microsoft.com/office/drawing/2014/main" id="{5765B413-E847-5D59-5345-23801E885B6E}"/>
                              </a:ext>
                            </a:extLst>
                          </wps:cNvPr>
                          <wps:cNvSpPr txBox="1"/>
                          <wps:spPr>
                            <a:xfrm>
                              <a:off x="4272943" y="723205"/>
                              <a:ext cx="1137920" cy="377825"/>
                            </a:xfrm>
                            <a:prstGeom prst="rect">
                              <a:avLst/>
                            </a:prstGeom>
                            <a:noFill/>
                          </wps:spPr>
                          <wps:txbx>
                            <w:txbxContent>
                              <w:p w14:paraId="28F7C2FC" w14:textId="77777777" w:rsidR="005D0C10" w:rsidRDefault="005D0C10" w:rsidP="005D0C10">
                                <w:pP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التواصل البصري</w:t>
                                </w:r>
                              </w:p>
                            </w:txbxContent>
                          </wps:txbx>
                          <wps:bodyPr wrap="square">
                            <a:spAutoFit/>
                          </wps:bodyPr>
                        </wps:wsp>
                      </wpg:grpSp>
                      <wps:wsp>
                        <wps:cNvPr id="1207273602" name="مربع نص 40">
                          <a:extLst>
                            <a:ext uri="{FF2B5EF4-FFF2-40B4-BE49-F238E27FC236}">
                              <a16:creationId xmlns:a16="http://schemas.microsoft.com/office/drawing/2014/main" id="{D5EC0896-9E1D-BB07-81B9-F32758FA9F89}"/>
                            </a:ext>
                          </a:extLst>
                        </wps:cNvPr>
                        <wps:cNvSpPr txBox="1"/>
                        <wps:spPr>
                          <a:xfrm>
                            <a:off x="2281659" y="723205"/>
                            <a:ext cx="1137920" cy="377825"/>
                          </a:xfrm>
                          <a:prstGeom prst="rect">
                            <a:avLst/>
                          </a:prstGeom>
                          <a:noFill/>
                        </wps:spPr>
                        <wps:txbx>
                          <w:txbxContent>
                            <w:p w14:paraId="51E74A23" w14:textId="77777777" w:rsidR="005D0C10" w:rsidRDefault="005D0C10" w:rsidP="005D0C10">
                              <w:pP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وضعية الجسم</w:t>
                              </w:r>
                            </w:p>
                          </w:txbxContent>
                        </wps:txbx>
                        <wps:bodyPr wrap="square">
                          <a:spAutoFit/>
                        </wps:bodyPr>
                      </wps:wsp>
                      <wps:wsp>
                        <wps:cNvPr id="348441753" name="مربع نص 41">
                          <a:extLst>
                            <a:ext uri="{FF2B5EF4-FFF2-40B4-BE49-F238E27FC236}">
                              <a16:creationId xmlns:a16="http://schemas.microsoft.com/office/drawing/2014/main" id="{9793D840-F8BA-52C7-8691-C6242E8805CC}"/>
                            </a:ext>
                          </a:extLst>
                        </wps:cNvPr>
                        <wps:cNvSpPr txBox="1"/>
                        <wps:spPr>
                          <a:xfrm>
                            <a:off x="320876" y="723205"/>
                            <a:ext cx="1137920" cy="377825"/>
                          </a:xfrm>
                          <a:prstGeom prst="rect">
                            <a:avLst/>
                          </a:prstGeom>
                          <a:noFill/>
                        </wps:spPr>
                        <wps:txbx>
                          <w:txbxContent>
                            <w:p w14:paraId="67C1DCC5" w14:textId="77777777" w:rsidR="005D0C10" w:rsidRDefault="005D0C10" w:rsidP="005D0C10">
                              <w:pP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تعبيرات الوجه</w:t>
                              </w:r>
                            </w:p>
                          </w:txbxContent>
                        </wps:txbx>
                        <wps:bodyPr wrap="square">
                          <a:spAutoFit/>
                        </wps:bodyPr>
                      </wps:wsp>
                      <wps:wsp>
                        <wps:cNvPr id="1916769730" name="مربع نص 42">
                          <a:extLst>
                            <a:ext uri="{FF2B5EF4-FFF2-40B4-BE49-F238E27FC236}">
                              <a16:creationId xmlns:a16="http://schemas.microsoft.com/office/drawing/2014/main" id="{97716F52-64EC-058A-4A60-E36597DED8F9}"/>
                            </a:ext>
                          </a:extLst>
                        </wps:cNvPr>
                        <wps:cNvSpPr txBox="1"/>
                        <wps:spPr>
                          <a:xfrm>
                            <a:off x="4401743" y="2055169"/>
                            <a:ext cx="1137920" cy="377825"/>
                          </a:xfrm>
                          <a:prstGeom prst="rect">
                            <a:avLst/>
                          </a:prstGeom>
                          <a:noFill/>
                        </wps:spPr>
                        <wps:txbx>
                          <w:txbxContent>
                            <w:p w14:paraId="03BD2716" w14:textId="77777777" w:rsidR="005D0C10" w:rsidRDefault="005D0C10" w:rsidP="005D0C1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الإيماءات</w:t>
                              </w:r>
                            </w:p>
                          </w:txbxContent>
                        </wps:txbx>
                        <wps:bodyPr wrap="square">
                          <a:spAutoFit/>
                        </wps:bodyPr>
                      </wps:wsp>
                      <wps:wsp>
                        <wps:cNvPr id="104045828" name="مربع نص 45">
                          <a:extLst>
                            <a:ext uri="{FF2B5EF4-FFF2-40B4-BE49-F238E27FC236}">
                              <a16:creationId xmlns:a16="http://schemas.microsoft.com/office/drawing/2014/main" id="{7CFF2C06-4F91-1C45-BFAC-2B43779261F1}"/>
                            </a:ext>
                          </a:extLst>
                        </wps:cNvPr>
                        <wps:cNvSpPr txBox="1"/>
                        <wps:spPr>
                          <a:xfrm>
                            <a:off x="2522922" y="2055304"/>
                            <a:ext cx="1419225" cy="377825"/>
                          </a:xfrm>
                          <a:prstGeom prst="rect">
                            <a:avLst/>
                          </a:prstGeom>
                          <a:noFill/>
                        </wps:spPr>
                        <wps:txbx>
                          <w:txbxContent>
                            <w:p w14:paraId="001C77FE" w14:textId="77777777" w:rsidR="005D0C10" w:rsidRDefault="005D0C10" w:rsidP="005D0C1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نبرة الصوت وسرعته</w:t>
                              </w:r>
                            </w:p>
                          </w:txbxContent>
                        </wps:txbx>
                        <wps:bodyPr wrap="square">
                          <a:spAutoFit/>
                        </wps:bodyPr>
                      </wps:wsp>
                      <wps:wsp>
                        <wps:cNvPr id="2047782297" name="مربع نص 46">
                          <a:extLst>
                            <a:ext uri="{FF2B5EF4-FFF2-40B4-BE49-F238E27FC236}">
                              <a16:creationId xmlns:a16="http://schemas.microsoft.com/office/drawing/2014/main" id="{BDBB2B6F-4B04-7F2C-ED98-B899990A81B0}"/>
                            </a:ext>
                          </a:extLst>
                        </wps:cNvPr>
                        <wps:cNvSpPr txBox="1"/>
                        <wps:spPr>
                          <a:xfrm>
                            <a:off x="636224" y="2055190"/>
                            <a:ext cx="1419225" cy="377825"/>
                          </a:xfrm>
                          <a:prstGeom prst="rect">
                            <a:avLst/>
                          </a:prstGeom>
                          <a:noFill/>
                        </wps:spPr>
                        <wps:txbx>
                          <w:txbxContent>
                            <w:p w14:paraId="66C13471" w14:textId="77777777" w:rsidR="005D0C10" w:rsidRDefault="005D0C10" w:rsidP="005D0C1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المسافة الشخصية</w:t>
                              </w:r>
                            </w:p>
                          </w:txbxContent>
                        </wps:txbx>
                        <wps:bodyPr wrap="square">
                          <a:spAutoFit/>
                        </wps:bodyPr>
                      </wps:wsp>
                    </wpg:wgp>
                  </a:graphicData>
                </a:graphic>
              </wp:inline>
            </w:drawing>
          </mc:Choice>
          <mc:Fallback>
            <w:pict>
              <v:group w14:anchorId="164034C7" id="مجموعة 48" o:spid="_x0000_s1525" style="width:457.7pt;height:191.6pt;mso-position-horizontal-relative:char;mso-position-vertical-relative:line" coordsize="58130,243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">
                <v:shape id="صورة 574758179" o:spid="_x0000_s1526" type="#_x0000_t75" style="position:absolute;width:19278;height:6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">
                  <v:imagedata r:id="rId143" o:title=""/>
                </v:shape>
                <v:shape id="صورة 2136963921" o:spid="_x0000_s1527" type="#_x0000_t75" style="position:absolute;left:22520;top:98;width:13727;height:6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">
                  <v:imagedata r:id="rId144" o:title=""/>
                </v:shape>
                <v:shape id="صورة 1124991921" o:spid="_x0000_s1528" type="#_x0000_t75" style="position:absolute;left:44358;top:11570;width:10700;height:8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">
                  <v:imagedata r:id="rId145" o:title=""/>
                </v:shape>
                <v:shape id="صورة 953830161" o:spid="_x0000_s1529" type="#_x0000_t75" style="position:absolute;left:25230;top:12724;width:14190;height:6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">
                  <v:imagedata r:id="rId146" o:title=""/>
                </v:shape>
                <v:shape id="صورة 120606828" o:spid="_x0000_s1530" type="#_x0000_t75" style="position:absolute;left:3818;top:12724;width:17961;height:7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">
                  <v:imagedata r:id="rId147" o:title=""/>
                </v:shape>
                <v:group id="مجموعة 1018575528" o:spid="_x0000_s1531" style="position:absolute;left:38711;top:420;width:19419;height:10590" coordorigin="38711,420" coordsize="19418,10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">
                  <v:shape id="صورة 1324739204" o:spid="_x0000_s1532" type="#_x0000_t75" style="position:absolute;left:38711;top:420;width:19419;height:6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">
                    <v:imagedata r:id="rId148" o:title=""/>
                  </v:shape>
                  <v:shape id="مربع نص 38" o:spid="_x0000_s1533" type="#_x0000_t202" style="position:absolute;left:42729;top:7232;width:1137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" filled="f" stroked="f">
                    <v:textbox style="mso-fit-shape-to-text:t">
                      <w:txbxContent>
                        <w:p w14:paraId="28F7C2FC" w14:textId="77777777" w:rsidR="005D0C10" w:rsidRDefault="005D0C10" w:rsidP="005D0C10">
                          <w:pP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التواصل البصري</w:t>
                          </w:r>
                        </w:p>
                      </w:txbxContent>
                    </v:textbox>
                  </v:shape>
                </v:group>
                <v:shape id="مربع نص 40" o:spid="_x0000_s1534" type="#_x0000_t202" style="position:absolute;left:22816;top:7232;width:1137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" filled="f" stroked="f">
                  <v:textbox style="mso-fit-shape-to-text:t">
                    <w:txbxContent>
                      <w:p w14:paraId="51E74A23" w14:textId="77777777" w:rsidR="005D0C10" w:rsidRDefault="005D0C10" w:rsidP="005D0C10">
                        <w:pP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وضعية الجسم</w:t>
                        </w:r>
                      </w:p>
                    </w:txbxContent>
                  </v:textbox>
                </v:shape>
                <v:shape id="مربع نص 41" o:spid="_x0000_s1535" type="#_x0000_t202" style="position:absolute;left:3208;top:7232;width:1137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" filled="f" stroked="f">
                  <v:textbox style="mso-fit-shape-to-text:t">
                    <w:txbxContent>
                      <w:p w14:paraId="67C1DCC5" w14:textId="77777777" w:rsidR="005D0C10" w:rsidRDefault="005D0C10" w:rsidP="005D0C10">
                        <w:pP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تعبيرات الوجه</w:t>
                        </w:r>
                      </w:p>
                    </w:txbxContent>
                  </v:textbox>
                </v:shape>
                <v:shape id="مربع نص 42" o:spid="_x0000_s1536" type="#_x0000_t202" style="position:absolute;left:44017;top:20551;width:1137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" filled="f" stroked="f">
                  <v:textbox style="mso-fit-shape-to-text:t">
                    <w:txbxContent>
                      <w:p w14:paraId="03BD2716" w14:textId="77777777" w:rsidR="005D0C10" w:rsidRDefault="005D0C10" w:rsidP="005D0C1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الإيماءات</w:t>
                        </w:r>
                      </w:p>
                    </w:txbxContent>
                  </v:textbox>
                </v:shape>
                <v:shape id="مربع نص 45" o:spid="_x0000_s1537" type="#_x0000_t202" style="position:absolute;left:25229;top:20553;width:14192;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" filled="f" stroked="f">
                  <v:textbox style="mso-fit-shape-to-text:t">
                    <w:txbxContent>
                      <w:p w14:paraId="001C77FE" w14:textId="77777777" w:rsidR="005D0C10" w:rsidRDefault="005D0C10" w:rsidP="005D0C1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نبرة الصوت وسرعته</w:t>
                        </w:r>
                      </w:p>
                    </w:txbxContent>
                  </v:textbox>
                </v:shape>
                <v:shape id="مربع نص 46" o:spid="_x0000_s1538" type="#_x0000_t202" style="position:absolute;left:6362;top:20551;width:14192;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" filled="f" stroked="f">
                  <v:textbox style="mso-fit-shape-to-text:t">
                    <w:txbxContent>
                      <w:p w14:paraId="66C13471" w14:textId="77777777" w:rsidR="005D0C10" w:rsidRDefault="005D0C10" w:rsidP="005D0C1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المسافة الشخصية</w:t>
                        </w:r>
                      </w:p>
                    </w:txbxContent>
                  </v:textbox>
                </v:shape>
                <w10:anchorlock/>
              </v:group>
            </w:pict>
          </mc:Fallback>
        </mc:AlternateContent>
      </w:r>
    </w:p>
    <w:p w14:paraId="54A598F6" w14:textId="77777777" w:rsidR="00AE5B95" w:rsidRPr="00AE5B95" w:rsidRDefault="00AE5B95" w:rsidP="00AE5B95">
      <w:pPr>
        <w:spacing w:line="259" w:lineRule="auto"/>
        <w:rPr>
          <w:rFonts w:ascii="Sakkal Majalla" w:hAnsi="Sakkal Majalla"/>
          <w:sz w:val="34"/>
          <w:rtl/>
        </w:rPr>
      </w:pPr>
      <w:r w:rsidRPr="005F5077">
        <w:rPr>
          <w:rFonts w:ascii="Sakkal Majalla" w:hAnsi="Sakkal Majalla"/>
          <w:color w:val="C00000"/>
          <w:sz w:val="34"/>
          <w:rtl/>
        </w:rPr>
        <w:t xml:space="preserve">- التواصل البصري: </w:t>
      </w:r>
      <w:r w:rsidRPr="00AE5B95">
        <w:rPr>
          <w:rFonts w:ascii="Sakkal Majalla" w:hAnsi="Sakkal Majalla"/>
          <w:sz w:val="34"/>
          <w:rtl/>
        </w:rPr>
        <w:t>يعكس الثقة والصدق والاهتمام.</w:t>
      </w:r>
    </w:p>
    <w:p w14:paraId="6FE9F62C" w14:textId="77777777" w:rsidR="00AE5B95" w:rsidRPr="00AE5B95" w:rsidRDefault="00AE5B95" w:rsidP="00AE5B95">
      <w:pPr>
        <w:spacing w:line="259" w:lineRule="auto"/>
        <w:rPr>
          <w:rFonts w:ascii="Sakkal Majalla" w:hAnsi="Sakkal Majalla"/>
          <w:sz w:val="34"/>
          <w:rtl/>
        </w:rPr>
      </w:pPr>
      <w:r w:rsidRPr="005F5077">
        <w:rPr>
          <w:rFonts w:ascii="Sakkal Majalla" w:hAnsi="Sakkal Majalla"/>
          <w:color w:val="C00000"/>
          <w:sz w:val="34"/>
          <w:rtl/>
        </w:rPr>
        <w:t xml:space="preserve">- تعبيرات الوجه: </w:t>
      </w:r>
      <w:r w:rsidRPr="00AE5B95">
        <w:rPr>
          <w:rFonts w:ascii="Sakkal Majalla" w:hAnsi="Sakkal Majalla"/>
          <w:sz w:val="34"/>
          <w:rtl/>
        </w:rPr>
        <w:t>تنقل المشاعر والانطباعات.</w:t>
      </w:r>
    </w:p>
    <w:p w14:paraId="7D95E9E5" w14:textId="77777777" w:rsidR="00AE5B95" w:rsidRPr="00AE5B95" w:rsidRDefault="00AE5B95" w:rsidP="00AE5B95">
      <w:pPr>
        <w:spacing w:line="259" w:lineRule="auto"/>
        <w:rPr>
          <w:rFonts w:ascii="Sakkal Majalla" w:hAnsi="Sakkal Majalla"/>
          <w:sz w:val="34"/>
          <w:rtl/>
        </w:rPr>
      </w:pPr>
      <w:r w:rsidRPr="005F5077">
        <w:rPr>
          <w:rFonts w:ascii="Sakkal Majalla" w:hAnsi="Sakkal Majalla"/>
          <w:color w:val="C00000"/>
          <w:sz w:val="34"/>
          <w:rtl/>
        </w:rPr>
        <w:t xml:space="preserve">- وضعية الجسم: </w:t>
      </w:r>
      <w:r w:rsidRPr="00AE5B95">
        <w:rPr>
          <w:rFonts w:ascii="Sakkal Majalla" w:hAnsi="Sakkal Majalla"/>
          <w:sz w:val="34"/>
          <w:rtl/>
        </w:rPr>
        <w:t>تعبّر عن الثقة والانفتاح أو الانغلاق والدفاعية.</w:t>
      </w:r>
    </w:p>
    <w:p w14:paraId="7B3AF664" w14:textId="77777777" w:rsidR="00AE5B95" w:rsidRPr="00AE5B95" w:rsidRDefault="00AE5B95" w:rsidP="00AE5B95">
      <w:pPr>
        <w:spacing w:line="259" w:lineRule="auto"/>
        <w:rPr>
          <w:rFonts w:ascii="Sakkal Majalla" w:hAnsi="Sakkal Majalla"/>
          <w:sz w:val="34"/>
          <w:rtl/>
        </w:rPr>
      </w:pPr>
      <w:r w:rsidRPr="005F5077">
        <w:rPr>
          <w:rFonts w:ascii="Sakkal Majalla" w:hAnsi="Sakkal Majalla"/>
          <w:color w:val="C00000"/>
          <w:sz w:val="34"/>
          <w:rtl/>
        </w:rPr>
        <w:t xml:space="preserve">- الإيماءات: </w:t>
      </w:r>
      <w:r w:rsidRPr="00AE5B95">
        <w:rPr>
          <w:rFonts w:ascii="Sakkal Majalla" w:hAnsi="Sakkal Majalla"/>
          <w:sz w:val="34"/>
          <w:rtl/>
        </w:rPr>
        <w:t>تؤكد وتعزّز الرسالة اللفظية.</w:t>
      </w:r>
    </w:p>
    <w:p w14:paraId="200B5271" w14:textId="77777777" w:rsidR="00AE5B95" w:rsidRPr="00AE5B95" w:rsidRDefault="00AE5B95" w:rsidP="00AE5B95">
      <w:pPr>
        <w:spacing w:line="259" w:lineRule="auto"/>
        <w:rPr>
          <w:rFonts w:ascii="Sakkal Majalla" w:hAnsi="Sakkal Majalla"/>
          <w:sz w:val="34"/>
          <w:rtl/>
        </w:rPr>
      </w:pPr>
      <w:r w:rsidRPr="005F5077">
        <w:rPr>
          <w:rFonts w:ascii="Sakkal Majalla" w:hAnsi="Sakkal Majalla"/>
          <w:color w:val="C00000"/>
          <w:sz w:val="34"/>
          <w:rtl/>
        </w:rPr>
        <w:t xml:space="preserve">- نبرة الصوت وسرعته: </w:t>
      </w:r>
      <w:r w:rsidRPr="00AE5B95">
        <w:rPr>
          <w:rFonts w:ascii="Sakkal Majalla" w:hAnsi="Sakkal Majalla"/>
          <w:sz w:val="34"/>
          <w:rtl/>
        </w:rPr>
        <w:t>تؤثر في كيفية تفسير الكلمات.</w:t>
      </w:r>
    </w:p>
    <w:p w14:paraId="6D66731E" w14:textId="77777777" w:rsidR="00AE5B95" w:rsidRPr="00AE5B95" w:rsidRDefault="00AE5B95" w:rsidP="00AE5B95">
      <w:pPr>
        <w:spacing w:line="259" w:lineRule="auto"/>
        <w:rPr>
          <w:rFonts w:ascii="Sakkal Majalla" w:hAnsi="Sakkal Majalla"/>
          <w:sz w:val="34"/>
          <w:rtl/>
        </w:rPr>
      </w:pPr>
      <w:r w:rsidRPr="005F5077">
        <w:rPr>
          <w:rFonts w:ascii="Sakkal Majalla" w:hAnsi="Sakkal Majalla"/>
          <w:color w:val="C00000"/>
          <w:sz w:val="34"/>
          <w:rtl/>
        </w:rPr>
        <w:t xml:space="preserve">- المسافة الشخصية: </w:t>
      </w:r>
      <w:r w:rsidRPr="00AE5B95">
        <w:rPr>
          <w:rFonts w:ascii="Sakkal Majalla" w:hAnsi="Sakkal Majalla"/>
          <w:sz w:val="34"/>
          <w:rtl/>
        </w:rPr>
        <w:t>تعكس العلاقة ومستوى الرسمية.</w:t>
      </w:r>
    </w:p>
    <w:p w14:paraId="0E5B3D56" w14:textId="2F5EE7CD" w:rsidR="00AE5B95" w:rsidRPr="00AE5B95" w:rsidRDefault="005D0C10" w:rsidP="00AE5B95">
      <w:pPr>
        <w:spacing w:line="259" w:lineRule="auto"/>
        <w:rPr>
          <w:rFonts w:ascii="Sakkal Majalla" w:hAnsi="Sakkal Majalla"/>
          <w:sz w:val="34"/>
          <w:rtl/>
        </w:rPr>
      </w:pPr>
      <w:r w:rsidRPr="00E42DAD">
        <w:rPr>
          <w:rFonts w:ascii="Adobe Arabic" w:hAnsi="Adobe Arabic" w:cs="Adobe Arabic"/>
          <w:noProof/>
          <w:sz w:val="36"/>
          <w:szCs w:val="36"/>
        </w:rPr>
        <mc:AlternateContent>
          <mc:Choice Requires="wpg">
            <w:drawing>
              <wp:anchor distT="0" distB="0" distL="114300" distR="114300" simplePos="0" relativeHeight="252837888" behindDoc="0" locked="0" layoutInCell="1" allowOverlap="1" wp14:anchorId="66EF7571" wp14:editId="42B297DF">
                <wp:simplePos x="0" y="0"/>
                <wp:positionH relativeFrom="column">
                  <wp:posOffset>5368290</wp:posOffset>
                </wp:positionH>
                <wp:positionV relativeFrom="paragraph">
                  <wp:posOffset>2540</wp:posOffset>
                </wp:positionV>
                <wp:extent cx="361315" cy="324485"/>
                <wp:effectExtent l="0" t="0" r="635" b="0"/>
                <wp:wrapSquare wrapText="bothSides"/>
                <wp:docPr id="1415140999"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287782953" name="Picture 388507661" descr="Reference "/>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696688275"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4A0FD7A" id="Group 20" o:spid="_x0000_s1026" style="position:absolute;margin-left:422.7pt;margin-top:.2pt;width:28.45pt;height:25.55pt;z-index:252837888"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">
                  <v:imagedata r:id="rId126"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" fillcolor="#168489" strokecolor="#168489" strokeweight="1pt">
                  <v:stroke joinstyle="miter"/>
                </v:roundrect>
                <w10:wrap type="square"/>
              </v:group>
            </w:pict>
          </mc:Fallback>
        </mc:AlternateContent>
      </w:r>
      <w:r w:rsidR="00AE5B95" w:rsidRPr="005D0C10">
        <w:rPr>
          <w:rFonts w:ascii="Sakkal Majalla" w:hAnsi="Sakkal Majalla"/>
          <w:b/>
          <w:bCs/>
          <w:color w:val="008080"/>
          <w:sz w:val="34"/>
          <w:rtl/>
        </w:rPr>
        <w:t>مثال:</w:t>
      </w:r>
      <w:r w:rsidR="00AE5B95" w:rsidRPr="005D0C10">
        <w:rPr>
          <w:rFonts w:ascii="Sakkal Majalla" w:hAnsi="Sakkal Majalla"/>
          <w:color w:val="008080"/>
          <w:sz w:val="34"/>
          <w:rtl/>
        </w:rPr>
        <w:t xml:space="preserve"> </w:t>
      </w:r>
      <w:r w:rsidR="00AE5B95" w:rsidRPr="00AE5B95">
        <w:rPr>
          <w:rFonts w:ascii="Sakkal Majalla" w:hAnsi="Sakkal Majalla"/>
          <w:sz w:val="34"/>
          <w:rtl/>
        </w:rPr>
        <w:t>قائدة تتحدّث عن رؤية مستقبلية للمؤسسة بحماس وثقة، مع الحفاظ على تواصل بصري جيد، واستخدام إيماءات مفتوحة، ووقفة منتصبة، ونبرة صوت متنوعة ومعبّرة، مما يزيد من تأثير رسالتها ومصداقيتها.</w:t>
      </w:r>
    </w:p>
    <w:p w14:paraId="5D4CD466" w14:textId="77777777" w:rsidR="00AE5B95" w:rsidRPr="005D0C10" w:rsidRDefault="00AE5B95" w:rsidP="00AE5B95">
      <w:pPr>
        <w:spacing w:line="259" w:lineRule="auto"/>
        <w:rPr>
          <w:rFonts w:ascii="Sakkal Majalla" w:hAnsi="Sakkal Majalla"/>
          <w:b/>
          <w:bCs/>
          <w:color w:val="C00000"/>
          <w:sz w:val="34"/>
          <w:rtl/>
        </w:rPr>
      </w:pPr>
      <w:r w:rsidRPr="005D0C10">
        <w:rPr>
          <w:rFonts w:ascii="Sakkal Majalla" w:hAnsi="Sakkal Majalla"/>
          <w:b/>
          <w:bCs/>
          <w:color w:val="C00000"/>
          <w:sz w:val="34"/>
          <w:rtl/>
        </w:rPr>
        <w:t>4. التغذية الراجعة البنّاءة (</w:t>
      </w:r>
      <w:r w:rsidRPr="005D0C10">
        <w:rPr>
          <w:rFonts w:ascii="Sakkal Majalla" w:hAnsi="Sakkal Majalla"/>
          <w:b/>
          <w:bCs/>
          <w:color w:val="C00000"/>
          <w:sz w:val="34"/>
        </w:rPr>
        <w:t>Constructive Feedback</w:t>
      </w:r>
      <w:r w:rsidRPr="005D0C10">
        <w:rPr>
          <w:rFonts w:ascii="Sakkal Majalla" w:hAnsi="Sakkal Majalla"/>
          <w:b/>
          <w:bCs/>
          <w:color w:val="C00000"/>
          <w:sz w:val="34"/>
          <w:rtl/>
        </w:rPr>
        <w:t>)</w:t>
      </w:r>
    </w:p>
    <w:p w14:paraId="677D23D2" w14:textId="59580C46" w:rsidR="00AE5B95" w:rsidRDefault="00AE5B95" w:rsidP="00AE5B95">
      <w:pPr>
        <w:spacing w:line="259" w:lineRule="auto"/>
        <w:rPr>
          <w:rFonts w:ascii="Sakkal Majalla" w:hAnsi="Sakkal Majalla"/>
          <w:sz w:val="34"/>
        </w:rPr>
      </w:pPr>
      <w:r w:rsidRPr="00AE5B95">
        <w:rPr>
          <w:rFonts w:ascii="Sakkal Majalla" w:hAnsi="Sakkal Majalla"/>
          <w:sz w:val="34"/>
          <w:rtl/>
        </w:rPr>
        <w:t>التغذية الراجعة هي أداة قوية للتطوير والتحسين، وتشمل:</w:t>
      </w:r>
    </w:p>
    <w:p w14:paraId="0871429F" w14:textId="169D5C47" w:rsidR="00AC04B0" w:rsidRPr="00AE5B95" w:rsidRDefault="004B1238" w:rsidP="004B1238">
      <w:pPr>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2DE9DE8B" wp14:editId="68ACC1DC">
            <wp:extent cx="4318000" cy="1610360"/>
            <wp:effectExtent l="0" t="0" r="6350" b="8890"/>
            <wp:docPr id="311634543" name="صورة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634543" name="صورة 311634543"/>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4318000" cy="1610360"/>
                    </a:xfrm>
                    <a:prstGeom prst="rect">
                      <a:avLst/>
                    </a:prstGeom>
                  </pic:spPr>
                </pic:pic>
              </a:graphicData>
            </a:graphic>
          </wp:inline>
        </w:drawing>
      </w:r>
    </w:p>
    <w:p w14:paraId="46D4162A" w14:textId="6C08BDB8" w:rsidR="00AE5B95" w:rsidRPr="00AE5B95" w:rsidRDefault="00AE5B95" w:rsidP="00AE5B95">
      <w:pPr>
        <w:spacing w:line="259" w:lineRule="auto"/>
        <w:rPr>
          <w:rFonts w:ascii="Sakkal Majalla" w:hAnsi="Sakkal Majalla"/>
          <w:sz w:val="34"/>
          <w:rtl/>
        </w:rPr>
      </w:pPr>
      <w:r w:rsidRPr="00AC04B0">
        <w:rPr>
          <w:rFonts w:ascii="Sakkal Majalla" w:hAnsi="Sakkal Majalla"/>
          <w:color w:val="C00000"/>
          <w:sz w:val="34"/>
          <w:rtl/>
        </w:rPr>
        <w:t xml:space="preserve">- التوازن: </w:t>
      </w:r>
      <w:r w:rsidRPr="00AE5B95">
        <w:rPr>
          <w:rFonts w:ascii="Sakkal Majalla" w:hAnsi="Sakkal Majalla"/>
          <w:sz w:val="34"/>
          <w:rtl/>
        </w:rPr>
        <w:t>تقديم نقاط القوة والمجالات التي تحتاج إلى تحسين.</w:t>
      </w:r>
    </w:p>
    <w:p w14:paraId="51633228" w14:textId="77777777" w:rsidR="00AE5B95" w:rsidRPr="00AE5B95" w:rsidRDefault="00AE5B95" w:rsidP="00AE5B95">
      <w:pPr>
        <w:spacing w:line="259" w:lineRule="auto"/>
        <w:rPr>
          <w:rFonts w:ascii="Sakkal Majalla" w:hAnsi="Sakkal Majalla"/>
          <w:sz w:val="34"/>
          <w:rtl/>
        </w:rPr>
      </w:pPr>
      <w:r w:rsidRPr="00AC04B0">
        <w:rPr>
          <w:rFonts w:ascii="Sakkal Majalla" w:hAnsi="Sakkal Majalla"/>
          <w:color w:val="C00000"/>
          <w:sz w:val="34"/>
          <w:rtl/>
        </w:rPr>
        <w:t xml:space="preserve">- الخصوصية: </w:t>
      </w:r>
      <w:r w:rsidRPr="00AE5B95">
        <w:rPr>
          <w:rFonts w:ascii="Sakkal Majalla" w:hAnsi="Sakkal Majalla"/>
          <w:sz w:val="34"/>
          <w:rtl/>
        </w:rPr>
        <w:t>مناقشة المسائل السلبية بشكل فردي.</w:t>
      </w:r>
    </w:p>
    <w:p w14:paraId="65880DC2" w14:textId="77777777" w:rsidR="00AE5B95" w:rsidRPr="00AE5B95" w:rsidRDefault="00AE5B95" w:rsidP="00AE5B95">
      <w:pPr>
        <w:spacing w:line="259" w:lineRule="auto"/>
        <w:rPr>
          <w:rFonts w:ascii="Sakkal Majalla" w:hAnsi="Sakkal Majalla"/>
          <w:sz w:val="34"/>
          <w:rtl/>
        </w:rPr>
      </w:pPr>
      <w:r w:rsidRPr="00AC04B0">
        <w:rPr>
          <w:rFonts w:ascii="Sakkal Majalla" w:hAnsi="Sakkal Majalla"/>
          <w:color w:val="C00000"/>
          <w:sz w:val="34"/>
          <w:rtl/>
        </w:rPr>
        <w:lastRenderedPageBreak/>
        <w:t xml:space="preserve">- التوقيت المناسب: </w:t>
      </w:r>
      <w:r w:rsidRPr="00AE5B95">
        <w:rPr>
          <w:rFonts w:ascii="Sakkal Majalla" w:hAnsi="Sakkal Majalla"/>
          <w:sz w:val="34"/>
          <w:rtl/>
        </w:rPr>
        <w:t>تقديم التغذية الراجعة في الوقت المناسب، وليس بعد فوات الأوان.</w:t>
      </w:r>
    </w:p>
    <w:p w14:paraId="2F84B487" w14:textId="77777777" w:rsidR="00AE5B95" w:rsidRPr="00AE5B95" w:rsidRDefault="00AE5B95" w:rsidP="00AE5B95">
      <w:pPr>
        <w:spacing w:line="259" w:lineRule="auto"/>
        <w:rPr>
          <w:rFonts w:ascii="Sakkal Majalla" w:hAnsi="Sakkal Majalla"/>
          <w:sz w:val="34"/>
          <w:rtl/>
        </w:rPr>
      </w:pPr>
      <w:r w:rsidRPr="00AC04B0">
        <w:rPr>
          <w:rFonts w:ascii="Sakkal Majalla" w:hAnsi="Sakkal Majalla"/>
          <w:color w:val="C00000"/>
          <w:sz w:val="34"/>
          <w:rtl/>
        </w:rPr>
        <w:t xml:space="preserve">- التركيز على السلوك وليس الشخص: </w:t>
      </w:r>
      <w:r w:rsidRPr="00AE5B95">
        <w:rPr>
          <w:rFonts w:ascii="Sakkal Majalla" w:hAnsi="Sakkal Majalla"/>
          <w:sz w:val="34"/>
          <w:rtl/>
        </w:rPr>
        <w:t>وصف السلوك بدلاً من إطلاق الأحكام على الشخص.</w:t>
      </w:r>
    </w:p>
    <w:p w14:paraId="110E6BD9" w14:textId="77777777" w:rsidR="00AE5B95" w:rsidRPr="00AE5B95" w:rsidRDefault="00AE5B95" w:rsidP="00AE5B95">
      <w:pPr>
        <w:spacing w:line="259" w:lineRule="auto"/>
        <w:rPr>
          <w:rFonts w:ascii="Sakkal Majalla" w:hAnsi="Sakkal Majalla"/>
          <w:sz w:val="34"/>
          <w:rtl/>
        </w:rPr>
      </w:pPr>
      <w:r w:rsidRPr="00AC04B0">
        <w:rPr>
          <w:rFonts w:ascii="Sakkal Majalla" w:hAnsi="Sakkal Majalla"/>
          <w:color w:val="C00000"/>
          <w:sz w:val="34"/>
          <w:rtl/>
        </w:rPr>
        <w:t xml:space="preserve">- التحديد والدقة: </w:t>
      </w:r>
      <w:r w:rsidRPr="00AE5B95">
        <w:rPr>
          <w:rFonts w:ascii="Sakkal Majalla" w:hAnsi="Sakkal Majalla"/>
          <w:sz w:val="34"/>
          <w:rtl/>
        </w:rPr>
        <w:t>تقديم أمثلة محددة بدلاً من التعميمات.</w:t>
      </w:r>
    </w:p>
    <w:p w14:paraId="714C1E46" w14:textId="77777777" w:rsidR="00AE5B95" w:rsidRPr="00AE5B95" w:rsidRDefault="00AE5B95" w:rsidP="00AE5B95">
      <w:pPr>
        <w:spacing w:line="259" w:lineRule="auto"/>
        <w:rPr>
          <w:rFonts w:ascii="Sakkal Majalla" w:hAnsi="Sakkal Majalla"/>
          <w:sz w:val="34"/>
          <w:rtl/>
        </w:rPr>
      </w:pPr>
      <w:r w:rsidRPr="00AC04B0">
        <w:rPr>
          <w:rFonts w:ascii="Sakkal Majalla" w:hAnsi="Sakkal Majalla"/>
          <w:color w:val="C00000"/>
          <w:sz w:val="34"/>
          <w:rtl/>
        </w:rPr>
        <w:t xml:space="preserve">- التوجيه نحو المستقبل: </w:t>
      </w:r>
      <w:r w:rsidRPr="00AE5B95">
        <w:rPr>
          <w:rFonts w:ascii="Sakkal Majalla" w:hAnsi="Sakkal Majalla"/>
          <w:sz w:val="34"/>
          <w:rtl/>
        </w:rPr>
        <w:t>التركيز على التحسين المستقبلي أكثر من انتقاد الماضي.</w:t>
      </w:r>
    </w:p>
    <w:p w14:paraId="10325759" w14:textId="77777777" w:rsidR="00AE5B95" w:rsidRPr="004B1238" w:rsidRDefault="00AE5B95" w:rsidP="004B1238">
      <w:pPr>
        <w:spacing w:line="259" w:lineRule="auto"/>
        <w:rPr>
          <w:rFonts w:ascii="Adobe Arabic" w:hAnsi="Adobe Arabic" w:cs="Adobe Arabic"/>
          <w:b/>
          <w:bCs/>
          <w:color w:val="008080"/>
          <w:sz w:val="36"/>
          <w:szCs w:val="36"/>
          <w:rtl/>
        </w:rPr>
      </w:pPr>
      <w:r w:rsidRPr="004B1238">
        <w:rPr>
          <w:rFonts w:ascii="Adobe Arabic" w:hAnsi="Adobe Arabic" w:cs="Adobe Arabic"/>
          <w:b/>
          <w:bCs/>
          <w:color w:val="008080"/>
          <w:sz w:val="36"/>
          <w:szCs w:val="36"/>
          <w:rtl/>
        </w:rPr>
        <w:t xml:space="preserve">نموذج </w:t>
      </w:r>
      <w:r w:rsidRPr="004B1238">
        <w:rPr>
          <w:rFonts w:ascii="Adobe Arabic" w:hAnsi="Adobe Arabic" w:cs="Adobe Arabic"/>
          <w:b/>
          <w:bCs/>
          <w:color w:val="008080"/>
          <w:sz w:val="36"/>
          <w:szCs w:val="36"/>
        </w:rPr>
        <w:t>S.B.I</w:t>
      </w:r>
      <w:r w:rsidRPr="004B1238">
        <w:rPr>
          <w:rFonts w:ascii="Adobe Arabic" w:hAnsi="Adobe Arabic" w:cs="Adobe Arabic"/>
          <w:b/>
          <w:bCs/>
          <w:color w:val="008080"/>
          <w:sz w:val="36"/>
          <w:szCs w:val="36"/>
          <w:rtl/>
        </w:rPr>
        <w:t xml:space="preserve"> للتغذية الراجعة:</w:t>
      </w:r>
    </w:p>
    <w:p w14:paraId="764DA4CE" w14:textId="77777777" w:rsidR="00AE5B95" w:rsidRPr="00AE5B95" w:rsidRDefault="00AE5B95" w:rsidP="004B1238">
      <w:pPr>
        <w:spacing w:line="259" w:lineRule="auto"/>
        <w:rPr>
          <w:rFonts w:ascii="Sakkal Majalla" w:hAnsi="Sakkal Majalla"/>
          <w:sz w:val="34"/>
          <w:rtl/>
        </w:rPr>
      </w:pPr>
      <w:r w:rsidRPr="004B1238">
        <w:rPr>
          <w:rFonts w:ascii="Sakkal Majalla" w:hAnsi="Sakkal Majalla"/>
          <w:b/>
          <w:bCs/>
          <w:color w:val="auto"/>
          <w:sz w:val="34"/>
          <w:rtl/>
        </w:rPr>
        <w:t>- الموقف (</w:t>
      </w:r>
      <w:r w:rsidRPr="004B1238">
        <w:rPr>
          <w:rFonts w:ascii="Sakkal Majalla" w:hAnsi="Sakkal Majalla"/>
          <w:b/>
          <w:bCs/>
          <w:color w:val="auto"/>
          <w:sz w:val="34"/>
        </w:rPr>
        <w:t>Situation</w:t>
      </w:r>
      <w:r w:rsidRPr="004B1238">
        <w:rPr>
          <w:rFonts w:ascii="Sakkal Majalla" w:hAnsi="Sakkal Majalla"/>
          <w:b/>
          <w:bCs/>
          <w:color w:val="auto"/>
          <w:sz w:val="34"/>
          <w:rtl/>
        </w:rPr>
        <w:t>):</w:t>
      </w:r>
      <w:r w:rsidRPr="004B1238">
        <w:rPr>
          <w:rFonts w:ascii="Sakkal Majalla" w:hAnsi="Sakkal Majalla"/>
          <w:color w:val="auto"/>
          <w:sz w:val="34"/>
          <w:rtl/>
        </w:rPr>
        <w:t xml:space="preserve"> </w:t>
      </w:r>
      <w:r w:rsidRPr="00AE5B95">
        <w:rPr>
          <w:rFonts w:ascii="Sakkal Majalla" w:hAnsi="Sakkal Majalla"/>
          <w:sz w:val="34"/>
          <w:rtl/>
        </w:rPr>
        <w:t>وصف الموقف المحدد.</w:t>
      </w:r>
    </w:p>
    <w:p w14:paraId="1BB86AE0" w14:textId="77777777" w:rsidR="00AE5B95" w:rsidRPr="00AE5B95" w:rsidRDefault="00AE5B95" w:rsidP="004B1238">
      <w:pPr>
        <w:spacing w:line="259" w:lineRule="auto"/>
        <w:rPr>
          <w:rFonts w:ascii="Sakkal Majalla" w:hAnsi="Sakkal Majalla"/>
          <w:sz w:val="34"/>
          <w:rtl/>
        </w:rPr>
      </w:pPr>
      <w:r w:rsidRPr="004B1238">
        <w:rPr>
          <w:rFonts w:ascii="Sakkal Majalla" w:hAnsi="Sakkal Majalla"/>
          <w:b/>
          <w:bCs/>
          <w:color w:val="auto"/>
          <w:sz w:val="34"/>
          <w:rtl/>
        </w:rPr>
        <w:t>- السلوك (</w:t>
      </w:r>
      <w:r w:rsidRPr="004B1238">
        <w:rPr>
          <w:rFonts w:ascii="Sakkal Majalla" w:hAnsi="Sakkal Majalla"/>
          <w:b/>
          <w:bCs/>
          <w:color w:val="auto"/>
          <w:sz w:val="34"/>
        </w:rPr>
        <w:t>Behavior</w:t>
      </w:r>
      <w:r w:rsidRPr="004B1238">
        <w:rPr>
          <w:rFonts w:ascii="Sakkal Majalla" w:hAnsi="Sakkal Majalla"/>
          <w:b/>
          <w:bCs/>
          <w:color w:val="auto"/>
          <w:sz w:val="34"/>
          <w:rtl/>
        </w:rPr>
        <w:t>):</w:t>
      </w:r>
      <w:r w:rsidRPr="004B1238">
        <w:rPr>
          <w:rFonts w:ascii="Sakkal Majalla" w:hAnsi="Sakkal Majalla"/>
          <w:color w:val="auto"/>
          <w:sz w:val="34"/>
          <w:rtl/>
        </w:rPr>
        <w:t xml:space="preserve"> </w:t>
      </w:r>
      <w:r w:rsidRPr="00AE5B95">
        <w:rPr>
          <w:rFonts w:ascii="Sakkal Majalla" w:hAnsi="Sakkal Majalla"/>
          <w:sz w:val="34"/>
          <w:rtl/>
        </w:rPr>
        <w:t>وصف السلوك الملاحظ.</w:t>
      </w:r>
    </w:p>
    <w:p w14:paraId="0CE8C68E" w14:textId="77777777" w:rsidR="00AE5B95" w:rsidRPr="00AE5B95" w:rsidRDefault="00AE5B95" w:rsidP="004B1238">
      <w:pPr>
        <w:spacing w:line="259" w:lineRule="auto"/>
        <w:rPr>
          <w:rFonts w:ascii="Sakkal Majalla" w:hAnsi="Sakkal Majalla"/>
          <w:sz w:val="34"/>
          <w:rtl/>
        </w:rPr>
      </w:pPr>
      <w:r w:rsidRPr="004B1238">
        <w:rPr>
          <w:rFonts w:ascii="Sakkal Majalla" w:hAnsi="Sakkal Majalla"/>
          <w:b/>
          <w:bCs/>
          <w:color w:val="auto"/>
          <w:sz w:val="34"/>
          <w:rtl/>
        </w:rPr>
        <w:t>- التأثير (</w:t>
      </w:r>
      <w:r w:rsidRPr="004B1238">
        <w:rPr>
          <w:rFonts w:ascii="Sakkal Majalla" w:hAnsi="Sakkal Majalla"/>
          <w:b/>
          <w:bCs/>
          <w:color w:val="auto"/>
          <w:sz w:val="34"/>
        </w:rPr>
        <w:t>Impact</w:t>
      </w:r>
      <w:r w:rsidRPr="004B1238">
        <w:rPr>
          <w:rFonts w:ascii="Sakkal Majalla" w:hAnsi="Sakkal Majalla"/>
          <w:b/>
          <w:bCs/>
          <w:color w:val="auto"/>
          <w:sz w:val="34"/>
          <w:rtl/>
        </w:rPr>
        <w:t>):</w:t>
      </w:r>
      <w:r w:rsidRPr="004B1238">
        <w:rPr>
          <w:rFonts w:ascii="Sakkal Majalla" w:hAnsi="Sakkal Majalla"/>
          <w:color w:val="auto"/>
          <w:sz w:val="34"/>
          <w:rtl/>
        </w:rPr>
        <w:t xml:space="preserve"> </w:t>
      </w:r>
      <w:r w:rsidRPr="00AE5B95">
        <w:rPr>
          <w:rFonts w:ascii="Sakkal Majalla" w:hAnsi="Sakkal Majalla"/>
          <w:sz w:val="34"/>
          <w:rtl/>
        </w:rPr>
        <w:t>شرح تأثير هذا السلوك.</w:t>
      </w:r>
    </w:p>
    <w:p w14:paraId="5915EB62"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مثال: "خلال اجتماع العملاء الأسبوع الماضي (الموقف)، لاحظت أنك قاطعت العميل عدة مرات أثناء حديثه (السلوك)، مما جعله يبدو غير مرتاح وقد يؤثر على علاقتنا به (التأثير). هل يمكننا مناقشة كيفية تحسين هذا الجانب في الاجتماعات المستقبلية؟"</w:t>
      </w:r>
    </w:p>
    <w:p w14:paraId="38F3F87A" w14:textId="77777777" w:rsidR="00AE5B95" w:rsidRPr="004B1238" w:rsidRDefault="00AE5B95" w:rsidP="00AE5B95">
      <w:pPr>
        <w:spacing w:line="259" w:lineRule="auto"/>
        <w:rPr>
          <w:rFonts w:ascii="Sakkal Majalla" w:hAnsi="Sakkal Majalla"/>
          <w:b/>
          <w:bCs/>
          <w:color w:val="C00000"/>
          <w:sz w:val="34"/>
          <w:rtl/>
        </w:rPr>
      </w:pPr>
      <w:r w:rsidRPr="004B1238">
        <w:rPr>
          <w:rFonts w:ascii="Sakkal Majalla" w:hAnsi="Sakkal Majalla"/>
          <w:b/>
          <w:bCs/>
          <w:color w:val="C00000"/>
          <w:sz w:val="34"/>
          <w:rtl/>
        </w:rPr>
        <w:t>5. التواصل التحفيزي والملهم</w:t>
      </w:r>
    </w:p>
    <w:p w14:paraId="02902D0D"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القادة الفعّالون يستخدمون التواصل كأداة للتحفيز والإلهام من خلال:</w:t>
      </w:r>
    </w:p>
    <w:p w14:paraId="701CFF32"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استخدام لغة إيجابية وملهمة: اختيار كلمات تبعث على الأمل والتفاؤل.</w:t>
      </w:r>
    </w:p>
    <w:p w14:paraId="23771934"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رواية القصص: استخدام القصص والأمثلة الواقعية للإلهام والتأثير.</w:t>
      </w:r>
    </w:p>
    <w:p w14:paraId="2B0EA9FF"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ربط المهام بالرؤية الكبرى: توضيح كيف تساهم مهام الفريق في تحقيق الرسالة الأكبر.</w:t>
      </w:r>
    </w:p>
    <w:p w14:paraId="6C9C67C3"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الاعتراف بالإنجازات والجهود: تسليط الضوء على النجاحات والإشادة بالمساهمات.</w:t>
      </w:r>
    </w:p>
    <w:p w14:paraId="474592A9"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إظهار الحماس والشغف: التعبير عن الإيمان والحماس تجاه الأهداف المشتركة.</w:t>
      </w:r>
    </w:p>
    <w:p w14:paraId="531829BF"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يقول سيمون سينيك: "الناس لا يشترون ما تفعله، بل لماذا تفعله. والقادة العظماء يتواصلون من خلال سبب فعلهم للأشياء".</w:t>
      </w:r>
    </w:p>
    <w:p w14:paraId="610661BF" w14:textId="1541DC4A" w:rsidR="00AE5B95" w:rsidRPr="00AE5B95" w:rsidRDefault="004B1238" w:rsidP="004B1238">
      <w:pPr>
        <w:keepNext/>
        <w:pageBreakBefore/>
        <w:spacing w:line="259" w:lineRule="auto"/>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1AACB04B" wp14:editId="7E39E795">
                <wp:extent cx="5731510" cy="895350"/>
                <wp:effectExtent l="0" t="0" r="21590" b="19050"/>
                <wp:docPr id="155954281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62883527" name="صورة 38"/>
                          <pic:cNvPicPr/>
                        </pic:nvPicPr>
                        <pic:blipFill>
                          <a:blip r:embed="rId6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53168703" name="مجموعة 39"/>
                        <wpg:cNvGrpSpPr/>
                        <wpg:grpSpPr>
                          <a:xfrm>
                            <a:off x="0" y="0"/>
                            <a:ext cx="5731510" cy="895350"/>
                            <a:chOff x="0" y="0"/>
                            <a:chExt cx="5878196" cy="918845"/>
                          </a:xfrm>
                        </wpg:grpSpPr>
                        <wpg:grpSp>
                          <wpg:cNvPr id="81513416" name="مجموعة 40"/>
                          <wpg:cNvGrpSpPr/>
                          <wpg:grpSpPr>
                            <a:xfrm>
                              <a:off x="0" y="0"/>
                              <a:ext cx="5878196" cy="918845"/>
                              <a:chOff x="0" y="0"/>
                              <a:chExt cx="6240348" cy="919070"/>
                            </a:xfrm>
                          </wpg:grpSpPr>
                          <wpg:grpSp>
                            <wpg:cNvPr id="613893790" name="مجموعة 41"/>
                            <wpg:cNvGrpSpPr/>
                            <wpg:grpSpPr>
                              <a:xfrm>
                                <a:off x="0" y="169208"/>
                                <a:ext cx="5433072" cy="580613"/>
                                <a:chOff x="0" y="169208"/>
                                <a:chExt cx="5433072" cy="580613"/>
                              </a:xfrm>
                            </wpg:grpSpPr>
                            <wps:wsp>
                              <wps:cNvPr id="34514628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6153951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093225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3418174" name="مربع نص 41"/>
                          <wps:cNvSpPr txBox="1"/>
                          <wps:spPr>
                            <a:xfrm>
                              <a:off x="204484" y="257055"/>
                              <a:ext cx="4616071" cy="387740"/>
                            </a:xfrm>
                            <a:prstGeom prst="rect">
                              <a:avLst/>
                            </a:prstGeom>
                            <a:noFill/>
                          </wps:spPr>
                          <wps:txbx>
                            <w:txbxContent>
                              <w:p w14:paraId="7C5038CD" w14:textId="55318042" w:rsidR="004B1238" w:rsidRDefault="004B1238" w:rsidP="004B1238">
                                <w:pPr>
                                  <w:rPr>
                                    <w:rFonts w:eastAsia="Calibri" w:hAnsi="Adobe Arabic" w:cs="Adobe Arabic"/>
                                    <w:b/>
                                    <w:bCs/>
                                    <w:color w:val="FFFFFF"/>
                                    <w:kern w:val="24"/>
                                    <w:sz w:val="36"/>
                                    <w:szCs w:val="36"/>
                                    <w:lang w:bidi="ar-EG"/>
                                  </w:rPr>
                                </w:pPr>
                                <w:r w:rsidRPr="004B1238">
                                  <w:rPr>
                                    <w:rFonts w:eastAsia="Calibri" w:hAnsi="Adobe Arabic" w:cs="Adobe Arabic"/>
                                    <w:b/>
                                    <w:bCs/>
                                    <w:color w:val="FFFFFF"/>
                                    <w:kern w:val="24"/>
                                    <w:sz w:val="36"/>
                                    <w:szCs w:val="36"/>
                                    <w:rtl/>
                                    <w:lang w:bidi="ar-EG"/>
                                  </w:rPr>
                                  <w:t>أساليب التأثير والإقناع داخل الفريق</w:t>
                                </w:r>
                              </w:p>
                            </w:txbxContent>
                          </wps:txbx>
                          <wps:bodyPr wrap="square" rtlCol="1">
                            <a:spAutoFit/>
                          </wps:bodyPr>
                        </wps:wsp>
                      </wpg:grpSp>
                    </wpg:wgp>
                  </a:graphicData>
                </a:graphic>
              </wp:inline>
            </w:drawing>
          </mc:Choice>
          <mc:Fallback>
            <w:pict>
              <v:group w14:anchorId="1AACB04B" id="_x0000_s153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">
                <v:shape id="صورة 38" o:spid="_x0000_s154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">
                  <v:imagedata r:id="rId64" o:title=""/>
                </v:shape>
                <v:group id="مجموعة 39" o:spid="_x0000_s15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">
                  <v:group id="مجموعة 40" o:spid="_x0000_s15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">
                    <v:group id="مجموعة 41" o:spid="_x0000_s15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">
                      <v:shape id="شكل حر 42" o:spid="_x0000_s15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" fillcolor="#168489" stroked="f" strokeweight="1pt">
                        <v:stroke joinstyle="miter"/>
                      </v:roundrect>
                    </v:group>
                    <v:oval id="شكل بيضاوي 44" o:spid="_x0000_s15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" filled="f" strokecolor="#a5a5a5 [2092]" strokeweight="1pt">
                      <v:stroke joinstyle="miter"/>
                    </v:oval>
                  </v:group>
                  <v:shape id="مربع نص 41" o:spid="_x0000_s154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" filled="f" stroked="f">
                    <v:textbox style="mso-fit-shape-to-text:t">
                      <w:txbxContent>
                        <w:p w14:paraId="7C5038CD" w14:textId="55318042" w:rsidR="004B1238" w:rsidRDefault="004B1238" w:rsidP="004B1238">
                          <w:pPr>
                            <w:rPr>
                              <w:rFonts w:eastAsia="Calibri" w:hAnsi="Adobe Arabic" w:cs="Adobe Arabic"/>
                              <w:b/>
                              <w:bCs/>
                              <w:color w:val="FFFFFF"/>
                              <w:kern w:val="24"/>
                              <w:sz w:val="36"/>
                              <w:szCs w:val="36"/>
                              <w:lang w:bidi="ar-EG"/>
                            </w:rPr>
                          </w:pPr>
                          <w:r w:rsidRPr="004B1238">
                            <w:rPr>
                              <w:rFonts w:eastAsia="Calibri" w:hAnsi="Adobe Arabic" w:cs="Adobe Arabic"/>
                              <w:b/>
                              <w:bCs/>
                              <w:color w:val="FFFFFF"/>
                              <w:kern w:val="24"/>
                              <w:sz w:val="36"/>
                              <w:szCs w:val="36"/>
                              <w:rtl/>
                              <w:lang w:bidi="ar-EG"/>
                            </w:rPr>
                            <w:t>أساليب التأثير والإقناع داخل الفريق</w:t>
                          </w:r>
                        </w:p>
                      </w:txbxContent>
                    </v:textbox>
                  </v:shape>
                </v:group>
                <w10:anchorlock/>
              </v:group>
            </w:pict>
          </mc:Fallback>
        </mc:AlternateContent>
      </w:r>
    </w:p>
    <w:p w14:paraId="6598CB46"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يعتمد نجاح القائد بشكل كبير على قدرته في التأثير والإقناع، خاصة في بيئات العمل المعاصرة التي تتطلّب التعاون والمشاركة أكثر من السلطة التقليدية.</w:t>
      </w:r>
    </w:p>
    <w:p w14:paraId="31BB1C44" w14:textId="77777777" w:rsidR="00AE5B95" w:rsidRPr="004B1238" w:rsidRDefault="00AE5B95" w:rsidP="00AE5B95">
      <w:pPr>
        <w:spacing w:line="259" w:lineRule="auto"/>
        <w:rPr>
          <w:rFonts w:ascii="Adobe Arabic" w:hAnsi="Adobe Arabic" w:cs="Adobe Arabic"/>
          <w:b/>
          <w:bCs/>
          <w:color w:val="C00000"/>
          <w:sz w:val="36"/>
          <w:szCs w:val="36"/>
          <w:rtl/>
        </w:rPr>
      </w:pPr>
      <w:r w:rsidRPr="004B1238">
        <w:rPr>
          <w:rFonts w:ascii="Adobe Arabic" w:hAnsi="Adobe Arabic" w:cs="Adobe Arabic"/>
          <w:b/>
          <w:bCs/>
          <w:color w:val="C00000"/>
          <w:sz w:val="36"/>
          <w:szCs w:val="36"/>
          <w:rtl/>
        </w:rPr>
        <w:t>1. مبادئ الإقناع الستة لروبرت تشالديني</w:t>
      </w:r>
    </w:p>
    <w:p w14:paraId="72381C64" w14:textId="77777777" w:rsidR="00AE5B95" w:rsidRDefault="00AE5B95" w:rsidP="00AE5B95">
      <w:pPr>
        <w:spacing w:line="259" w:lineRule="auto"/>
        <w:rPr>
          <w:rFonts w:ascii="Sakkal Majalla" w:hAnsi="Sakkal Majalla"/>
          <w:b/>
          <w:bCs/>
          <w:sz w:val="34"/>
          <w:rtl/>
        </w:rPr>
      </w:pPr>
      <w:r w:rsidRPr="00AE5B95">
        <w:rPr>
          <w:rFonts w:ascii="Sakkal Majalla" w:hAnsi="Sakkal Majalla"/>
          <w:sz w:val="34"/>
          <w:rtl/>
        </w:rPr>
        <w:t xml:space="preserve">يُعدّ عالم النفس روبرت تشالديني من أبرز الباحثين في مجال التأثير والإقناع، وقد </w:t>
      </w:r>
      <w:r w:rsidRPr="004B1238">
        <w:rPr>
          <w:rFonts w:ascii="Sakkal Majalla" w:hAnsi="Sakkal Majalla"/>
          <w:b/>
          <w:bCs/>
          <w:sz w:val="34"/>
          <w:rtl/>
        </w:rPr>
        <w:t>حدّد ستة مبادئ أساسية للإقناع:</w:t>
      </w:r>
    </w:p>
    <w:tbl>
      <w:tblPr>
        <w:tblStyle w:val="a6"/>
        <w:bidiVisual/>
        <w:tblW w:w="0" w:type="auto"/>
        <w:tblLook w:val="04A0" w:firstRow="1" w:lastRow="0" w:firstColumn="1" w:lastColumn="0" w:noHBand="0" w:noVBand="1"/>
      </w:tblPr>
      <w:tblGrid>
        <w:gridCol w:w="4508"/>
        <w:gridCol w:w="4508"/>
      </w:tblGrid>
      <w:tr w:rsidR="004B1238" w:rsidRPr="004B1238" w14:paraId="670AF79A" w14:textId="77777777" w:rsidTr="004B1238">
        <w:tc>
          <w:tcPr>
            <w:tcW w:w="4508" w:type="dxa"/>
            <w:shd w:val="clear" w:color="auto" w:fill="BFBFBF" w:themeFill="background1" w:themeFillShade="BF"/>
          </w:tcPr>
          <w:p w14:paraId="5A9B8F27" w14:textId="4C85CBDA" w:rsidR="004B1238" w:rsidRPr="004B1238" w:rsidRDefault="004B1238" w:rsidP="004B1238">
            <w:pPr>
              <w:spacing w:line="259" w:lineRule="auto"/>
              <w:jc w:val="center"/>
              <w:rPr>
                <w:rFonts w:ascii="Adobe Arabic" w:hAnsi="Adobe Arabic" w:cs="Adobe Arabic"/>
                <w:b/>
                <w:bCs/>
                <w:color w:val="008080"/>
                <w:sz w:val="36"/>
                <w:szCs w:val="36"/>
                <w:rtl/>
              </w:rPr>
            </w:pPr>
            <w:r w:rsidRPr="004B1238">
              <w:rPr>
                <w:rFonts w:ascii="Adobe Arabic" w:hAnsi="Adobe Arabic" w:cs="Adobe Arabic"/>
                <w:b/>
                <w:bCs/>
                <w:color w:val="008080"/>
                <w:sz w:val="36"/>
                <w:szCs w:val="36"/>
                <w:rtl/>
              </w:rPr>
              <w:t>مبادئ أساسية للإقناع</w:t>
            </w:r>
          </w:p>
        </w:tc>
        <w:tc>
          <w:tcPr>
            <w:tcW w:w="4508" w:type="dxa"/>
            <w:shd w:val="clear" w:color="auto" w:fill="BFBFBF" w:themeFill="background1" w:themeFillShade="BF"/>
          </w:tcPr>
          <w:p w14:paraId="1CCFB2CC" w14:textId="0F4363A5" w:rsidR="004B1238" w:rsidRPr="004B1238" w:rsidRDefault="004B1238" w:rsidP="004B1238">
            <w:pPr>
              <w:spacing w:line="259" w:lineRule="auto"/>
              <w:jc w:val="center"/>
              <w:rPr>
                <w:rFonts w:ascii="Adobe Arabic" w:hAnsi="Adobe Arabic" w:cs="Adobe Arabic"/>
                <w:b/>
                <w:bCs/>
                <w:color w:val="008080"/>
                <w:sz w:val="36"/>
                <w:szCs w:val="36"/>
                <w:rtl/>
              </w:rPr>
            </w:pPr>
            <w:r w:rsidRPr="004B1238">
              <w:rPr>
                <w:rFonts w:ascii="Adobe Arabic" w:hAnsi="Adobe Arabic" w:cs="Adobe Arabic"/>
                <w:b/>
                <w:bCs/>
                <w:color w:val="008080"/>
                <w:sz w:val="36"/>
                <w:szCs w:val="36"/>
                <w:rtl/>
              </w:rPr>
              <w:t>التطبيق القيادي</w:t>
            </w:r>
          </w:p>
        </w:tc>
      </w:tr>
      <w:tr w:rsidR="004B1238" w14:paraId="46189F3A" w14:textId="77777777" w:rsidTr="004B1238">
        <w:tc>
          <w:tcPr>
            <w:tcW w:w="4508" w:type="dxa"/>
          </w:tcPr>
          <w:p w14:paraId="2AC9B154" w14:textId="3ADA1A1C" w:rsidR="004B1238" w:rsidRPr="004B1238" w:rsidRDefault="004B1238" w:rsidP="004B1238">
            <w:pPr>
              <w:spacing w:line="259" w:lineRule="auto"/>
              <w:rPr>
                <w:rFonts w:ascii="Sakkal Majalla" w:hAnsi="Sakkal Majalla"/>
                <w:sz w:val="34"/>
                <w:rtl/>
              </w:rPr>
            </w:pPr>
            <w:r w:rsidRPr="004B1238">
              <w:rPr>
                <w:rFonts w:ascii="Sakkal Majalla" w:hAnsi="Sakkal Majalla"/>
                <w:b/>
                <w:bCs/>
                <w:sz w:val="34"/>
                <w:rtl/>
              </w:rPr>
              <w:t>المعاملة بالمثل (</w:t>
            </w:r>
            <w:r w:rsidRPr="004B1238">
              <w:rPr>
                <w:rFonts w:ascii="Sakkal Majalla" w:hAnsi="Sakkal Majalla"/>
                <w:b/>
                <w:bCs/>
                <w:sz w:val="34"/>
              </w:rPr>
              <w:t>Reciprocity</w:t>
            </w:r>
            <w:r w:rsidRPr="004B1238">
              <w:rPr>
                <w:rFonts w:ascii="Sakkal Majalla" w:hAnsi="Sakkal Majalla"/>
                <w:b/>
                <w:bCs/>
                <w:sz w:val="34"/>
                <w:rtl/>
              </w:rPr>
              <w:t>):</w:t>
            </w:r>
            <w:r w:rsidRPr="00AE5B95">
              <w:rPr>
                <w:rFonts w:ascii="Sakkal Majalla" w:hAnsi="Sakkal Majalla"/>
                <w:sz w:val="34"/>
                <w:rtl/>
              </w:rPr>
              <w:t xml:space="preserve"> الناس يميلون إلى رد الجميل لمن أحسن إليهم.</w:t>
            </w:r>
          </w:p>
        </w:tc>
        <w:tc>
          <w:tcPr>
            <w:tcW w:w="4508" w:type="dxa"/>
          </w:tcPr>
          <w:p w14:paraId="16A4A9F3" w14:textId="1AAEBF7E" w:rsidR="004B1238" w:rsidRPr="004B1238" w:rsidRDefault="004B1238" w:rsidP="004B1238">
            <w:pPr>
              <w:spacing w:line="259" w:lineRule="auto"/>
              <w:rPr>
                <w:rFonts w:ascii="Sakkal Majalla" w:hAnsi="Sakkal Majalla"/>
                <w:sz w:val="34"/>
                <w:rtl/>
              </w:rPr>
            </w:pPr>
            <w:r w:rsidRPr="00AE5B95">
              <w:rPr>
                <w:rFonts w:ascii="Sakkal Majalla" w:hAnsi="Sakkal Majalla"/>
                <w:sz w:val="34"/>
                <w:rtl/>
              </w:rPr>
              <w:t>تقديم المساعدة والدعم للفريق قبل طلب التزامات منهم.</w:t>
            </w:r>
          </w:p>
        </w:tc>
      </w:tr>
      <w:tr w:rsidR="004B1238" w14:paraId="11289E6D" w14:textId="77777777" w:rsidTr="004B1238">
        <w:tc>
          <w:tcPr>
            <w:tcW w:w="4508" w:type="dxa"/>
          </w:tcPr>
          <w:p w14:paraId="39A146A4" w14:textId="0496DD2B" w:rsidR="004B1238" w:rsidRPr="004B1238" w:rsidRDefault="004B1238" w:rsidP="004B1238">
            <w:pPr>
              <w:spacing w:line="259" w:lineRule="auto"/>
              <w:rPr>
                <w:rFonts w:ascii="Sakkal Majalla" w:hAnsi="Sakkal Majalla"/>
                <w:sz w:val="34"/>
                <w:rtl/>
              </w:rPr>
            </w:pPr>
            <w:r w:rsidRPr="004B1238">
              <w:rPr>
                <w:rFonts w:ascii="Sakkal Majalla" w:hAnsi="Sakkal Majalla"/>
                <w:b/>
                <w:bCs/>
                <w:sz w:val="34"/>
                <w:rtl/>
              </w:rPr>
              <w:t>الالتزام والاتساق (</w:t>
            </w:r>
            <w:r w:rsidRPr="004B1238">
              <w:rPr>
                <w:rFonts w:ascii="Sakkal Majalla" w:hAnsi="Sakkal Majalla"/>
                <w:b/>
                <w:bCs/>
                <w:sz w:val="34"/>
              </w:rPr>
              <w:t>Commitment &amp; Consistency</w:t>
            </w:r>
            <w:r w:rsidRPr="004B1238">
              <w:rPr>
                <w:rFonts w:ascii="Sakkal Majalla" w:hAnsi="Sakkal Majalla"/>
                <w:b/>
                <w:bCs/>
                <w:sz w:val="34"/>
                <w:rtl/>
              </w:rPr>
              <w:t>):</w:t>
            </w:r>
            <w:r w:rsidRPr="00AE5B95">
              <w:rPr>
                <w:rFonts w:ascii="Sakkal Majalla" w:hAnsi="Sakkal Majalla"/>
                <w:sz w:val="34"/>
                <w:rtl/>
              </w:rPr>
              <w:t xml:space="preserve"> الناس يفضّلون الاتساق مع التزاماتهم السابقة.</w:t>
            </w:r>
          </w:p>
        </w:tc>
        <w:tc>
          <w:tcPr>
            <w:tcW w:w="4508" w:type="dxa"/>
          </w:tcPr>
          <w:p w14:paraId="7B1FE1DC" w14:textId="2DB57C0C" w:rsidR="004B1238" w:rsidRPr="004B1238" w:rsidRDefault="004B1238" w:rsidP="004B1238">
            <w:pPr>
              <w:spacing w:line="259" w:lineRule="auto"/>
              <w:rPr>
                <w:rFonts w:ascii="Sakkal Majalla" w:hAnsi="Sakkal Majalla"/>
                <w:sz w:val="34"/>
                <w:rtl/>
              </w:rPr>
            </w:pPr>
            <w:r w:rsidRPr="00AE5B95">
              <w:rPr>
                <w:rFonts w:ascii="Sakkal Majalla" w:hAnsi="Sakkal Majalla"/>
                <w:sz w:val="34"/>
                <w:rtl/>
              </w:rPr>
              <w:t>الحصول على التزامات صغيرة في البداية، ثم البناء عليها تدريجياً.</w:t>
            </w:r>
          </w:p>
        </w:tc>
      </w:tr>
      <w:tr w:rsidR="004B1238" w14:paraId="5B86D7C9" w14:textId="77777777" w:rsidTr="004B1238">
        <w:tc>
          <w:tcPr>
            <w:tcW w:w="4508" w:type="dxa"/>
          </w:tcPr>
          <w:p w14:paraId="5E52657B" w14:textId="44A91A89" w:rsidR="004B1238" w:rsidRPr="004B1238" w:rsidRDefault="004B1238" w:rsidP="004B1238">
            <w:pPr>
              <w:spacing w:line="259" w:lineRule="auto"/>
              <w:rPr>
                <w:rFonts w:ascii="Sakkal Majalla" w:hAnsi="Sakkal Majalla"/>
                <w:sz w:val="34"/>
                <w:rtl/>
              </w:rPr>
            </w:pPr>
            <w:r w:rsidRPr="004B1238">
              <w:rPr>
                <w:rFonts w:ascii="Sakkal Majalla" w:hAnsi="Sakkal Majalla"/>
                <w:b/>
                <w:bCs/>
                <w:sz w:val="34"/>
                <w:rtl/>
              </w:rPr>
              <w:t>الإثبات الاجتماعي (</w:t>
            </w:r>
            <w:r w:rsidRPr="004B1238">
              <w:rPr>
                <w:rFonts w:ascii="Sakkal Majalla" w:hAnsi="Sakkal Majalla"/>
                <w:b/>
                <w:bCs/>
                <w:sz w:val="34"/>
              </w:rPr>
              <w:t>Social Proof</w:t>
            </w:r>
            <w:r w:rsidRPr="004B1238">
              <w:rPr>
                <w:rFonts w:ascii="Sakkal Majalla" w:hAnsi="Sakkal Majalla"/>
                <w:b/>
                <w:bCs/>
                <w:sz w:val="34"/>
                <w:rtl/>
              </w:rPr>
              <w:t>):</w:t>
            </w:r>
            <w:r w:rsidRPr="00AE5B95">
              <w:rPr>
                <w:rFonts w:ascii="Sakkal Majalla" w:hAnsi="Sakkal Majalla"/>
                <w:sz w:val="34"/>
                <w:rtl/>
              </w:rPr>
              <w:t xml:space="preserve"> الناس يتأثرون بما يفعله الآخرون.</w:t>
            </w:r>
          </w:p>
        </w:tc>
        <w:tc>
          <w:tcPr>
            <w:tcW w:w="4508" w:type="dxa"/>
          </w:tcPr>
          <w:p w14:paraId="1A0C0E21" w14:textId="71293739" w:rsidR="004B1238" w:rsidRPr="004B1238" w:rsidRDefault="004B1238" w:rsidP="004B1238">
            <w:pPr>
              <w:spacing w:line="259" w:lineRule="auto"/>
              <w:rPr>
                <w:rFonts w:ascii="Sakkal Majalla" w:hAnsi="Sakkal Majalla"/>
                <w:sz w:val="34"/>
                <w:rtl/>
              </w:rPr>
            </w:pPr>
            <w:r w:rsidRPr="00AE5B95">
              <w:rPr>
                <w:rFonts w:ascii="Sakkal Majalla" w:hAnsi="Sakkal Majalla"/>
                <w:sz w:val="34"/>
                <w:rtl/>
              </w:rPr>
              <w:t>مشاركة قصص النجاح والنماذج الإيجابية داخل الفريق.</w:t>
            </w:r>
          </w:p>
        </w:tc>
      </w:tr>
      <w:tr w:rsidR="004B1238" w14:paraId="58074992" w14:textId="77777777" w:rsidTr="004B1238">
        <w:tc>
          <w:tcPr>
            <w:tcW w:w="4508" w:type="dxa"/>
          </w:tcPr>
          <w:p w14:paraId="5F112504" w14:textId="04C6A7DC" w:rsidR="004B1238" w:rsidRPr="004B1238" w:rsidRDefault="004B1238" w:rsidP="004B1238">
            <w:pPr>
              <w:spacing w:line="259" w:lineRule="auto"/>
              <w:rPr>
                <w:rFonts w:ascii="Sakkal Majalla" w:hAnsi="Sakkal Majalla"/>
                <w:sz w:val="34"/>
                <w:rtl/>
              </w:rPr>
            </w:pPr>
            <w:r w:rsidRPr="004B1238">
              <w:rPr>
                <w:rFonts w:ascii="Sakkal Majalla" w:hAnsi="Sakkal Majalla"/>
                <w:b/>
                <w:bCs/>
                <w:sz w:val="34"/>
                <w:rtl/>
              </w:rPr>
              <w:t>السلطة (</w:t>
            </w:r>
            <w:r w:rsidRPr="004B1238">
              <w:rPr>
                <w:rFonts w:ascii="Sakkal Majalla" w:hAnsi="Sakkal Majalla"/>
                <w:b/>
                <w:bCs/>
                <w:sz w:val="34"/>
              </w:rPr>
              <w:t>Authority</w:t>
            </w:r>
            <w:r w:rsidRPr="004B1238">
              <w:rPr>
                <w:rFonts w:ascii="Sakkal Majalla" w:hAnsi="Sakkal Majalla"/>
                <w:b/>
                <w:bCs/>
                <w:sz w:val="34"/>
                <w:rtl/>
              </w:rPr>
              <w:t>):</w:t>
            </w:r>
            <w:r w:rsidRPr="00AE5B95">
              <w:rPr>
                <w:rFonts w:ascii="Sakkal Majalla" w:hAnsi="Sakkal Majalla"/>
                <w:sz w:val="34"/>
                <w:rtl/>
              </w:rPr>
              <w:t xml:space="preserve"> الناس يميلون للثقة بالخبراء وأصحاب المعرفة.</w:t>
            </w:r>
          </w:p>
        </w:tc>
        <w:tc>
          <w:tcPr>
            <w:tcW w:w="4508" w:type="dxa"/>
          </w:tcPr>
          <w:p w14:paraId="2FC5F2FB" w14:textId="6C02060A" w:rsidR="004B1238" w:rsidRPr="004B1238" w:rsidRDefault="004B1238" w:rsidP="004B1238">
            <w:pPr>
              <w:spacing w:line="259" w:lineRule="auto"/>
              <w:rPr>
                <w:rFonts w:ascii="Sakkal Majalla" w:hAnsi="Sakkal Majalla"/>
                <w:sz w:val="34"/>
                <w:rtl/>
              </w:rPr>
            </w:pPr>
            <w:r w:rsidRPr="00AE5B95">
              <w:rPr>
                <w:rFonts w:ascii="Sakkal Majalla" w:hAnsi="Sakkal Majalla"/>
                <w:sz w:val="34"/>
                <w:rtl/>
              </w:rPr>
              <w:t>إظهار الخبرة والمعرفة، والاستشهاد بمصادر موثوقة.</w:t>
            </w:r>
          </w:p>
        </w:tc>
      </w:tr>
      <w:tr w:rsidR="004B1238" w14:paraId="09C2C141" w14:textId="77777777" w:rsidTr="004B1238">
        <w:tc>
          <w:tcPr>
            <w:tcW w:w="4508" w:type="dxa"/>
          </w:tcPr>
          <w:p w14:paraId="2A9E3D55" w14:textId="18C51001" w:rsidR="004B1238" w:rsidRPr="004B1238" w:rsidRDefault="004B1238" w:rsidP="004B1238">
            <w:pPr>
              <w:spacing w:line="259" w:lineRule="auto"/>
              <w:rPr>
                <w:rFonts w:ascii="Sakkal Majalla" w:hAnsi="Sakkal Majalla"/>
                <w:sz w:val="34"/>
                <w:rtl/>
              </w:rPr>
            </w:pPr>
            <w:r w:rsidRPr="004B1238">
              <w:rPr>
                <w:rFonts w:ascii="Sakkal Majalla" w:hAnsi="Sakkal Majalla"/>
                <w:b/>
                <w:bCs/>
                <w:sz w:val="34"/>
                <w:rtl/>
              </w:rPr>
              <w:t>الإعجاب (</w:t>
            </w:r>
            <w:r w:rsidRPr="004B1238">
              <w:rPr>
                <w:rFonts w:ascii="Sakkal Majalla" w:hAnsi="Sakkal Majalla"/>
                <w:b/>
                <w:bCs/>
                <w:sz w:val="34"/>
              </w:rPr>
              <w:t>Liking</w:t>
            </w:r>
            <w:r w:rsidRPr="004B1238">
              <w:rPr>
                <w:rFonts w:ascii="Sakkal Majalla" w:hAnsi="Sakkal Majalla"/>
                <w:b/>
                <w:bCs/>
                <w:sz w:val="34"/>
                <w:rtl/>
              </w:rPr>
              <w:t>):</w:t>
            </w:r>
            <w:r w:rsidRPr="00AE5B95">
              <w:rPr>
                <w:rFonts w:ascii="Sakkal Majalla" w:hAnsi="Sakkal Majalla"/>
                <w:sz w:val="34"/>
                <w:rtl/>
              </w:rPr>
              <w:t xml:space="preserve"> الناس يتأثرون بمن يحبونهم ويعجبون بهم.</w:t>
            </w:r>
          </w:p>
        </w:tc>
        <w:tc>
          <w:tcPr>
            <w:tcW w:w="4508" w:type="dxa"/>
          </w:tcPr>
          <w:p w14:paraId="13A3B0CF" w14:textId="24664136" w:rsidR="004B1238" w:rsidRPr="004B1238" w:rsidRDefault="004B1238" w:rsidP="004B1238">
            <w:pPr>
              <w:spacing w:line="259" w:lineRule="auto"/>
              <w:rPr>
                <w:rFonts w:ascii="Sakkal Majalla" w:hAnsi="Sakkal Majalla"/>
                <w:sz w:val="34"/>
                <w:rtl/>
              </w:rPr>
            </w:pPr>
            <w:r w:rsidRPr="00AE5B95">
              <w:rPr>
                <w:rFonts w:ascii="Sakkal Majalla" w:hAnsi="Sakkal Majalla"/>
                <w:sz w:val="34"/>
                <w:rtl/>
              </w:rPr>
              <w:t>بناء علاقات إيجابية وإظهار الاهتمام الحقيقي بالفريق.</w:t>
            </w:r>
          </w:p>
        </w:tc>
      </w:tr>
      <w:tr w:rsidR="004B1238" w14:paraId="2488293E" w14:textId="77777777" w:rsidTr="004B1238">
        <w:tc>
          <w:tcPr>
            <w:tcW w:w="4508" w:type="dxa"/>
          </w:tcPr>
          <w:p w14:paraId="0F897CCD" w14:textId="38848FDE" w:rsidR="004B1238" w:rsidRPr="004B1238" w:rsidRDefault="004B1238" w:rsidP="004B1238">
            <w:pPr>
              <w:spacing w:line="259" w:lineRule="auto"/>
              <w:rPr>
                <w:rFonts w:ascii="Sakkal Majalla" w:hAnsi="Sakkal Majalla"/>
                <w:sz w:val="34"/>
                <w:rtl/>
              </w:rPr>
            </w:pPr>
            <w:r w:rsidRPr="004B1238">
              <w:rPr>
                <w:rFonts w:ascii="Sakkal Majalla" w:hAnsi="Sakkal Majalla"/>
                <w:b/>
                <w:bCs/>
                <w:sz w:val="34"/>
                <w:rtl/>
              </w:rPr>
              <w:t>الندرة (</w:t>
            </w:r>
            <w:r w:rsidRPr="004B1238">
              <w:rPr>
                <w:rFonts w:ascii="Sakkal Majalla" w:hAnsi="Sakkal Majalla"/>
                <w:b/>
                <w:bCs/>
                <w:sz w:val="34"/>
              </w:rPr>
              <w:t>Scarcity</w:t>
            </w:r>
            <w:r w:rsidRPr="004B1238">
              <w:rPr>
                <w:rFonts w:ascii="Sakkal Majalla" w:hAnsi="Sakkal Majalla"/>
                <w:b/>
                <w:bCs/>
                <w:sz w:val="34"/>
                <w:rtl/>
              </w:rPr>
              <w:t>):</w:t>
            </w:r>
            <w:r w:rsidRPr="00AE5B95">
              <w:rPr>
                <w:rFonts w:ascii="Sakkal Majalla" w:hAnsi="Sakkal Majalla"/>
                <w:sz w:val="34"/>
                <w:rtl/>
              </w:rPr>
              <w:t xml:space="preserve"> الناس يقدّرون ما يصعب الحصول عليه أكثر.</w:t>
            </w:r>
          </w:p>
        </w:tc>
        <w:tc>
          <w:tcPr>
            <w:tcW w:w="4508" w:type="dxa"/>
          </w:tcPr>
          <w:p w14:paraId="28857FE4" w14:textId="6BC24C81" w:rsidR="004B1238" w:rsidRPr="004B1238" w:rsidRDefault="004B1238" w:rsidP="004B1238">
            <w:pPr>
              <w:spacing w:line="259" w:lineRule="auto"/>
              <w:rPr>
                <w:rFonts w:ascii="Sakkal Majalla" w:hAnsi="Sakkal Majalla"/>
                <w:sz w:val="34"/>
                <w:rtl/>
              </w:rPr>
            </w:pPr>
            <w:r w:rsidRPr="00AE5B95">
              <w:rPr>
                <w:rFonts w:ascii="Sakkal Majalla" w:hAnsi="Sakkal Majalla"/>
                <w:sz w:val="34"/>
                <w:rtl/>
              </w:rPr>
              <w:t>توضيح الفرص المميّزة والفريدة المتاحة للفريق.</w:t>
            </w:r>
          </w:p>
        </w:tc>
      </w:tr>
    </w:tbl>
    <w:p w14:paraId="1A69801A" w14:textId="77777777" w:rsidR="004B1238" w:rsidRPr="004B1238" w:rsidRDefault="004B1238" w:rsidP="00AE5B95">
      <w:pPr>
        <w:spacing w:line="259" w:lineRule="auto"/>
        <w:rPr>
          <w:rFonts w:ascii="Sakkal Majalla" w:hAnsi="Sakkal Majalla"/>
          <w:b/>
          <w:bCs/>
          <w:sz w:val="34"/>
          <w:rtl/>
        </w:rPr>
      </w:pPr>
    </w:p>
    <w:p w14:paraId="31F05E0B" w14:textId="77777777" w:rsidR="00AE5B95" w:rsidRPr="004B1238" w:rsidRDefault="00AE5B95" w:rsidP="004B1238">
      <w:pPr>
        <w:keepNext/>
        <w:pageBreakBefore/>
        <w:spacing w:line="259" w:lineRule="auto"/>
        <w:rPr>
          <w:rFonts w:ascii="Adobe Arabic" w:hAnsi="Adobe Arabic" w:cs="Adobe Arabic"/>
          <w:b/>
          <w:bCs/>
          <w:color w:val="C00000"/>
          <w:sz w:val="36"/>
          <w:szCs w:val="36"/>
          <w:rtl/>
        </w:rPr>
      </w:pPr>
      <w:r w:rsidRPr="004B1238">
        <w:rPr>
          <w:rFonts w:ascii="Adobe Arabic" w:hAnsi="Adobe Arabic" w:cs="Adobe Arabic"/>
          <w:b/>
          <w:bCs/>
          <w:color w:val="C00000"/>
          <w:sz w:val="36"/>
          <w:szCs w:val="36"/>
          <w:rtl/>
        </w:rPr>
        <w:lastRenderedPageBreak/>
        <w:t>2. أساليب الإقناع المنطقي والعاطفي</w:t>
      </w:r>
    </w:p>
    <w:p w14:paraId="6D5489E2"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يتطلّب الإقناع الفعّال مزيجاً متوازناً من المنطق والعاطفة:</w:t>
      </w:r>
    </w:p>
    <w:p w14:paraId="606F9453" w14:textId="1EC03B3E" w:rsidR="00DE30B4" w:rsidRPr="00AE5B95" w:rsidRDefault="00DE30B4" w:rsidP="00DE30B4">
      <w:pPr>
        <w:spacing w:line="259" w:lineRule="auto"/>
        <w:jc w:val="center"/>
        <w:rPr>
          <w:rFonts w:ascii="Sakkal Majalla" w:hAnsi="Sakkal Majalla"/>
          <w:sz w:val="34"/>
          <w:rtl/>
        </w:rPr>
      </w:pPr>
      <w:r w:rsidRPr="005D71D8">
        <w:rPr>
          <w:rFonts w:ascii="Sakkal Majalla" w:hAnsi="Sakkal Majalla"/>
          <w:b/>
          <w:bCs/>
          <w:noProof/>
          <w:sz w:val="34"/>
        </w:rPr>
        <mc:AlternateContent>
          <mc:Choice Requires="wpg">
            <w:drawing>
              <wp:inline distT="0" distB="0" distL="0" distR="0" wp14:anchorId="4FAD6FEC" wp14:editId="4EEEDFD7">
                <wp:extent cx="4154424" cy="1227408"/>
                <wp:effectExtent l="0" t="0" r="0" b="0"/>
                <wp:docPr id="1046" name="مجموعة 1045">
                  <a:extLst xmlns:a="http://schemas.openxmlformats.org/drawingml/2006/main">
                    <a:ext uri="{FF2B5EF4-FFF2-40B4-BE49-F238E27FC236}">
                      <a16:creationId xmlns:a16="http://schemas.microsoft.com/office/drawing/2014/main" id="{88DC7A1B-3B9E-2E89-F925-A6EB27BD8D4E}"/>
                    </a:ext>
                  </a:extLst>
                </wp:docPr>
                <wp:cNvGraphicFramePr/>
                <a:graphic xmlns:a="http://schemas.openxmlformats.org/drawingml/2006/main">
                  <a:graphicData uri="http://schemas.microsoft.com/office/word/2010/wordprocessingGroup">
                    <wpg:wgp>
                      <wpg:cNvGrpSpPr/>
                      <wpg:grpSpPr>
                        <a:xfrm>
                          <a:off x="0" y="0"/>
                          <a:ext cx="4154424" cy="1227408"/>
                          <a:chOff x="76198" y="0"/>
                          <a:chExt cx="4154424" cy="1227408"/>
                        </a:xfrm>
                      </wpg:grpSpPr>
                      <wps:wsp>
                        <wps:cNvPr id="1945133778" name="Freeform 2">
                          <a:extLst>
                            <a:ext uri="{FF2B5EF4-FFF2-40B4-BE49-F238E27FC236}">
                              <a16:creationId xmlns:a16="http://schemas.microsoft.com/office/drawing/2014/main" id="{BACB54B5-E418-8775-C83C-F6F3E2E66FDC}"/>
                            </a:ext>
                          </a:extLst>
                        </wps:cNvPr>
                        <wps:cNvSpPr/>
                        <wps:spPr>
                          <a:xfrm>
                            <a:off x="1874529" y="0"/>
                            <a:ext cx="762336" cy="726300"/>
                          </a:xfrm>
                          <a:custGeom>
                            <a:avLst/>
                            <a:gdLst/>
                            <a:ahLst/>
                            <a:cxnLst/>
                            <a:rect l="l" t="t" r="r" b="b"/>
                            <a:pathLst>
                              <a:path w="2118408" h="2018265">
                                <a:moveTo>
                                  <a:pt x="0" y="0"/>
                                </a:moveTo>
                                <a:lnTo>
                                  <a:pt x="2118408" y="0"/>
                                </a:lnTo>
                                <a:lnTo>
                                  <a:pt x="2118408" y="2018265"/>
                                </a:lnTo>
                                <a:lnTo>
                                  <a:pt x="0" y="2018265"/>
                                </a:lnTo>
                                <a:lnTo>
                                  <a:pt x="0" y="0"/>
                                </a:lnTo>
                                <a:close/>
                              </a:path>
                            </a:pathLst>
                          </a:custGeom>
                          <a:blipFill>
                            <a:blip r:embed="rId150">
                              <a:extLst>
                                <a:ext uri="{96DAC541-7B7A-43D3-8B79-37D633B846F1}">
                                  <asvg:svgBlip xmlns:asvg="http://schemas.microsoft.com/office/drawing/2016/SVG/main" r:embed="rId151"/>
                                </a:ext>
                              </a:extLst>
                            </a:blip>
                            <a:stretch>
                              <a:fillRect/>
                            </a:stretch>
                          </a:blipFill>
                        </wps:spPr>
                        <wps:bodyPr/>
                      </wps:wsp>
                      <wps:wsp>
                        <wps:cNvPr id="1308243971" name="Freeform 3">
                          <a:extLst>
                            <a:ext uri="{FF2B5EF4-FFF2-40B4-BE49-F238E27FC236}">
                              <a16:creationId xmlns:a16="http://schemas.microsoft.com/office/drawing/2014/main" id="{E098F269-316A-6811-96D2-4B19F5BE9E56}"/>
                            </a:ext>
                          </a:extLst>
                        </wps:cNvPr>
                        <wps:cNvSpPr/>
                        <wps:spPr>
                          <a:xfrm>
                            <a:off x="417237" y="5127"/>
                            <a:ext cx="697569" cy="721173"/>
                          </a:xfrm>
                          <a:custGeom>
                            <a:avLst/>
                            <a:gdLst/>
                            <a:ahLst/>
                            <a:cxnLst/>
                            <a:rect l="l" t="t" r="r" b="b"/>
                            <a:pathLst>
                              <a:path w="1938431" h="2004017">
                                <a:moveTo>
                                  <a:pt x="0" y="0"/>
                                </a:moveTo>
                                <a:lnTo>
                                  <a:pt x="1938432" y="0"/>
                                </a:lnTo>
                                <a:lnTo>
                                  <a:pt x="1938432" y="2004017"/>
                                </a:lnTo>
                                <a:lnTo>
                                  <a:pt x="0" y="2004017"/>
                                </a:lnTo>
                                <a:lnTo>
                                  <a:pt x="0" y="0"/>
                                </a:lnTo>
                                <a:close/>
                              </a:path>
                            </a:pathLst>
                          </a:custGeom>
                          <a:blipFill>
                            <a:blip r:embed="rId152">
                              <a:extLst>
                                <a:ext uri="{96DAC541-7B7A-43D3-8B79-37D633B846F1}">
                                  <asvg:svgBlip xmlns:asvg="http://schemas.microsoft.com/office/drawing/2016/SVG/main" r:embed="rId153"/>
                                </a:ext>
                              </a:extLst>
                            </a:blip>
                            <a:stretch>
                              <a:fillRect/>
                            </a:stretch>
                          </a:blipFill>
                        </wps:spPr>
                        <wps:bodyPr/>
                      </wps:wsp>
                      <wps:wsp>
                        <wps:cNvPr id="2067622330" name="Freeform 5">
                          <a:extLst>
                            <a:ext uri="{FF2B5EF4-FFF2-40B4-BE49-F238E27FC236}">
                              <a16:creationId xmlns:a16="http://schemas.microsoft.com/office/drawing/2014/main" id="{7FB4F064-B5DD-59B4-4EF8-FF1849B64432}"/>
                            </a:ext>
                          </a:extLst>
                        </wps:cNvPr>
                        <wps:cNvSpPr/>
                        <wps:spPr>
                          <a:xfrm>
                            <a:off x="3198914" y="57220"/>
                            <a:ext cx="761763" cy="760380"/>
                          </a:xfrm>
                          <a:custGeom>
                            <a:avLst/>
                            <a:gdLst/>
                            <a:ahLst/>
                            <a:cxnLst/>
                            <a:rect l="l" t="t" r="r" b="b"/>
                            <a:pathLst>
                              <a:path w="2116817" h="2112969">
                                <a:moveTo>
                                  <a:pt x="0" y="0"/>
                                </a:moveTo>
                                <a:lnTo>
                                  <a:pt x="2116818" y="0"/>
                                </a:lnTo>
                                <a:lnTo>
                                  <a:pt x="2116818" y="2112969"/>
                                </a:lnTo>
                                <a:lnTo>
                                  <a:pt x="0" y="2112969"/>
                                </a:lnTo>
                                <a:lnTo>
                                  <a:pt x="0" y="0"/>
                                </a:lnTo>
                                <a:close/>
                              </a:path>
                            </a:pathLst>
                          </a:custGeom>
                          <a:blipFill>
                            <a:blip r:embed="rId154">
                              <a:extLst>
                                <a:ext uri="{96DAC541-7B7A-43D3-8B79-37D633B846F1}">
                                  <asvg:svgBlip xmlns:asvg="http://schemas.microsoft.com/office/drawing/2016/SVG/main" r:embed="rId155"/>
                                </a:ext>
                              </a:extLst>
                            </a:blip>
                            <a:stretch>
                              <a:fillRect/>
                            </a:stretch>
                          </a:blipFill>
                        </wps:spPr>
                        <wps:bodyPr/>
                      </wps:wsp>
                      <wps:wsp>
                        <wps:cNvPr id="1470194412" name="Freeform 6">
                          <a:extLst>
                            <a:ext uri="{FF2B5EF4-FFF2-40B4-BE49-F238E27FC236}">
                              <a16:creationId xmlns:a16="http://schemas.microsoft.com/office/drawing/2014/main" id="{89C5C2FC-BC86-6FBE-0BE9-90DA7D649437}"/>
                            </a:ext>
                          </a:extLst>
                        </wps:cNvPr>
                        <wps:cNvSpPr/>
                        <wps:spPr>
                          <a:xfrm>
                            <a:off x="126626" y="699014"/>
                            <a:ext cx="1268408" cy="175272"/>
                          </a:xfrm>
                          <a:custGeom>
                            <a:avLst/>
                            <a:gdLst/>
                            <a:ahLst/>
                            <a:cxnLst/>
                            <a:rect l="l" t="t" r="r" b="b"/>
                            <a:pathLst>
                              <a:path w="3524701" h="487050">
                                <a:moveTo>
                                  <a:pt x="0" y="0"/>
                                </a:moveTo>
                                <a:lnTo>
                                  <a:pt x="3524701" y="0"/>
                                </a:lnTo>
                                <a:lnTo>
                                  <a:pt x="3524701" y="487049"/>
                                </a:lnTo>
                                <a:lnTo>
                                  <a:pt x="0" y="487049"/>
                                </a:lnTo>
                                <a:lnTo>
                                  <a:pt x="0" y="0"/>
                                </a:lnTo>
                                <a:close/>
                              </a:path>
                            </a:pathLst>
                          </a:custGeom>
                          <a:blipFill>
                            <a:blip r:embed="rId156">
                              <a:extLst>
                                <a:ext uri="{96DAC541-7B7A-43D3-8B79-37D633B846F1}">
                                  <asvg:svgBlip xmlns:asvg="http://schemas.microsoft.com/office/drawing/2016/SVG/main" r:embed="rId157"/>
                                </a:ext>
                              </a:extLst>
                            </a:blip>
                            <a:stretch>
                              <a:fillRect/>
                            </a:stretch>
                          </a:blipFill>
                        </wps:spPr>
                        <wps:bodyPr/>
                      </wps:wsp>
                      <wps:wsp>
                        <wps:cNvPr id="2003378205" name="Freeform 7">
                          <a:extLst>
                            <a:ext uri="{FF2B5EF4-FFF2-40B4-BE49-F238E27FC236}">
                              <a16:creationId xmlns:a16="http://schemas.microsoft.com/office/drawing/2014/main" id="{AFA89DBF-8938-9851-0B19-3952ED2BE28E}"/>
                            </a:ext>
                          </a:extLst>
                        </wps:cNvPr>
                        <wps:cNvSpPr/>
                        <wps:spPr>
                          <a:xfrm>
                            <a:off x="1621494" y="699015"/>
                            <a:ext cx="1268408" cy="175272"/>
                          </a:xfrm>
                          <a:custGeom>
                            <a:avLst/>
                            <a:gdLst/>
                            <a:ahLst/>
                            <a:cxnLst/>
                            <a:rect l="l" t="t" r="r" b="b"/>
                            <a:pathLst>
                              <a:path w="3524701" h="487050">
                                <a:moveTo>
                                  <a:pt x="0" y="0"/>
                                </a:moveTo>
                                <a:lnTo>
                                  <a:pt x="3524701" y="0"/>
                                </a:lnTo>
                                <a:lnTo>
                                  <a:pt x="3524701" y="487049"/>
                                </a:lnTo>
                                <a:lnTo>
                                  <a:pt x="0" y="487049"/>
                                </a:lnTo>
                                <a:lnTo>
                                  <a:pt x="0" y="0"/>
                                </a:lnTo>
                                <a:close/>
                              </a:path>
                            </a:pathLst>
                          </a:custGeom>
                          <a:blipFill>
                            <a:blip r:embed="rId156">
                              <a:extLst>
                                <a:ext uri="{96DAC541-7B7A-43D3-8B79-37D633B846F1}">
                                  <asvg:svgBlip xmlns:asvg="http://schemas.microsoft.com/office/drawing/2016/SVG/main" r:embed="rId157"/>
                                </a:ext>
                              </a:extLst>
                            </a:blip>
                            <a:stretch>
                              <a:fillRect/>
                            </a:stretch>
                          </a:blipFill>
                        </wps:spPr>
                        <wps:bodyPr/>
                      </wps:wsp>
                      <wps:wsp>
                        <wps:cNvPr id="1897249562" name="Freeform 9">
                          <a:extLst>
                            <a:ext uri="{FF2B5EF4-FFF2-40B4-BE49-F238E27FC236}">
                              <a16:creationId xmlns:a16="http://schemas.microsoft.com/office/drawing/2014/main" id="{6D031D74-E2BF-61C3-8AF3-09A821758CC6}"/>
                            </a:ext>
                          </a:extLst>
                        </wps:cNvPr>
                        <wps:cNvSpPr/>
                        <wps:spPr>
                          <a:xfrm>
                            <a:off x="2962214" y="729965"/>
                            <a:ext cx="1268408" cy="175272"/>
                          </a:xfrm>
                          <a:custGeom>
                            <a:avLst/>
                            <a:gdLst/>
                            <a:ahLst/>
                            <a:cxnLst/>
                            <a:rect l="l" t="t" r="r" b="b"/>
                            <a:pathLst>
                              <a:path w="3524701" h="487050">
                                <a:moveTo>
                                  <a:pt x="0" y="0"/>
                                </a:moveTo>
                                <a:lnTo>
                                  <a:pt x="3524701" y="0"/>
                                </a:lnTo>
                                <a:lnTo>
                                  <a:pt x="3524701" y="487050"/>
                                </a:lnTo>
                                <a:lnTo>
                                  <a:pt x="0" y="487050"/>
                                </a:lnTo>
                                <a:lnTo>
                                  <a:pt x="0" y="0"/>
                                </a:lnTo>
                                <a:close/>
                              </a:path>
                            </a:pathLst>
                          </a:custGeom>
                          <a:blipFill>
                            <a:blip r:embed="rId156">
                              <a:extLst>
                                <a:ext uri="{96DAC541-7B7A-43D3-8B79-37D633B846F1}">
                                  <asvg:svgBlip xmlns:asvg="http://schemas.microsoft.com/office/drawing/2016/SVG/main" r:embed="rId157"/>
                                </a:ext>
                              </a:extLst>
                            </a:blip>
                            <a:stretch>
                              <a:fillRect/>
                            </a:stretch>
                          </a:blipFill>
                        </wps:spPr>
                        <wps:bodyPr/>
                      </wps:wsp>
                      <wps:wsp>
                        <wps:cNvPr id="1397431340" name="TextBox 10">
                          <a:extLst>
                            <a:ext uri="{FF2B5EF4-FFF2-40B4-BE49-F238E27FC236}">
                              <a16:creationId xmlns:a16="http://schemas.microsoft.com/office/drawing/2014/main" id="{BADBA6B0-FB6F-6FF3-2E0A-38EE3D23FF62}"/>
                            </a:ext>
                          </a:extLst>
                        </wps:cNvPr>
                        <wps:cNvSpPr txBox="1"/>
                        <wps:spPr>
                          <a:xfrm>
                            <a:off x="76198" y="941023"/>
                            <a:ext cx="1364795" cy="286385"/>
                          </a:xfrm>
                          <a:prstGeom prst="rect">
                            <a:avLst/>
                          </a:prstGeom>
                        </wps:spPr>
                        <wps:txbx>
                          <w:txbxContent>
                            <w:p w14:paraId="65F33254" w14:textId="6A0D0295" w:rsidR="00DE30B4" w:rsidRPr="000E0911" w:rsidRDefault="00DE30B4" w:rsidP="00DE30B4">
                              <w:pPr>
                                <w:bidi w:val="0"/>
                                <w:jc w:val="center"/>
                                <w:rPr>
                                  <w:rFonts w:ascii="Adobe Arabic" w:eastAsia="Sue Ellen Francisco" w:hAnsi="Adobe Arabic" w:cs="Adobe Arabic"/>
                                  <w:b/>
                                  <w:bCs/>
                                  <w:color w:val="000000"/>
                                  <w:kern w:val="24"/>
                                  <w:sz w:val="36"/>
                                  <w:szCs w:val="36"/>
                                  <w:lang w:bidi="ar-AE"/>
                                </w:rPr>
                              </w:pPr>
                              <w:r w:rsidRPr="00DE30B4">
                                <w:rPr>
                                  <w:rFonts w:ascii="Adobe Arabic" w:eastAsia="Sue Ellen Francisco" w:hAnsi="Adobe Arabic" w:cs="Adobe Arabic"/>
                                  <w:b/>
                                  <w:bCs/>
                                  <w:color w:val="000000"/>
                                  <w:kern w:val="24"/>
                                  <w:sz w:val="36"/>
                                  <w:szCs w:val="36"/>
                                  <w:rtl/>
                                  <w:lang w:bidi="ar-AE"/>
                                </w:rPr>
                                <w:t>الإقناع الأخلاقي</w:t>
                              </w:r>
                            </w:p>
                          </w:txbxContent>
                        </wps:txbx>
                        <wps:bodyPr wrap="square" lIns="0" tIns="0" rIns="0" bIns="0" rtlCol="0" anchor="t">
                          <a:spAutoFit/>
                        </wps:bodyPr>
                      </wps:wsp>
                      <wps:wsp>
                        <wps:cNvPr id="1994615041" name="TextBox 12">
                          <a:extLst>
                            <a:ext uri="{FF2B5EF4-FFF2-40B4-BE49-F238E27FC236}">
                              <a16:creationId xmlns:a16="http://schemas.microsoft.com/office/drawing/2014/main" id="{927B769E-9204-2FAD-21E8-60A5E59C63B8}"/>
                            </a:ext>
                          </a:extLst>
                        </wps:cNvPr>
                        <wps:cNvSpPr txBox="1"/>
                        <wps:spPr>
                          <a:xfrm>
                            <a:off x="576073" y="59775"/>
                            <a:ext cx="342900" cy="636270"/>
                          </a:xfrm>
                          <a:prstGeom prst="rect">
                            <a:avLst/>
                          </a:prstGeom>
                        </wps:spPr>
                        <wps:txbx>
                          <w:txbxContent>
                            <w:p w14:paraId="21ABD186" w14:textId="77777777" w:rsidR="00DE30B4" w:rsidRDefault="00DE30B4" w:rsidP="00DE30B4">
                              <w:pPr>
                                <w:bidi w:val="0"/>
                                <w:jc w:val="center"/>
                                <w:rPr>
                                  <w:rFonts w:ascii="Adobe Arabic" w:eastAsia="Sue Ellen Francisco" w:hAnsi="Adobe Arabic" w:cs="Adobe Arabic"/>
                                  <w:color w:val="464341"/>
                                  <w:kern w:val="24"/>
                                  <w:sz w:val="80"/>
                                  <w:szCs w:val="80"/>
                                  <w:lang w:bidi="ar-AE"/>
                                </w:rPr>
                              </w:pPr>
                              <w:r>
                                <w:rPr>
                                  <w:rFonts w:ascii="Adobe Arabic" w:eastAsia="Sue Ellen Francisco" w:hAnsi="Adobe Arabic" w:cs="Adobe Arabic" w:hint="cs"/>
                                  <w:color w:val="464341"/>
                                  <w:kern w:val="24"/>
                                  <w:sz w:val="80"/>
                                  <w:szCs w:val="80"/>
                                  <w:rtl/>
                                  <w:lang w:bidi="ar-AE"/>
                                </w:rPr>
                                <w:t>3</w:t>
                              </w:r>
                            </w:p>
                          </w:txbxContent>
                        </wps:txbx>
                        <wps:bodyPr lIns="0" tIns="0" rIns="0" bIns="0" rtlCol="0" anchor="t">
                          <a:spAutoFit/>
                        </wps:bodyPr>
                      </wps:wsp>
                      <wps:wsp>
                        <wps:cNvPr id="1161716239" name="TextBox 13">
                          <a:extLst>
                            <a:ext uri="{FF2B5EF4-FFF2-40B4-BE49-F238E27FC236}">
                              <a16:creationId xmlns:a16="http://schemas.microsoft.com/office/drawing/2014/main" id="{4C6B8952-AB15-8FEF-0706-03A0154CFA4D}"/>
                            </a:ext>
                          </a:extLst>
                        </wps:cNvPr>
                        <wps:cNvSpPr txBox="1"/>
                        <wps:spPr>
                          <a:xfrm>
                            <a:off x="2054776" y="57212"/>
                            <a:ext cx="393700" cy="636270"/>
                          </a:xfrm>
                          <a:prstGeom prst="rect">
                            <a:avLst/>
                          </a:prstGeom>
                        </wps:spPr>
                        <wps:txbx>
                          <w:txbxContent>
                            <w:p w14:paraId="0E01B8A2" w14:textId="77777777" w:rsidR="00DE30B4" w:rsidRDefault="00DE30B4" w:rsidP="00DE30B4">
                              <w:pPr>
                                <w:bidi w:val="0"/>
                                <w:jc w:val="center"/>
                                <w:rPr>
                                  <w:rFonts w:ascii="Adobe Arabic" w:eastAsia="Sue Ellen Francisco" w:hAnsi="Adobe Arabic" w:cs="Adobe Arabic"/>
                                  <w:color w:val="464341"/>
                                  <w:kern w:val="24"/>
                                  <w:sz w:val="80"/>
                                  <w:szCs w:val="80"/>
                                </w:rPr>
                              </w:pPr>
                              <w:r>
                                <w:rPr>
                                  <w:rFonts w:ascii="Adobe Arabic" w:eastAsia="Sue Ellen Francisco" w:hAnsi="Adobe Arabic" w:cs="Adobe Arabic"/>
                                  <w:color w:val="464341"/>
                                  <w:kern w:val="24"/>
                                  <w:sz w:val="80"/>
                                  <w:szCs w:val="80"/>
                                </w:rPr>
                                <w:t>2</w:t>
                              </w:r>
                            </w:p>
                          </w:txbxContent>
                        </wps:txbx>
                        <wps:bodyPr lIns="0" tIns="0" rIns="0" bIns="0" rtlCol="0" anchor="t">
                          <a:spAutoFit/>
                        </wps:bodyPr>
                      </wps:wsp>
                      <wps:wsp>
                        <wps:cNvPr id="1966998939" name="TextBox 15">
                          <a:extLst>
                            <a:ext uri="{FF2B5EF4-FFF2-40B4-BE49-F238E27FC236}">
                              <a16:creationId xmlns:a16="http://schemas.microsoft.com/office/drawing/2014/main" id="{4A0BD26E-26B3-9CF7-FE9E-C05BF4F18062}"/>
                            </a:ext>
                          </a:extLst>
                        </wps:cNvPr>
                        <wps:cNvSpPr txBox="1"/>
                        <wps:spPr>
                          <a:xfrm>
                            <a:off x="3411492" y="131463"/>
                            <a:ext cx="309245" cy="636270"/>
                          </a:xfrm>
                          <a:prstGeom prst="rect">
                            <a:avLst/>
                          </a:prstGeom>
                        </wps:spPr>
                        <wps:txbx>
                          <w:txbxContent>
                            <w:p w14:paraId="04288BE9" w14:textId="77777777" w:rsidR="00DE30B4" w:rsidRDefault="00DE30B4" w:rsidP="00DE30B4">
                              <w:pPr>
                                <w:bidi w:val="0"/>
                                <w:jc w:val="center"/>
                                <w:rPr>
                                  <w:rFonts w:ascii="Adobe Arabic" w:eastAsia="Sue Ellen Francisco" w:hAnsi="Adobe Arabic" w:cs="Adobe Arabic"/>
                                  <w:color w:val="464341"/>
                                  <w:kern w:val="24"/>
                                  <w:sz w:val="80"/>
                                  <w:szCs w:val="80"/>
                                  <w:lang w:bidi="ar-AE"/>
                                </w:rPr>
                              </w:pPr>
                              <w:r>
                                <w:rPr>
                                  <w:rFonts w:ascii="Adobe Arabic" w:eastAsia="Sue Ellen Francisco" w:hAnsi="Adobe Arabic" w:cs="Adobe Arabic" w:hint="cs"/>
                                  <w:color w:val="464341"/>
                                  <w:kern w:val="24"/>
                                  <w:sz w:val="80"/>
                                  <w:szCs w:val="80"/>
                                  <w:rtl/>
                                  <w:lang w:bidi="ar-AE"/>
                                </w:rPr>
                                <w:t>1</w:t>
                              </w:r>
                            </w:p>
                          </w:txbxContent>
                        </wps:txbx>
                        <wps:bodyPr lIns="0" tIns="0" rIns="0" bIns="0" rtlCol="0" anchor="t">
                          <a:spAutoFit/>
                        </wps:bodyPr>
                      </wps:wsp>
                      <wps:wsp>
                        <wps:cNvPr id="2017181466" name="TextBox 16">
                          <a:extLst>
                            <a:ext uri="{FF2B5EF4-FFF2-40B4-BE49-F238E27FC236}">
                              <a16:creationId xmlns:a16="http://schemas.microsoft.com/office/drawing/2014/main" id="{4DD64CEB-D8E9-46D4-B8C7-ACC31C40701A}"/>
                            </a:ext>
                          </a:extLst>
                        </wps:cNvPr>
                        <wps:cNvSpPr txBox="1"/>
                        <wps:spPr>
                          <a:xfrm>
                            <a:off x="1621494" y="928381"/>
                            <a:ext cx="1240155" cy="286385"/>
                          </a:xfrm>
                          <a:prstGeom prst="rect">
                            <a:avLst/>
                          </a:prstGeom>
                        </wps:spPr>
                        <wps:txbx>
                          <w:txbxContent>
                            <w:p w14:paraId="756572FF" w14:textId="5C1F1763" w:rsidR="00DE30B4" w:rsidRDefault="00DE30B4" w:rsidP="00DE30B4">
                              <w:pPr>
                                <w:bidi w:val="0"/>
                                <w:jc w:val="center"/>
                                <w:rPr>
                                  <w:rFonts w:ascii="Adobe Arabic" w:eastAsia="Sue Ellen Francisco" w:hAnsi="Adobe Arabic" w:cs="Adobe Arabic"/>
                                  <w:b/>
                                  <w:bCs/>
                                  <w:color w:val="000000"/>
                                  <w:kern w:val="24"/>
                                  <w:sz w:val="36"/>
                                  <w:szCs w:val="36"/>
                                  <w:lang w:bidi="ar-AE"/>
                                </w:rPr>
                              </w:pPr>
                              <w:r w:rsidRPr="00DE30B4">
                                <w:rPr>
                                  <w:rFonts w:ascii="Adobe Arabic" w:eastAsia="Sue Ellen Francisco" w:hAnsi="Adobe Arabic" w:cs="Adobe Arabic"/>
                                  <w:b/>
                                  <w:bCs/>
                                  <w:color w:val="000000"/>
                                  <w:kern w:val="24"/>
                                  <w:sz w:val="36"/>
                                  <w:szCs w:val="36"/>
                                  <w:rtl/>
                                  <w:lang w:bidi="ar-AE"/>
                                </w:rPr>
                                <w:t>الإقناع العاطفي</w:t>
                              </w:r>
                            </w:p>
                          </w:txbxContent>
                        </wps:txbx>
                        <wps:bodyPr lIns="0" tIns="0" rIns="0" bIns="0" rtlCol="0" anchor="t">
                          <a:spAutoFit/>
                        </wps:bodyPr>
                      </wps:wsp>
                      <wps:wsp>
                        <wps:cNvPr id="335268976" name="TextBox 17">
                          <a:extLst>
                            <a:ext uri="{FF2B5EF4-FFF2-40B4-BE49-F238E27FC236}">
                              <a16:creationId xmlns:a16="http://schemas.microsoft.com/office/drawing/2014/main" id="{05C51640-FB2E-E9DE-AD18-7E8B820BA89A}"/>
                            </a:ext>
                          </a:extLst>
                        </wps:cNvPr>
                        <wps:cNvSpPr txBox="1"/>
                        <wps:spPr>
                          <a:xfrm>
                            <a:off x="2961334" y="928412"/>
                            <a:ext cx="1267460" cy="286385"/>
                          </a:xfrm>
                          <a:prstGeom prst="rect">
                            <a:avLst/>
                          </a:prstGeom>
                        </wps:spPr>
                        <wps:txbx>
                          <w:txbxContent>
                            <w:p w14:paraId="3806598F" w14:textId="1C19ACE3" w:rsidR="00DE30B4" w:rsidRDefault="00DE30B4" w:rsidP="00DE30B4">
                              <w:pPr>
                                <w:bidi w:val="0"/>
                                <w:jc w:val="center"/>
                                <w:rPr>
                                  <w:rFonts w:ascii="Adobe Arabic" w:eastAsia="Sue Ellen Francisco" w:hAnsi="Adobe Arabic" w:cs="Adobe Arabic"/>
                                  <w:b/>
                                  <w:bCs/>
                                  <w:color w:val="000000"/>
                                  <w:kern w:val="24"/>
                                  <w:sz w:val="36"/>
                                  <w:szCs w:val="36"/>
                                  <w:lang w:bidi="ar-AE"/>
                                </w:rPr>
                              </w:pPr>
                              <w:r w:rsidRPr="00DE30B4">
                                <w:rPr>
                                  <w:rFonts w:ascii="Adobe Arabic" w:eastAsia="Sue Ellen Francisco" w:hAnsi="Adobe Arabic" w:cs="Adobe Arabic"/>
                                  <w:b/>
                                  <w:bCs/>
                                  <w:color w:val="000000"/>
                                  <w:kern w:val="24"/>
                                  <w:sz w:val="36"/>
                                  <w:szCs w:val="36"/>
                                  <w:rtl/>
                                  <w:lang w:bidi="ar-AE"/>
                                </w:rPr>
                                <w:t>الإقناع المنطقي</w:t>
                              </w:r>
                            </w:p>
                          </w:txbxContent>
                        </wps:txbx>
                        <wps:bodyPr lIns="0" tIns="0" rIns="0" bIns="0" rtlCol="0" anchor="t">
                          <a:spAutoFit/>
                        </wps:bodyPr>
                      </wps:wsp>
                    </wpg:wgp>
                  </a:graphicData>
                </a:graphic>
              </wp:inline>
            </w:drawing>
          </mc:Choice>
          <mc:Fallback>
            <w:pict>
              <v:group w14:anchorId="4FAD6FEC" id="مجموعة 1045" o:spid="_x0000_s1548" style="width:327.1pt;height:96.65pt;mso-position-horizontal-relative:char;mso-position-vertical-relative:line" coordorigin="761" coordsize="41544,1227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">
                <v:shape id="Freeform 2" o:spid="_x0000_s1549" style="position:absolute;left:18745;width:7623;height:7263;visibility:visible;mso-wrap-style:square;v-text-anchor:top" coordsize="2118408,2018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" path="m,l2118408,r,2018265l,2018265,,xe" stroked="f">
                  <v:fill r:id="rId158" o:title="" recolor="t" rotate="t" type="frame"/>
                  <v:path arrowok="t"/>
                </v:shape>
                <v:shape id="Freeform 3" o:spid="_x0000_s1550" style="position:absolute;left:4172;top:51;width:6976;height:7212;visibility:visible;mso-wrap-style:square;v-text-anchor:top" coordsize="1938431,2004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" path="m,l1938432,r,2004017l,2004017,,xe" stroked="f">
                  <v:fill r:id="rId159" o:title="" recolor="t" rotate="t" type="frame"/>
                  <v:path arrowok="t"/>
                </v:shape>
                <v:shape id="Freeform 5" o:spid="_x0000_s1551" style="position:absolute;left:31989;top:572;width:7617;height:7604;visibility:visible;mso-wrap-style:square;v-text-anchor:top" coordsize="2116817,2112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" path="m,l2116818,r,2112969l,2112969,,xe" stroked="f">
                  <v:fill r:id="rId160" o:title="" recolor="t" rotate="t" type="frame"/>
                  <v:path arrowok="t"/>
                </v:shape>
                <v:shape id="Freeform 6" o:spid="_x0000_s1552" style="position:absolute;left:1266;top:6990;width:12684;height:1752;visibility:visible;mso-wrap-style:square;v-text-anchor:top" coordsize="3524701,487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" path="m,l3524701,r,487049l,487049,,xe" stroked="f">
                  <v:fill r:id="rId161" o:title="" recolor="t" rotate="t" type="frame"/>
                  <v:path arrowok="t"/>
                </v:shape>
                <v:shape id="Freeform 7" o:spid="_x0000_s1553" style="position:absolute;left:16214;top:6990;width:12685;height:1752;visibility:visible;mso-wrap-style:square;v-text-anchor:top" coordsize="3524701,487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" path="m,l3524701,r,487049l,487049,,xe" stroked="f">
                  <v:fill r:id="rId161" o:title="" recolor="t" rotate="t" type="frame"/>
                  <v:path arrowok="t"/>
                </v:shape>
                <v:shape id="Freeform 9" o:spid="_x0000_s1554" style="position:absolute;left:29622;top:7299;width:12684;height:1753;visibility:visible;mso-wrap-style:square;v-text-anchor:top" coordsize="3524701,487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" path="m,l3524701,r,487050l,487050,,xe" stroked="f">
                  <v:fill r:id="rId161" o:title="" recolor="t" rotate="t" type="frame"/>
                  <v:path arrowok="t"/>
                </v:shape>
                <v:shape id="TextBox 10" o:spid="_x0000_s1555" type="#_x0000_t202" style="position:absolute;left:761;top:9410;width:13648;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" filled="f" stroked="f">
                  <v:textbox style="mso-fit-shape-to-text:t" inset="0,0,0,0">
                    <w:txbxContent>
                      <w:p w14:paraId="65F33254" w14:textId="6A0D0295" w:rsidR="00DE30B4" w:rsidRPr="000E0911" w:rsidRDefault="00DE30B4" w:rsidP="00DE30B4">
                        <w:pPr>
                          <w:bidi w:val="0"/>
                          <w:jc w:val="center"/>
                          <w:rPr>
                            <w:rFonts w:ascii="Adobe Arabic" w:eastAsia="Sue Ellen Francisco" w:hAnsi="Adobe Arabic" w:cs="Adobe Arabic"/>
                            <w:b/>
                            <w:bCs/>
                            <w:color w:val="000000"/>
                            <w:kern w:val="24"/>
                            <w:sz w:val="36"/>
                            <w:szCs w:val="36"/>
                            <w:lang w:bidi="ar-AE"/>
                          </w:rPr>
                        </w:pPr>
                        <w:r w:rsidRPr="00DE30B4">
                          <w:rPr>
                            <w:rFonts w:ascii="Adobe Arabic" w:eastAsia="Sue Ellen Francisco" w:hAnsi="Adobe Arabic" w:cs="Adobe Arabic"/>
                            <w:b/>
                            <w:bCs/>
                            <w:color w:val="000000"/>
                            <w:kern w:val="24"/>
                            <w:sz w:val="36"/>
                            <w:szCs w:val="36"/>
                            <w:rtl/>
                            <w:lang w:bidi="ar-AE"/>
                          </w:rPr>
                          <w:t>الإقناع الأخلاقي</w:t>
                        </w:r>
                      </w:p>
                    </w:txbxContent>
                  </v:textbox>
                </v:shape>
                <v:shape id="TextBox 12" o:spid="_x0000_s1556" type="#_x0000_t202" style="position:absolute;left:5760;top:597;width:3429;height:6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" filled="f" stroked="f">
                  <v:textbox style="mso-fit-shape-to-text:t" inset="0,0,0,0">
                    <w:txbxContent>
                      <w:p w14:paraId="21ABD186" w14:textId="77777777" w:rsidR="00DE30B4" w:rsidRDefault="00DE30B4" w:rsidP="00DE30B4">
                        <w:pPr>
                          <w:bidi w:val="0"/>
                          <w:jc w:val="center"/>
                          <w:rPr>
                            <w:rFonts w:ascii="Adobe Arabic" w:eastAsia="Sue Ellen Francisco" w:hAnsi="Adobe Arabic" w:cs="Adobe Arabic"/>
                            <w:color w:val="464341"/>
                            <w:kern w:val="24"/>
                            <w:sz w:val="80"/>
                            <w:szCs w:val="80"/>
                            <w:lang w:bidi="ar-AE"/>
                          </w:rPr>
                        </w:pPr>
                        <w:r>
                          <w:rPr>
                            <w:rFonts w:ascii="Adobe Arabic" w:eastAsia="Sue Ellen Francisco" w:hAnsi="Adobe Arabic" w:cs="Adobe Arabic" w:hint="cs"/>
                            <w:color w:val="464341"/>
                            <w:kern w:val="24"/>
                            <w:sz w:val="80"/>
                            <w:szCs w:val="80"/>
                            <w:rtl/>
                            <w:lang w:bidi="ar-AE"/>
                          </w:rPr>
                          <w:t>3</w:t>
                        </w:r>
                      </w:p>
                    </w:txbxContent>
                  </v:textbox>
                </v:shape>
                <v:shape id="TextBox 13" o:spid="_x0000_s1557" type="#_x0000_t202" style="position:absolute;left:20547;top:572;width:3937;height:6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" filled="f" stroked="f">
                  <v:textbox style="mso-fit-shape-to-text:t" inset="0,0,0,0">
                    <w:txbxContent>
                      <w:p w14:paraId="0E01B8A2" w14:textId="77777777" w:rsidR="00DE30B4" w:rsidRDefault="00DE30B4" w:rsidP="00DE30B4">
                        <w:pPr>
                          <w:bidi w:val="0"/>
                          <w:jc w:val="center"/>
                          <w:rPr>
                            <w:rFonts w:ascii="Adobe Arabic" w:eastAsia="Sue Ellen Francisco" w:hAnsi="Adobe Arabic" w:cs="Adobe Arabic"/>
                            <w:color w:val="464341"/>
                            <w:kern w:val="24"/>
                            <w:sz w:val="80"/>
                            <w:szCs w:val="80"/>
                          </w:rPr>
                        </w:pPr>
                        <w:r>
                          <w:rPr>
                            <w:rFonts w:ascii="Adobe Arabic" w:eastAsia="Sue Ellen Francisco" w:hAnsi="Adobe Arabic" w:cs="Adobe Arabic"/>
                            <w:color w:val="464341"/>
                            <w:kern w:val="24"/>
                            <w:sz w:val="80"/>
                            <w:szCs w:val="80"/>
                          </w:rPr>
                          <w:t>2</w:t>
                        </w:r>
                      </w:p>
                    </w:txbxContent>
                  </v:textbox>
                </v:shape>
                <v:shape id="TextBox 15" o:spid="_x0000_s1558" type="#_x0000_t202" style="position:absolute;left:34114;top:1314;width:3093;height:6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" filled="f" stroked="f">
                  <v:textbox style="mso-fit-shape-to-text:t" inset="0,0,0,0">
                    <w:txbxContent>
                      <w:p w14:paraId="04288BE9" w14:textId="77777777" w:rsidR="00DE30B4" w:rsidRDefault="00DE30B4" w:rsidP="00DE30B4">
                        <w:pPr>
                          <w:bidi w:val="0"/>
                          <w:jc w:val="center"/>
                          <w:rPr>
                            <w:rFonts w:ascii="Adobe Arabic" w:eastAsia="Sue Ellen Francisco" w:hAnsi="Adobe Arabic" w:cs="Adobe Arabic"/>
                            <w:color w:val="464341"/>
                            <w:kern w:val="24"/>
                            <w:sz w:val="80"/>
                            <w:szCs w:val="80"/>
                            <w:lang w:bidi="ar-AE"/>
                          </w:rPr>
                        </w:pPr>
                        <w:r>
                          <w:rPr>
                            <w:rFonts w:ascii="Adobe Arabic" w:eastAsia="Sue Ellen Francisco" w:hAnsi="Adobe Arabic" w:cs="Adobe Arabic" w:hint="cs"/>
                            <w:color w:val="464341"/>
                            <w:kern w:val="24"/>
                            <w:sz w:val="80"/>
                            <w:szCs w:val="80"/>
                            <w:rtl/>
                            <w:lang w:bidi="ar-AE"/>
                          </w:rPr>
                          <w:t>1</w:t>
                        </w:r>
                      </w:p>
                    </w:txbxContent>
                  </v:textbox>
                </v:shape>
                <v:shape id="TextBox 16" o:spid="_x0000_s1559" type="#_x0000_t202" style="position:absolute;left:16214;top:9283;width:12402;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" filled="f" stroked="f">
                  <v:textbox style="mso-fit-shape-to-text:t" inset="0,0,0,0">
                    <w:txbxContent>
                      <w:p w14:paraId="756572FF" w14:textId="5C1F1763" w:rsidR="00DE30B4" w:rsidRDefault="00DE30B4" w:rsidP="00DE30B4">
                        <w:pPr>
                          <w:bidi w:val="0"/>
                          <w:jc w:val="center"/>
                          <w:rPr>
                            <w:rFonts w:ascii="Adobe Arabic" w:eastAsia="Sue Ellen Francisco" w:hAnsi="Adobe Arabic" w:cs="Adobe Arabic"/>
                            <w:b/>
                            <w:bCs/>
                            <w:color w:val="000000"/>
                            <w:kern w:val="24"/>
                            <w:sz w:val="36"/>
                            <w:szCs w:val="36"/>
                            <w:lang w:bidi="ar-AE"/>
                          </w:rPr>
                        </w:pPr>
                        <w:r w:rsidRPr="00DE30B4">
                          <w:rPr>
                            <w:rFonts w:ascii="Adobe Arabic" w:eastAsia="Sue Ellen Francisco" w:hAnsi="Adobe Arabic" w:cs="Adobe Arabic"/>
                            <w:b/>
                            <w:bCs/>
                            <w:color w:val="000000"/>
                            <w:kern w:val="24"/>
                            <w:sz w:val="36"/>
                            <w:szCs w:val="36"/>
                            <w:rtl/>
                            <w:lang w:bidi="ar-AE"/>
                          </w:rPr>
                          <w:t>الإقناع العاطفي</w:t>
                        </w:r>
                      </w:p>
                    </w:txbxContent>
                  </v:textbox>
                </v:shape>
                <v:shape id="TextBox 17" o:spid="_x0000_s1560" type="#_x0000_t202" style="position:absolute;left:29613;top:9284;width:12674;height:2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" filled="f" stroked="f">
                  <v:textbox style="mso-fit-shape-to-text:t" inset="0,0,0,0">
                    <w:txbxContent>
                      <w:p w14:paraId="3806598F" w14:textId="1C19ACE3" w:rsidR="00DE30B4" w:rsidRDefault="00DE30B4" w:rsidP="00DE30B4">
                        <w:pPr>
                          <w:bidi w:val="0"/>
                          <w:jc w:val="center"/>
                          <w:rPr>
                            <w:rFonts w:ascii="Adobe Arabic" w:eastAsia="Sue Ellen Francisco" w:hAnsi="Adobe Arabic" w:cs="Adobe Arabic"/>
                            <w:b/>
                            <w:bCs/>
                            <w:color w:val="000000"/>
                            <w:kern w:val="24"/>
                            <w:sz w:val="36"/>
                            <w:szCs w:val="36"/>
                            <w:lang w:bidi="ar-AE"/>
                          </w:rPr>
                        </w:pPr>
                        <w:r w:rsidRPr="00DE30B4">
                          <w:rPr>
                            <w:rFonts w:ascii="Adobe Arabic" w:eastAsia="Sue Ellen Francisco" w:hAnsi="Adobe Arabic" w:cs="Adobe Arabic"/>
                            <w:b/>
                            <w:bCs/>
                            <w:color w:val="000000"/>
                            <w:kern w:val="24"/>
                            <w:sz w:val="36"/>
                            <w:szCs w:val="36"/>
                            <w:rtl/>
                            <w:lang w:bidi="ar-AE"/>
                          </w:rPr>
                          <w:t>الإقناع المنطقي</w:t>
                        </w:r>
                      </w:p>
                    </w:txbxContent>
                  </v:textbox>
                </v:shape>
                <w10:anchorlock/>
              </v:group>
            </w:pict>
          </mc:Fallback>
        </mc:AlternateContent>
      </w:r>
    </w:p>
    <w:p w14:paraId="149FB0D6" w14:textId="1974CF9C" w:rsidR="00DE30B4" w:rsidRDefault="00DE30B4" w:rsidP="00AE5B95">
      <w:pPr>
        <w:spacing w:line="259" w:lineRule="auto"/>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314D474C" wp14:editId="11DB5CED">
                <wp:extent cx="5731510" cy="891540"/>
                <wp:effectExtent l="0" t="0" r="2540" b="22860"/>
                <wp:docPr id="146498562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28233314" name="مجموعة 47"/>
                        <wpg:cNvGrpSpPr/>
                        <wpg:grpSpPr>
                          <a:xfrm>
                            <a:off x="0" y="0"/>
                            <a:ext cx="5731510" cy="895351"/>
                            <a:chOff x="0" y="0"/>
                            <a:chExt cx="5878196" cy="918845"/>
                          </a:xfrm>
                        </wpg:grpSpPr>
                        <wpg:grpSp>
                          <wpg:cNvPr id="1620774694" name="مجموعة 48"/>
                          <wpg:cNvGrpSpPr/>
                          <wpg:grpSpPr>
                            <a:xfrm>
                              <a:off x="0" y="0"/>
                              <a:ext cx="5878196" cy="918845"/>
                              <a:chOff x="0" y="0"/>
                              <a:chExt cx="6240348" cy="919070"/>
                            </a:xfrm>
                          </wpg:grpSpPr>
                          <wpg:grpSp>
                            <wpg:cNvPr id="1911117141" name="مجموعة 49"/>
                            <wpg:cNvGrpSpPr/>
                            <wpg:grpSpPr>
                              <a:xfrm>
                                <a:off x="0" y="169208"/>
                                <a:ext cx="5433072" cy="580613"/>
                                <a:chOff x="0" y="169208"/>
                                <a:chExt cx="5433072" cy="580613"/>
                              </a:xfrm>
                            </wpg:grpSpPr>
                            <wps:wsp>
                              <wps:cNvPr id="4406332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483336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25333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6160785" name="مربع نص 41"/>
                          <wps:cNvSpPr txBox="1"/>
                          <wps:spPr>
                            <a:xfrm>
                              <a:off x="204466" y="257055"/>
                              <a:ext cx="4615440" cy="409030"/>
                            </a:xfrm>
                            <a:prstGeom prst="rect">
                              <a:avLst/>
                            </a:prstGeom>
                            <a:noFill/>
                          </wps:spPr>
                          <wps:txbx>
                            <w:txbxContent>
                              <w:p w14:paraId="4D4FAFE6" w14:textId="437CC19B" w:rsidR="00DE30B4" w:rsidRDefault="00DE30B4" w:rsidP="00DE30B4">
                                <w:pPr>
                                  <w:rPr>
                                    <w:rFonts w:eastAsia="Calibri" w:hAnsi="Adobe Arabic" w:cs="Adobe Arabic"/>
                                    <w:b/>
                                    <w:bCs/>
                                    <w:color w:val="FFFFFF"/>
                                    <w:kern w:val="24"/>
                                    <w:sz w:val="36"/>
                                    <w:szCs w:val="36"/>
                                    <w:lang w:bidi="ar-EG"/>
                                  </w:rPr>
                                </w:pPr>
                                <w:r w:rsidRPr="00DE30B4">
                                  <w:rPr>
                                    <w:rFonts w:eastAsia="Calibri" w:hAnsi="Adobe Arabic" w:cs="Adobe Arabic"/>
                                    <w:b/>
                                    <w:bCs/>
                                    <w:color w:val="FFFFFF"/>
                                    <w:kern w:val="24"/>
                                    <w:sz w:val="36"/>
                                    <w:szCs w:val="36"/>
                                    <w:rtl/>
                                    <w:lang w:bidi="ar-EG"/>
                                  </w:rPr>
                                  <w:t>الإقناع المنطقي (</w:t>
                                </w:r>
                                <w:r w:rsidRPr="00DE30B4">
                                  <w:rPr>
                                    <w:rFonts w:eastAsia="Calibri" w:hAnsi="Adobe Arabic" w:cs="Adobe Arabic"/>
                                    <w:b/>
                                    <w:bCs/>
                                    <w:color w:val="FFFFFF"/>
                                    <w:kern w:val="24"/>
                                    <w:sz w:val="32"/>
                                    <w:szCs w:val="32"/>
                                    <w:lang w:bidi="ar-EG"/>
                                  </w:rPr>
                                  <w:t>Logos</w:t>
                                </w:r>
                                <w:r w:rsidRPr="00DE30B4">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373302097"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14D474C" id="_x0000_s156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4oC/3mgcAAPs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15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">
                  <v:group id="_x0000_s15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">
                    <v:group id="_x0000_s15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">
                      <v:shape id="شكل حر 50" o:spid="_x0000_s15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" fillcolor="#a5a5a5 [2092]" stroked="f" strokeweight="1pt">
                        <v:stroke joinstyle="miter"/>
                      </v:roundrect>
                    </v:group>
                    <v:oval id="شكل بيضاوي 52" o:spid="_x0000_s15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" filled="f" strokecolor="#168489" strokeweight="1pt">
                      <v:stroke joinstyle="miter"/>
                    </v:oval>
                  </v:group>
                  <v:shape id="مربع نص 41" o:spid="_x0000_s1568" type="#_x0000_t202" style="position:absolute;left:2044;top:2570;width:46155;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" filled="f" stroked="f">
                    <v:textbox style="mso-fit-shape-to-text:t">
                      <w:txbxContent>
                        <w:p w14:paraId="4D4FAFE6" w14:textId="437CC19B" w:rsidR="00DE30B4" w:rsidRDefault="00DE30B4" w:rsidP="00DE30B4">
                          <w:pPr>
                            <w:rPr>
                              <w:rFonts w:eastAsia="Calibri" w:hAnsi="Adobe Arabic" w:cs="Adobe Arabic"/>
                              <w:b/>
                              <w:bCs/>
                              <w:color w:val="FFFFFF"/>
                              <w:kern w:val="24"/>
                              <w:sz w:val="36"/>
                              <w:szCs w:val="36"/>
                              <w:lang w:bidi="ar-EG"/>
                            </w:rPr>
                          </w:pPr>
                          <w:r w:rsidRPr="00DE30B4">
                            <w:rPr>
                              <w:rFonts w:eastAsia="Calibri" w:hAnsi="Adobe Arabic" w:cs="Adobe Arabic"/>
                              <w:b/>
                              <w:bCs/>
                              <w:color w:val="FFFFFF"/>
                              <w:kern w:val="24"/>
                              <w:sz w:val="36"/>
                              <w:szCs w:val="36"/>
                              <w:rtl/>
                              <w:lang w:bidi="ar-EG"/>
                            </w:rPr>
                            <w:t>الإقناع المنطقي (</w:t>
                          </w:r>
                          <w:r w:rsidRPr="00DE30B4">
                            <w:rPr>
                              <w:rFonts w:eastAsia="Calibri" w:hAnsi="Adobe Arabic" w:cs="Adobe Arabic"/>
                              <w:b/>
                              <w:bCs/>
                              <w:color w:val="FFFFFF"/>
                              <w:kern w:val="24"/>
                              <w:sz w:val="32"/>
                              <w:szCs w:val="32"/>
                              <w:lang w:bidi="ar-EG"/>
                            </w:rPr>
                            <w:t>Logos</w:t>
                          </w:r>
                          <w:r w:rsidRPr="00DE30B4">
                            <w:rPr>
                              <w:rFonts w:eastAsia="Calibri" w:hAnsi="Adobe Arabic" w:cs="Adobe Arabic"/>
                              <w:b/>
                              <w:bCs/>
                              <w:color w:val="FFFFFF"/>
                              <w:kern w:val="24"/>
                              <w:sz w:val="36"/>
                              <w:szCs w:val="36"/>
                              <w:rtl/>
                              <w:lang w:bidi="ar-EG"/>
                            </w:rPr>
                            <w:t>)</w:t>
                          </w:r>
                        </w:p>
                      </w:txbxContent>
                    </v:textbox>
                  </v:shape>
                </v:group>
                <v:shape id="صورة 54" o:spid="_x0000_s15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">
                  <v:imagedata r:id="rId90" o:title=""/>
                </v:shape>
                <w10:anchorlock/>
              </v:group>
            </w:pict>
          </mc:Fallback>
        </mc:AlternateContent>
      </w:r>
    </w:p>
    <w:p w14:paraId="67CB76C1" w14:textId="39DF9A6F" w:rsidR="00AE5B95" w:rsidRPr="00AE5B95" w:rsidRDefault="00DE30B4" w:rsidP="00AE5B95">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39936" behindDoc="0" locked="0" layoutInCell="1" allowOverlap="1" wp14:anchorId="53A96D08" wp14:editId="0D443AFE">
            <wp:simplePos x="0" y="0"/>
            <wp:positionH relativeFrom="column">
              <wp:posOffset>543244</wp:posOffset>
            </wp:positionH>
            <wp:positionV relativeFrom="paragraph">
              <wp:posOffset>4445</wp:posOffset>
            </wp:positionV>
            <wp:extent cx="1282700" cy="1196975"/>
            <wp:effectExtent l="0" t="0" r="0" b="3175"/>
            <wp:wrapSquare wrapText="bothSides"/>
            <wp:docPr id="62538257" name="صورة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38257" name="صورة 62538257"/>
                    <pic:cNvPicPr/>
                  </pic:nvPicPr>
                  <pic:blipFill>
                    <a:blip r:embed="rId162">
                      <a:extLst>
                        <a:ext uri="{28A0092B-C50C-407E-A947-70E740481C1C}">
                          <a14:useLocalDpi xmlns:a14="http://schemas.microsoft.com/office/drawing/2010/main" val="0"/>
                        </a:ext>
                      </a:extLst>
                    </a:blip>
                    <a:stretch>
                      <a:fillRect/>
                    </a:stretch>
                  </pic:blipFill>
                  <pic:spPr>
                    <a:xfrm>
                      <a:off x="0" y="0"/>
                      <a:ext cx="1282700" cy="1196975"/>
                    </a:xfrm>
                    <a:prstGeom prst="rect">
                      <a:avLst/>
                    </a:prstGeom>
                  </pic:spPr>
                </pic:pic>
              </a:graphicData>
            </a:graphic>
            <wp14:sizeRelH relativeFrom="margin">
              <wp14:pctWidth>0</wp14:pctWidth>
            </wp14:sizeRelH>
            <wp14:sizeRelV relativeFrom="margin">
              <wp14:pctHeight>0</wp14:pctHeight>
            </wp14:sizeRelV>
          </wp:anchor>
        </w:drawing>
      </w:r>
      <w:r w:rsidR="00AE5B95" w:rsidRPr="00AE5B95">
        <w:rPr>
          <w:rFonts w:ascii="Sakkal Majalla" w:hAnsi="Sakkal Majalla"/>
          <w:sz w:val="34"/>
          <w:rtl/>
        </w:rPr>
        <w:t xml:space="preserve">  - استخدام الحقائق والأرقام والبيانات.</w:t>
      </w:r>
    </w:p>
    <w:p w14:paraId="0397AD06" w14:textId="2D0A603F"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تقديم الأدلة والبراهين المنطقية.</w:t>
      </w:r>
    </w:p>
    <w:p w14:paraId="6CD569A9" w14:textId="1F1A4108"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توضيح السبب والنتيجة.</w:t>
      </w:r>
    </w:p>
    <w:p w14:paraId="52437839" w14:textId="63F72EF4"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استخدام المقارنات والتحليلات.</w:t>
      </w:r>
    </w:p>
    <w:p w14:paraId="433F6A50" w14:textId="055378B3" w:rsidR="00DE30B4" w:rsidRPr="00AE5B95" w:rsidRDefault="00DE30B4" w:rsidP="00AE5B9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6489A8C6" wp14:editId="1A120F73">
                <wp:extent cx="5731510" cy="891540"/>
                <wp:effectExtent l="0" t="0" r="2540" b="22860"/>
                <wp:docPr id="213192333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11532002" name="مجموعة 47"/>
                        <wpg:cNvGrpSpPr/>
                        <wpg:grpSpPr>
                          <a:xfrm>
                            <a:off x="0" y="0"/>
                            <a:ext cx="5731510" cy="895351"/>
                            <a:chOff x="0" y="0"/>
                            <a:chExt cx="5878196" cy="918845"/>
                          </a:xfrm>
                        </wpg:grpSpPr>
                        <wpg:grpSp>
                          <wpg:cNvPr id="1855877804" name="مجموعة 48"/>
                          <wpg:cNvGrpSpPr/>
                          <wpg:grpSpPr>
                            <a:xfrm>
                              <a:off x="0" y="0"/>
                              <a:ext cx="5878196" cy="918845"/>
                              <a:chOff x="0" y="0"/>
                              <a:chExt cx="6240348" cy="919070"/>
                            </a:xfrm>
                          </wpg:grpSpPr>
                          <wpg:grpSp>
                            <wpg:cNvPr id="1166967894" name="مجموعة 49"/>
                            <wpg:cNvGrpSpPr/>
                            <wpg:grpSpPr>
                              <a:xfrm>
                                <a:off x="0" y="169208"/>
                                <a:ext cx="5433072" cy="580613"/>
                                <a:chOff x="0" y="169208"/>
                                <a:chExt cx="5433072" cy="580613"/>
                              </a:xfrm>
                            </wpg:grpSpPr>
                            <wps:wsp>
                              <wps:cNvPr id="18572515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37142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47908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59050064" name="مربع نص 41"/>
                          <wps:cNvSpPr txBox="1"/>
                          <wps:spPr>
                            <a:xfrm>
                              <a:off x="204466" y="257055"/>
                              <a:ext cx="4615440" cy="409030"/>
                            </a:xfrm>
                            <a:prstGeom prst="rect">
                              <a:avLst/>
                            </a:prstGeom>
                            <a:noFill/>
                          </wps:spPr>
                          <wps:txbx>
                            <w:txbxContent>
                              <w:p w14:paraId="72DE4A5D" w14:textId="4623D473" w:rsidR="00DE30B4" w:rsidRDefault="00DE30B4" w:rsidP="00DE30B4">
                                <w:pPr>
                                  <w:rPr>
                                    <w:rFonts w:eastAsia="Calibri" w:hAnsi="Adobe Arabic" w:cs="Adobe Arabic"/>
                                    <w:b/>
                                    <w:bCs/>
                                    <w:color w:val="FFFFFF"/>
                                    <w:kern w:val="24"/>
                                    <w:sz w:val="36"/>
                                    <w:szCs w:val="36"/>
                                    <w:lang w:bidi="ar-EG"/>
                                  </w:rPr>
                                </w:pPr>
                                <w:r w:rsidRPr="00DE30B4">
                                  <w:rPr>
                                    <w:rFonts w:eastAsia="Calibri" w:hAnsi="Adobe Arabic" w:cs="Adobe Arabic"/>
                                    <w:b/>
                                    <w:bCs/>
                                    <w:color w:val="FFFFFF"/>
                                    <w:kern w:val="24"/>
                                    <w:sz w:val="36"/>
                                    <w:szCs w:val="36"/>
                                    <w:rtl/>
                                    <w:lang w:bidi="ar-EG"/>
                                  </w:rPr>
                                  <w:t>الإقناع العاطفي (</w:t>
                                </w:r>
                                <w:r w:rsidRPr="00DE30B4">
                                  <w:rPr>
                                    <w:rFonts w:eastAsia="Calibri" w:hAnsi="Adobe Arabic" w:cs="Adobe Arabic"/>
                                    <w:b/>
                                    <w:bCs/>
                                    <w:color w:val="FFFFFF"/>
                                    <w:kern w:val="24"/>
                                    <w:sz w:val="32"/>
                                    <w:szCs w:val="32"/>
                                    <w:lang w:bidi="ar-EG"/>
                                  </w:rPr>
                                  <w:t>Pathos</w:t>
                                </w:r>
                                <w:r w:rsidRPr="00DE30B4">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977056336"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489A8C6" id="_x0000_s157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U4u6SJ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15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">
                  <v:group id="_x0000_s15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">
                    <v:group id="_x0000_s15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">
                      <v:shape id="شكل حر 50" o:spid="_x0000_s15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" fillcolor="#a5a5a5 [2092]" stroked="f" strokeweight="1pt">
                        <v:stroke joinstyle="miter"/>
                      </v:roundrect>
                    </v:group>
                    <v:oval id="شكل بيضاوي 52" o:spid="_x0000_s15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" filled="f" strokecolor="#168489" strokeweight="1pt">
                      <v:stroke joinstyle="miter"/>
                    </v:oval>
                  </v:group>
                  <v:shape id="مربع نص 41" o:spid="_x0000_s1577" type="#_x0000_t202" style="position:absolute;left:2044;top:2570;width:46155;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" filled="f" stroked="f">
                    <v:textbox style="mso-fit-shape-to-text:t">
                      <w:txbxContent>
                        <w:p w14:paraId="72DE4A5D" w14:textId="4623D473" w:rsidR="00DE30B4" w:rsidRDefault="00DE30B4" w:rsidP="00DE30B4">
                          <w:pPr>
                            <w:rPr>
                              <w:rFonts w:eastAsia="Calibri" w:hAnsi="Adobe Arabic" w:cs="Adobe Arabic"/>
                              <w:b/>
                              <w:bCs/>
                              <w:color w:val="FFFFFF"/>
                              <w:kern w:val="24"/>
                              <w:sz w:val="36"/>
                              <w:szCs w:val="36"/>
                              <w:lang w:bidi="ar-EG"/>
                            </w:rPr>
                          </w:pPr>
                          <w:r w:rsidRPr="00DE30B4">
                            <w:rPr>
                              <w:rFonts w:eastAsia="Calibri" w:hAnsi="Adobe Arabic" w:cs="Adobe Arabic"/>
                              <w:b/>
                              <w:bCs/>
                              <w:color w:val="FFFFFF"/>
                              <w:kern w:val="24"/>
                              <w:sz w:val="36"/>
                              <w:szCs w:val="36"/>
                              <w:rtl/>
                              <w:lang w:bidi="ar-EG"/>
                            </w:rPr>
                            <w:t>الإقناع العاطفي (</w:t>
                          </w:r>
                          <w:r w:rsidRPr="00DE30B4">
                            <w:rPr>
                              <w:rFonts w:eastAsia="Calibri" w:hAnsi="Adobe Arabic" w:cs="Adobe Arabic"/>
                              <w:b/>
                              <w:bCs/>
                              <w:color w:val="FFFFFF"/>
                              <w:kern w:val="24"/>
                              <w:sz w:val="32"/>
                              <w:szCs w:val="32"/>
                              <w:lang w:bidi="ar-EG"/>
                            </w:rPr>
                            <w:t>Pathos</w:t>
                          </w:r>
                          <w:r w:rsidRPr="00DE30B4">
                            <w:rPr>
                              <w:rFonts w:eastAsia="Calibri" w:hAnsi="Adobe Arabic" w:cs="Adobe Arabic"/>
                              <w:b/>
                              <w:bCs/>
                              <w:color w:val="FFFFFF"/>
                              <w:kern w:val="24"/>
                              <w:sz w:val="36"/>
                              <w:szCs w:val="36"/>
                              <w:rtl/>
                              <w:lang w:bidi="ar-EG"/>
                            </w:rPr>
                            <w:t>)</w:t>
                          </w:r>
                        </w:p>
                      </w:txbxContent>
                    </v:textbox>
                  </v:shape>
                </v:group>
                <v:shape id="صورة 54" o:spid="_x0000_s15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">
                  <v:imagedata r:id="rId90" o:title=""/>
                </v:shape>
                <w10:anchorlock/>
              </v:group>
            </w:pict>
          </mc:Fallback>
        </mc:AlternateContent>
      </w:r>
    </w:p>
    <w:p w14:paraId="0CA3E04B" w14:textId="612330C5" w:rsidR="00AE5B95" w:rsidRPr="00AE5B95" w:rsidRDefault="00DE30B4" w:rsidP="00AE5B95">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40960" behindDoc="0" locked="0" layoutInCell="1" allowOverlap="1" wp14:anchorId="4F53449B" wp14:editId="4D8EB996">
            <wp:simplePos x="0" y="0"/>
            <wp:positionH relativeFrom="column">
              <wp:posOffset>572770</wp:posOffset>
            </wp:positionH>
            <wp:positionV relativeFrom="paragraph">
              <wp:posOffset>28575</wp:posOffset>
            </wp:positionV>
            <wp:extent cx="1207770" cy="1103630"/>
            <wp:effectExtent l="0" t="0" r="0" b="1270"/>
            <wp:wrapSquare wrapText="bothSides"/>
            <wp:docPr id="620328150" name="صورة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328150" name="صورة 620328150"/>
                    <pic:cNvPicPr/>
                  </pic:nvPicPr>
                  <pic:blipFill>
                    <a:blip r:embed="rId163">
                      <a:extLst>
                        <a:ext uri="{28A0092B-C50C-407E-A947-70E740481C1C}">
                          <a14:useLocalDpi xmlns:a14="http://schemas.microsoft.com/office/drawing/2010/main" val="0"/>
                        </a:ext>
                      </a:extLst>
                    </a:blip>
                    <a:stretch>
                      <a:fillRect/>
                    </a:stretch>
                  </pic:blipFill>
                  <pic:spPr>
                    <a:xfrm>
                      <a:off x="0" y="0"/>
                      <a:ext cx="1207770" cy="1103630"/>
                    </a:xfrm>
                    <a:prstGeom prst="rect">
                      <a:avLst/>
                    </a:prstGeom>
                  </pic:spPr>
                </pic:pic>
              </a:graphicData>
            </a:graphic>
            <wp14:sizeRelH relativeFrom="margin">
              <wp14:pctWidth>0</wp14:pctWidth>
            </wp14:sizeRelH>
            <wp14:sizeRelV relativeFrom="margin">
              <wp14:pctHeight>0</wp14:pctHeight>
            </wp14:sizeRelV>
          </wp:anchor>
        </w:drawing>
      </w:r>
      <w:r w:rsidR="00AE5B95" w:rsidRPr="00AE5B95">
        <w:rPr>
          <w:rFonts w:ascii="Sakkal Majalla" w:hAnsi="Sakkal Majalla"/>
          <w:sz w:val="34"/>
          <w:rtl/>
        </w:rPr>
        <w:t xml:space="preserve">  - استثارة المشاعر الإيجابية كالحماس والفخر والانتماء.</w:t>
      </w:r>
    </w:p>
    <w:p w14:paraId="05E0615C" w14:textId="72721A65"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استخدام القصص المؤثرة والتجارب الشخصية.</w:t>
      </w:r>
    </w:p>
    <w:p w14:paraId="0C03C9AC" w14:textId="48E70121"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ربط الأفكار بقيم ومعتقدات الفريق.</w:t>
      </w:r>
    </w:p>
    <w:p w14:paraId="085C9302" w14:textId="4A2B3732"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استخدام الصور الذهنية والوصف الحي.</w:t>
      </w:r>
    </w:p>
    <w:p w14:paraId="64103087" w14:textId="12A20732" w:rsidR="00DE30B4" w:rsidRPr="00AE5B95" w:rsidRDefault="00DE30B4" w:rsidP="00AE5B9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F89046C" wp14:editId="69015E4F">
                <wp:extent cx="5731510" cy="891540"/>
                <wp:effectExtent l="0" t="0" r="2540" b="22860"/>
                <wp:docPr id="57059868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04375674" name="مجموعة 47"/>
                        <wpg:cNvGrpSpPr/>
                        <wpg:grpSpPr>
                          <a:xfrm>
                            <a:off x="0" y="0"/>
                            <a:ext cx="5731510" cy="895351"/>
                            <a:chOff x="0" y="0"/>
                            <a:chExt cx="5878196" cy="918845"/>
                          </a:xfrm>
                        </wpg:grpSpPr>
                        <wpg:grpSp>
                          <wpg:cNvPr id="488452742" name="مجموعة 48"/>
                          <wpg:cNvGrpSpPr/>
                          <wpg:grpSpPr>
                            <a:xfrm>
                              <a:off x="0" y="0"/>
                              <a:ext cx="5878196" cy="918845"/>
                              <a:chOff x="0" y="0"/>
                              <a:chExt cx="6240348" cy="919070"/>
                            </a:xfrm>
                          </wpg:grpSpPr>
                          <wpg:grpSp>
                            <wpg:cNvPr id="1888055112" name="مجموعة 49"/>
                            <wpg:cNvGrpSpPr/>
                            <wpg:grpSpPr>
                              <a:xfrm>
                                <a:off x="0" y="169208"/>
                                <a:ext cx="5433072" cy="580613"/>
                                <a:chOff x="0" y="169208"/>
                                <a:chExt cx="5433072" cy="580613"/>
                              </a:xfrm>
                            </wpg:grpSpPr>
                            <wps:wsp>
                              <wps:cNvPr id="14331266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158108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282427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00472896" name="مربع نص 41"/>
                          <wps:cNvSpPr txBox="1"/>
                          <wps:spPr>
                            <a:xfrm>
                              <a:off x="204466" y="257055"/>
                              <a:ext cx="4615440" cy="409030"/>
                            </a:xfrm>
                            <a:prstGeom prst="rect">
                              <a:avLst/>
                            </a:prstGeom>
                            <a:noFill/>
                          </wps:spPr>
                          <wps:txbx>
                            <w:txbxContent>
                              <w:p w14:paraId="5C228508" w14:textId="74100E7A" w:rsidR="00DE30B4" w:rsidRDefault="00DE30B4" w:rsidP="00DE30B4">
                                <w:pPr>
                                  <w:rPr>
                                    <w:rFonts w:eastAsia="Calibri" w:hAnsi="Adobe Arabic" w:cs="Adobe Arabic"/>
                                    <w:b/>
                                    <w:bCs/>
                                    <w:color w:val="FFFFFF"/>
                                    <w:kern w:val="24"/>
                                    <w:sz w:val="36"/>
                                    <w:szCs w:val="36"/>
                                    <w:lang w:bidi="ar-EG"/>
                                  </w:rPr>
                                </w:pPr>
                                <w:r w:rsidRPr="00DE30B4">
                                  <w:rPr>
                                    <w:rFonts w:eastAsia="Calibri" w:hAnsi="Adobe Arabic" w:cs="Adobe Arabic"/>
                                    <w:b/>
                                    <w:bCs/>
                                    <w:color w:val="FFFFFF"/>
                                    <w:kern w:val="24"/>
                                    <w:sz w:val="36"/>
                                    <w:szCs w:val="36"/>
                                    <w:rtl/>
                                    <w:lang w:bidi="ar-EG"/>
                                  </w:rPr>
                                  <w:t>الإقناع الأخلاقي (</w:t>
                                </w:r>
                                <w:r w:rsidRPr="00DE30B4">
                                  <w:rPr>
                                    <w:rFonts w:eastAsia="Calibri" w:hAnsi="Adobe Arabic" w:cs="Adobe Arabic"/>
                                    <w:b/>
                                    <w:bCs/>
                                    <w:color w:val="FFFFFF"/>
                                    <w:kern w:val="24"/>
                                    <w:sz w:val="32"/>
                                    <w:szCs w:val="32"/>
                                    <w:lang w:bidi="ar-EG"/>
                                  </w:rPr>
                                  <w:t>Ethos</w:t>
                                </w:r>
                                <w:r w:rsidRPr="00DE30B4">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615568503"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F89046C" id="_x0000_s157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YoTcqWBwAA+h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15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">
                  <v:group id="_x0000_s15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">
                    <v:group id="_x0000_s15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">
                      <v:shape id="شكل حر 50" o:spid="_x0000_s15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" fillcolor="#a5a5a5 [2092]" stroked="f" strokeweight="1pt">
                        <v:stroke joinstyle="miter"/>
                      </v:roundrect>
                    </v:group>
                    <v:oval id="شكل بيضاوي 52" o:spid="_x0000_s15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" filled="f" strokecolor="#168489" strokeweight="1pt">
                      <v:stroke joinstyle="miter"/>
                    </v:oval>
                  </v:group>
                  <v:shape id="مربع نص 41" o:spid="_x0000_s1586" type="#_x0000_t202" style="position:absolute;left:2044;top:2570;width:46155;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" filled="f" stroked="f">
                    <v:textbox style="mso-fit-shape-to-text:t">
                      <w:txbxContent>
                        <w:p w14:paraId="5C228508" w14:textId="74100E7A" w:rsidR="00DE30B4" w:rsidRDefault="00DE30B4" w:rsidP="00DE30B4">
                          <w:pPr>
                            <w:rPr>
                              <w:rFonts w:eastAsia="Calibri" w:hAnsi="Adobe Arabic" w:cs="Adobe Arabic"/>
                              <w:b/>
                              <w:bCs/>
                              <w:color w:val="FFFFFF"/>
                              <w:kern w:val="24"/>
                              <w:sz w:val="36"/>
                              <w:szCs w:val="36"/>
                              <w:lang w:bidi="ar-EG"/>
                            </w:rPr>
                          </w:pPr>
                          <w:r w:rsidRPr="00DE30B4">
                            <w:rPr>
                              <w:rFonts w:eastAsia="Calibri" w:hAnsi="Adobe Arabic" w:cs="Adobe Arabic"/>
                              <w:b/>
                              <w:bCs/>
                              <w:color w:val="FFFFFF"/>
                              <w:kern w:val="24"/>
                              <w:sz w:val="36"/>
                              <w:szCs w:val="36"/>
                              <w:rtl/>
                              <w:lang w:bidi="ar-EG"/>
                            </w:rPr>
                            <w:t>الإقناع الأخلاقي (</w:t>
                          </w:r>
                          <w:r w:rsidRPr="00DE30B4">
                            <w:rPr>
                              <w:rFonts w:eastAsia="Calibri" w:hAnsi="Adobe Arabic" w:cs="Adobe Arabic"/>
                              <w:b/>
                              <w:bCs/>
                              <w:color w:val="FFFFFF"/>
                              <w:kern w:val="24"/>
                              <w:sz w:val="32"/>
                              <w:szCs w:val="32"/>
                              <w:lang w:bidi="ar-EG"/>
                            </w:rPr>
                            <w:t>Ethos</w:t>
                          </w:r>
                          <w:r w:rsidRPr="00DE30B4">
                            <w:rPr>
                              <w:rFonts w:eastAsia="Calibri" w:hAnsi="Adobe Arabic" w:cs="Adobe Arabic"/>
                              <w:b/>
                              <w:bCs/>
                              <w:color w:val="FFFFFF"/>
                              <w:kern w:val="24"/>
                              <w:sz w:val="36"/>
                              <w:szCs w:val="36"/>
                              <w:rtl/>
                              <w:lang w:bidi="ar-EG"/>
                            </w:rPr>
                            <w:t>)</w:t>
                          </w:r>
                        </w:p>
                      </w:txbxContent>
                    </v:textbox>
                  </v:shape>
                </v:group>
                <v:shape id="صورة 54" o:spid="_x0000_s15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">
                  <v:imagedata r:id="rId90" o:title=""/>
                </v:shape>
                <w10:anchorlock/>
              </v:group>
            </w:pict>
          </mc:Fallback>
        </mc:AlternateContent>
      </w:r>
    </w:p>
    <w:p w14:paraId="724D7FC6" w14:textId="6CFAB512" w:rsidR="00AE5B95" w:rsidRPr="00AE5B95" w:rsidRDefault="00DE30B4" w:rsidP="00AE5B95">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41984" behindDoc="0" locked="0" layoutInCell="1" allowOverlap="1" wp14:anchorId="64609926" wp14:editId="0B563E99">
            <wp:simplePos x="0" y="0"/>
            <wp:positionH relativeFrom="column">
              <wp:posOffset>420716</wp:posOffset>
            </wp:positionH>
            <wp:positionV relativeFrom="paragraph">
              <wp:posOffset>109104</wp:posOffset>
            </wp:positionV>
            <wp:extent cx="1562735" cy="784225"/>
            <wp:effectExtent l="0" t="0" r="0" b="0"/>
            <wp:wrapSquare wrapText="bothSides"/>
            <wp:docPr id="428861974" name="صورة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861974" name="صورة 428861974"/>
                    <pic:cNvPicPr/>
                  </pic:nvPicPr>
                  <pic:blipFill>
                    <a:blip r:embed="rId164">
                      <a:extLst>
                        <a:ext uri="{28A0092B-C50C-407E-A947-70E740481C1C}">
                          <a14:useLocalDpi xmlns:a14="http://schemas.microsoft.com/office/drawing/2010/main" val="0"/>
                        </a:ext>
                      </a:extLst>
                    </a:blip>
                    <a:stretch>
                      <a:fillRect/>
                    </a:stretch>
                  </pic:blipFill>
                  <pic:spPr>
                    <a:xfrm>
                      <a:off x="0" y="0"/>
                      <a:ext cx="1562735" cy="784225"/>
                    </a:xfrm>
                    <a:prstGeom prst="rect">
                      <a:avLst/>
                    </a:prstGeom>
                  </pic:spPr>
                </pic:pic>
              </a:graphicData>
            </a:graphic>
            <wp14:sizeRelH relativeFrom="margin">
              <wp14:pctWidth>0</wp14:pctWidth>
            </wp14:sizeRelH>
            <wp14:sizeRelV relativeFrom="margin">
              <wp14:pctHeight>0</wp14:pctHeight>
            </wp14:sizeRelV>
          </wp:anchor>
        </w:drawing>
      </w:r>
      <w:r w:rsidR="00AE5B95" w:rsidRPr="00AE5B95">
        <w:rPr>
          <w:rFonts w:ascii="Sakkal Majalla" w:hAnsi="Sakkal Majalla"/>
          <w:sz w:val="34"/>
          <w:rtl/>
        </w:rPr>
        <w:t xml:space="preserve">  - بناء المصداقية والثقة.</w:t>
      </w:r>
    </w:p>
    <w:p w14:paraId="222BB4AF"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إظهار النزاهة والقيم المشتركة.</w:t>
      </w:r>
    </w:p>
    <w:p w14:paraId="01BF6AD4"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الاستشهاد بمصادر موثوقة وخبراء.</w:t>
      </w:r>
    </w:p>
    <w:p w14:paraId="277204E9" w14:textId="4290DED6" w:rsidR="00AE5B95" w:rsidRPr="00AE5B95" w:rsidRDefault="00DE30B4" w:rsidP="00DE30B4">
      <w:pPr>
        <w:keepNext/>
        <w:pageBreakBefore/>
        <w:spacing w:line="259" w:lineRule="auto"/>
        <w:rPr>
          <w:rFonts w:ascii="Sakkal Majalla" w:hAnsi="Sakkal Majalla"/>
          <w:sz w:val="34"/>
          <w:rtl/>
        </w:rPr>
      </w:pPr>
      <w:r w:rsidRPr="00E42DAD">
        <w:rPr>
          <w:rFonts w:ascii="Adobe Arabic" w:hAnsi="Adobe Arabic" w:cs="Adobe Arabic"/>
          <w:noProof/>
          <w:sz w:val="36"/>
          <w:szCs w:val="36"/>
        </w:rPr>
        <w:lastRenderedPageBreak/>
        <mc:AlternateContent>
          <mc:Choice Requires="wpg">
            <w:drawing>
              <wp:anchor distT="0" distB="0" distL="114300" distR="114300" simplePos="0" relativeHeight="252838912" behindDoc="0" locked="0" layoutInCell="1" allowOverlap="1" wp14:anchorId="4AC17F00" wp14:editId="05CBB9B8">
                <wp:simplePos x="0" y="0"/>
                <wp:positionH relativeFrom="column">
                  <wp:posOffset>5368290</wp:posOffset>
                </wp:positionH>
                <wp:positionV relativeFrom="paragraph">
                  <wp:posOffset>-2540</wp:posOffset>
                </wp:positionV>
                <wp:extent cx="361315" cy="324485"/>
                <wp:effectExtent l="0" t="0" r="635" b="0"/>
                <wp:wrapSquare wrapText="bothSides"/>
                <wp:docPr id="1126032685"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510328051" name="Picture 388507661" descr="Reference "/>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833074593"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F6F7809" id="Group 20" o:spid="_x0000_s1026" style="position:absolute;margin-left:422.7pt;margin-top:-.2pt;width:28.45pt;height:25.55pt;z-index:25283891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">
                  <v:imagedata r:id="rId126"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" fillcolor="#168489" strokecolor="#168489" strokeweight="1pt">
                  <v:stroke joinstyle="miter"/>
                </v:roundrect>
                <w10:wrap type="square"/>
              </v:group>
            </w:pict>
          </mc:Fallback>
        </mc:AlternateContent>
      </w:r>
      <w:r w:rsidR="00AE5B95" w:rsidRPr="00DE30B4">
        <w:rPr>
          <w:rFonts w:ascii="Adobe Arabic" w:hAnsi="Adobe Arabic" w:cs="Adobe Arabic"/>
          <w:b/>
          <w:bCs/>
          <w:color w:val="008080"/>
          <w:sz w:val="36"/>
          <w:szCs w:val="36"/>
          <w:rtl/>
        </w:rPr>
        <w:t>مثال:</w:t>
      </w:r>
      <w:r w:rsidR="00AE5B95" w:rsidRPr="00AE5B95">
        <w:rPr>
          <w:rFonts w:ascii="Sakkal Majalla" w:hAnsi="Sakkal Majalla"/>
          <w:sz w:val="34"/>
          <w:rtl/>
        </w:rPr>
        <w:t xml:space="preserve"> قائد يرغب في إقناع فريقه بتبني منهجية عمل جديدة:</w:t>
      </w:r>
    </w:p>
    <w:p w14:paraId="5C331378"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الجانب المنطقي: عرض إحصائيات وبيانات توضح فوائد المنهجية الجديدة في زيادة الإنتاجية بنسبة 30%.</w:t>
      </w:r>
    </w:p>
    <w:p w14:paraId="2E7ED59C"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الجانب العاطفي: مشاركة قصة نجاح فريق آخر طبّق المنهجية وكيف أدّت إلى تحسين بيئة العمل وتقليل الضغوط.</w:t>
      </w:r>
    </w:p>
    <w:p w14:paraId="52D5948B"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الجانب الأخلاقي: توضيح كيف تتوافق المنهجية الجديدة مع قيم المؤسسة وأهدافها الاستراتيجية.</w:t>
      </w:r>
    </w:p>
    <w:p w14:paraId="66B06E49" w14:textId="77777777" w:rsidR="00AE5B95" w:rsidRPr="004B1238" w:rsidRDefault="00AE5B95" w:rsidP="00AE5B95">
      <w:pPr>
        <w:spacing w:line="259" w:lineRule="auto"/>
        <w:rPr>
          <w:rFonts w:ascii="Adobe Arabic" w:hAnsi="Adobe Arabic" w:cs="Adobe Arabic"/>
          <w:b/>
          <w:bCs/>
          <w:color w:val="C00000"/>
          <w:sz w:val="36"/>
          <w:szCs w:val="36"/>
          <w:rtl/>
        </w:rPr>
      </w:pPr>
      <w:r w:rsidRPr="004B1238">
        <w:rPr>
          <w:rFonts w:ascii="Adobe Arabic" w:hAnsi="Adobe Arabic" w:cs="Adobe Arabic"/>
          <w:b/>
          <w:bCs/>
          <w:color w:val="C00000"/>
          <w:sz w:val="36"/>
          <w:szCs w:val="36"/>
          <w:rtl/>
        </w:rPr>
        <w:t>3. تقنيات التأثير في مختلف المواقف</w:t>
      </w:r>
    </w:p>
    <w:p w14:paraId="1983E5E6"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تختلف أساليب التأثير باختلاف المواقف والأشخاص:</w:t>
      </w:r>
    </w:p>
    <w:tbl>
      <w:tblPr>
        <w:tblStyle w:val="a6"/>
        <w:bidiVisual/>
        <w:tblW w:w="0" w:type="auto"/>
        <w:tblLook w:val="04A0" w:firstRow="1" w:lastRow="0" w:firstColumn="1" w:lastColumn="0" w:noHBand="0" w:noVBand="1"/>
      </w:tblPr>
      <w:tblGrid>
        <w:gridCol w:w="1929"/>
        <w:gridCol w:w="7087"/>
      </w:tblGrid>
      <w:tr w:rsidR="00073C5E" w:rsidRPr="00073C5E" w14:paraId="73013A69" w14:textId="77777777" w:rsidTr="00073C5E">
        <w:tc>
          <w:tcPr>
            <w:tcW w:w="1929" w:type="dxa"/>
            <w:shd w:val="clear" w:color="auto" w:fill="BFBFBF" w:themeFill="background1" w:themeFillShade="BF"/>
          </w:tcPr>
          <w:p w14:paraId="60F243B8" w14:textId="5DAC5800" w:rsidR="00073C5E" w:rsidRPr="00073C5E" w:rsidRDefault="00073C5E" w:rsidP="00073C5E">
            <w:pPr>
              <w:spacing w:line="259" w:lineRule="auto"/>
              <w:jc w:val="center"/>
              <w:rPr>
                <w:rFonts w:ascii="Adobe Arabic" w:hAnsi="Adobe Arabic" w:cs="Adobe Arabic"/>
                <w:color w:val="008080"/>
                <w:sz w:val="36"/>
                <w:szCs w:val="36"/>
                <w:rtl/>
              </w:rPr>
            </w:pPr>
            <w:r w:rsidRPr="00073C5E">
              <w:rPr>
                <w:rFonts w:ascii="Adobe Arabic" w:hAnsi="Adobe Arabic" w:cs="Adobe Arabic"/>
                <w:b/>
                <w:bCs/>
                <w:color w:val="008080"/>
                <w:sz w:val="36"/>
                <w:szCs w:val="36"/>
                <w:rtl/>
              </w:rPr>
              <w:t>التأثير المباشر</w:t>
            </w:r>
          </w:p>
        </w:tc>
        <w:tc>
          <w:tcPr>
            <w:tcW w:w="7087" w:type="dxa"/>
          </w:tcPr>
          <w:p w14:paraId="72DB2323" w14:textId="77777777"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طلب واضح ومحدد.</w:t>
            </w:r>
          </w:p>
          <w:p w14:paraId="5BDFEA27" w14:textId="77777777"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توضيح المنافع المباشرة.</w:t>
            </w:r>
          </w:p>
          <w:p w14:paraId="491CDAC3" w14:textId="4102037A"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استخدام السلطة الرسمية عند الضرورة.</w:t>
            </w:r>
          </w:p>
        </w:tc>
      </w:tr>
      <w:tr w:rsidR="00073C5E" w:rsidRPr="00073C5E" w14:paraId="12717718" w14:textId="77777777" w:rsidTr="00073C5E">
        <w:tc>
          <w:tcPr>
            <w:tcW w:w="1929" w:type="dxa"/>
            <w:shd w:val="clear" w:color="auto" w:fill="BFBFBF" w:themeFill="background1" w:themeFillShade="BF"/>
          </w:tcPr>
          <w:p w14:paraId="112ACA9B" w14:textId="11C083B4" w:rsidR="00073C5E" w:rsidRPr="00073C5E" w:rsidRDefault="00073C5E" w:rsidP="00073C5E">
            <w:pPr>
              <w:spacing w:line="259" w:lineRule="auto"/>
              <w:jc w:val="center"/>
              <w:rPr>
                <w:rFonts w:ascii="Adobe Arabic" w:hAnsi="Adobe Arabic" w:cs="Adobe Arabic"/>
                <w:color w:val="008080"/>
                <w:sz w:val="36"/>
                <w:szCs w:val="36"/>
                <w:rtl/>
              </w:rPr>
            </w:pPr>
            <w:r w:rsidRPr="00073C5E">
              <w:rPr>
                <w:rFonts w:ascii="Adobe Arabic" w:hAnsi="Adobe Arabic" w:cs="Adobe Arabic"/>
                <w:b/>
                <w:bCs/>
                <w:color w:val="008080"/>
                <w:sz w:val="36"/>
                <w:szCs w:val="36"/>
                <w:rtl/>
              </w:rPr>
              <w:t>التأثير غير المباشر</w:t>
            </w:r>
          </w:p>
        </w:tc>
        <w:tc>
          <w:tcPr>
            <w:tcW w:w="7087" w:type="dxa"/>
          </w:tcPr>
          <w:p w14:paraId="6179BFD5" w14:textId="77777777"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التوجيه غير المباشر من خلال الأسئلة.</w:t>
            </w:r>
          </w:p>
          <w:p w14:paraId="16C14152" w14:textId="77777777"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وضع نماذج للسلوك المطلوب.</w:t>
            </w:r>
          </w:p>
          <w:p w14:paraId="31AB448C" w14:textId="4FA00722"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خلق بيئة مشجّعة للسلوك المرغوب.</w:t>
            </w:r>
          </w:p>
        </w:tc>
      </w:tr>
      <w:tr w:rsidR="00073C5E" w:rsidRPr="00073C5E" w14:paraId="6DAC1F72" w14:textId="77777777" w:rsidTr="00073C5E">
        <w:tc>
          <w:tcPr>
            <w:tcW w:w="1929" w:type="dxa"/>
            <w:shd w:val="clear" w:color="auto" w:fill="BFBFBF" w:themeFill="background1" w:themeFillShade="BF"/>
          </w:tcPr>
          <w:p w14:paraId="25F28B18" w14:textId="110FA19C" w:rsidR="00073C5E" w:rsidRPr="00073C5E" w:rsidRDefault="00073C5E" w:rsidP="00073C5E">
            <w:pPr>
              <w:spacing w:line="259" w:lineRule="auto"/>
              <w:jc w:val="center"/>
              <w:rPr>
                <w:rFonts w:ascii="Adobe Arabic" w:hAnsi="Adobe Arabic" w:cs="Adobe Arabic"/>
                <w:color w:val="008080"/>
                <w:sz w:val="36"/>
                <w:szCs w:val="36"/>
                <w:rtl/>
              </w:rPr>
            </w:pPr>
            <w:r w:rsidRPr="00073C5E">
              <w:rPr>
                <w:rFonts w:ascii="Adobe Arabic" w:hAnsi="Adobe Arabic" w:cs="Adobe Arabic"/>
                <w:b/>
                <w:bCs/>
                <w:color w:val="008080"/>
                <w:sz w:val="36"/>
                <w:szCs w:val="36"/>
                <w:rtl/>
              </w:rPr>
              <w:t>تأثير التعاون</w:t>
            </w:r>
          </w:p>
        </w:tc>
        <w:tc>
          <w:tcPr>
            <w:tcW w:w="7087" w:type="dxa"/>
          </w:tcPr>
          <w:p w14:paraId="5ADBB1AC" w14:textId="77777777"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إشراك الفريق في صنع القرار.</w:t>
            </w:r>
          </w:p>
          <w:p w14:paraId="393BEE4C" w14:textId="77777777"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بناء الإجماع والالتزام الجماعي.</w:t>
            </w:r>
          </w:p>
          <w:p w14:paraId="64CED41C" w14:textId="71EE411B"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تبادل الأفكار والآراء.</w:t>
            </w:r>
          </w:p>
        </w:tc>
      </w:tr>
      <w:tr w:rsidR="00073C5E" w:rsidRPr="00073C5E" w14:paraId="64ED6D80" w14:textId="77777777" w:rsidTr="00073C5E">
        <w:tc>
          <w:tcPr>
            <w:tcW w:w="1929" w:type="dxa"/>
            <w:shd w:val="clear" w:color="auto" w:fill="BFBFBF" w:themeFill="background1" w:themeFillShade="BF"/>
          </w:tcPr>
          <w:p w14:paraId="7F3F3A1E" w14:textId="33D9EE85" w:rsidR="00073C5E" w:rsidRPr="00073C5E" w:rsidRDefault="00073C5E" w:rsidP="00073C5E">
            <w:pPr>
              <w:spacing w:line="259" w:lineRule="auto"/>
              <w:jc w:val="center"/>
              <w:rPr>
                <w:rFonts w:ascii="Adobe Arabic" w:hAnsi="Adobe Arabic" w:cs="Adobe Arabic"/>
                <w:color w:val="008080"/>
                <w:sz w:val="36"/>
                <w:szCs w:val="36"/>
                <w:rtl/>
              </w:rPr>
            </w:pPr>
            <w:r w:rsidRPr="00073C5E">
              <w:rPr>
                <w:rFonts w:ascii="Adobe Arabic" w:hAnsi="Adobe Arabic" w:cs="Adobe Arabic"/>
                <w:b/>
                <w:bCs/>
                <w:color w:val="008080"/>
                <w:sz w:val="36"/>
                <w:szCs w:val="36"/>
                <w:rtl/>
              </w:rPr>
              <w:t>تأثير الشبكات</w:t>
            </w:r>
          </w:p>
        </w:tc>
        <w:tc>
          <w:tcPr>
            <w:tcW w:w="7087" w:type="dxa"/>
          </w:tcPr>
          <w:p w14:paraId="54C1B9F8" w14:textId="77777777"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بناء تحالفات مع الأشخاص المؤثرين.</w:t>
            </w:r>
          </w:p>
          <w:p w14:paraId="2708467F" w14:textId="77777777"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الاستفادة من العلاقات غير الرسمية.</w:t>
            </w:r>
          </w:p>
          <w:p w14:paraId="37A58BB5" w14:textId="787B9AAC"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تعزيز التواصل بين مختلف الأطراف.</w:t>
            </w:r>
          </w:p>
        </w:tc>
      </w:tr>
    </w:tbl>
    <w:p w14:paraId="185A19FB" w14:textId="77777777" w:rsidR="00DE30B4" w:rsidRPr="00AE5B95" w:rsidRDefault="00DE30B4" w:rsidP="00AE5B95">
      <w:pPr>
        <w:spacing w:line="259" w:lineRule="auto"/>
        <w:rPr>
          <w:rFonts w:ascii="Sakkal Majalla" w:hAnsi="Sakkal Majalla"/>
          <w:sz w:val="34"/>
          <w:rtl/>
        </w:rPr>
      </w:pPr>
    </w:p>
    <w:p w14:paraId="241D4530" w14:textId="7CB2C8CE" w:rsidR="00DE30B4" w:rsidRDefault="00DE30B4" w:rsidP="00073C5E">
      <w:pPr>
        <w:keepNext/>
        <w:pageBreakBefore/>
        <w:spacing w:line="259" w:lineRule="auto"/>
        <w:rPr>
          <w:rFonts w:ascii="Sakkal Majalla" w:hAnsi="Sakkal Majalla"/>
          <w:b/>
          <w:bCs/>
          <w:sz w:val="34"/>
          <w:rtl/>
        </w:rPr>
      </w:pPr>
      <w:r w:rsidRPr="005E1D24">
        <w:rPr>
          <w:rFonts w:eastAsia="Times New Roman" w:cs="Times New Roman"/>
          <w:b/>
          <w:bCs/>
          <w:noProof/>
          <w:sz w:val="36"/>
          <w:szCs w:val="36"/>
        </w:rPr>
        <w:lastRenderedPageBreak/>
        <mc:AlternateContent>
          <mc:Choice Requires="wpg">
            <w:drawing>
              <wp:inline distT="0" distB="0" distL="0" distR="0" wp14:anchorId="71CE80E4" wp14:editId="1A33A6FD">
                <wp:extent cx="5711825" cy="748002"/>
                <wp:effectExtent l="0" t="0" r="22225" b="14605"/>
                <wp:docPr id="663784527" name="Group 13"/>
                <wp:cNvGraphicFramePr/>
                <a:graphic xmlns:a="http://schemas.openxmlformats.org/drawingml/2006/main">
                  <a:graphicData uri="http://schemas.microsoft.com/office/word/2010/wordprocessingGroup">
                    <wpg:wgp>
                      <wpg:cNvGrpSpPr/>
                      <wpg:grpSpPr>
                        <a:xfrm flipH="1">
                          <a:off x="0" y="0"/>
                          <a:ext cx="5711825" cy="747683"/>
                          <a:chOff x="0" y="319"/>
                          <a:chExt cx="5711825" cy="747680"/>
                        </a:xfrm>
                      </wpg:grpSpPr>
                      <wpg:grpSp>
                        <wpg:cNvPr id="1920078860" name="مجموعة 881967268"/>
                        <wpg:cNvGrpSpPr/>
                        <wpg:grpSpPr>
                          <a:xfrm>
                            <a:off x="0" y="159389"/>
                            <a:ext cx="5711825" cy="588610"/>
                            <a:chOff x="0" y="159300"/>
                            <a:chExt cx="6312597" cy="652391"/>
                          </a:xfrm>
                        </wpg:grpSpPr>
                        <wps:wsp>
                          <wps:cNvPr id="1189281332"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45203465" name="مربع نص 2043426344"/>
                          <wps:cNvSpPr txBox="1"/>
                          <wps:spPr>
                            <a:xfrm>
                              <a:off x="817586" y="159300"/>
                              <a:ext cx="3692817" cy="453954"/>
                            </a:xfrm>
                            <a:prstGeom prst="rect">
                              <a:avLst/>
                            </a:prstGeom>
                            <a:noFill/>
                          </wps:spPr>
                          <wps:txbx>
                            <w:txbxContent>
                              <w:p w14:paraId="11F3FEAF" w14:textId="77777777" w:rsidR="00DE30B4" w:rsidRPr="00724F18" w:rsidRDefault="00DE30B4" w:rsidP="00DE30B4">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wps:txbx>
                          <wps:bodyPr wrap="square" rtlCol="1">
                            <a:spAutoFit/>
                          </wps:bodyPr>
                        </wps:wsp>
                        <wps:wsp>
                          <wps:cNvPr id="1555475397"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79955102" name="Picture 179" descr="حافظة محددة مع تعبئة خالصة"/>
                          <pic:cNvPicPr>
                            <a:picLocks noChangeAspect="1"/>
                          </pic:cNvPicPr>
                        </pic:nvPicPr>
                        <pic:blipFill>
                          <a:blip r:embed="rId165">
                            <a:extLst>
                              <a:ext uri="{96DAC541-7B7A-43D3-8B79-37D633B846F1}">
                                <asvg:svgBlip xmlns:asvg="http://schemas.microsoft.com/office/drawing/2016/SVG/main" r:embed="rId166"/>
                              </a:ext>
                            </a:extLst>
                          </a:blip>
                          <a:srcRect/>
                          <a:stretch/>
                        </pic:blipFill>
                        <pic:spPr bwMode="auto">
                          <a:xfrm flipH="1">
                            <a:off x="0" y="319"/>
                            <a:ext cx="637540" cy="6375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1CE80E4" id="_x0000_s1588" style="width:449.75pt;height:58.9pt;flip:x;mso-position-horizontal-relative:char;mso-position-vertical-relative:line" coordorigin=",3" coordsize="57118,747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">
                <v:group id="مجموعة 881967268" o:spid="_x0000_s1589" style="position:absolute;top:1593;width:57118;height:5886" coordorigin=",1593" coordsize="63125,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">
                  <v:roundrect id="مستطيل مستدير الزوايا 769901" o:spid="_x0000_s1590"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" fillcolor="#168489" strokecolor="#168489" strokeweight="1pt">
                    <v:stroke joinstyle="miter"/>
                  </v:roundrect>
                  <v:shape id="مربع نص 2043426344" o:spid="_x0000_s1591" type="#_x0000_t202" style="position:absolute;left:8175;top:1593;width:36929;height:4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" filled="f" stroked="f">
                    <v:textbox style="mso-fit-shape-to-text:t">
                      <w:txbxContent>
                        <w:p w14:paraId="11F3FEAF" w14:textId="77777777" w:rsidR="00DE30B4" w:rsidRPr="00724F18" w:rsidRDefault="00DE30B4" w:rsidP="00DE30B4">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v:textbox>
                  </v:shape>
                  <v:roundrect id="مستطيل مستدير الزوايا 769903" o:spid="_x0000_s1592"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" fillcolor="#168489" strokecolor="#168489" strokeweight="1pt">
                    <v:stroke joinstyle="miter"/>
                  </v:roundrect>
                </v:group>
                <v:shape id="Picture 179" o:spid="_x0000_s1593" type="#_x0000_t75" alt="حافظة محددة مع تعبئة خالصة" style="position:absolute;top:3;width:6375;height:63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">
                  <v:imagedata r:id="rId167" o:title="حافظة محددة مع تعبئة خالصة"/>
                </v:shape>
                <w10:anchorlock/>
              </v:group>
            </w:pict>
          </mc:Fallback>
        </mc:AlternateContent>
      </w:r>
    </w:p>
    <w:p w14:paraId="6ED0F02A"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مدير مشروع يرغب في تبني تقنية جديدة واجهت مقاومة من الفريق. استخدم تقنيات تأثير متنوعة:</w:t>
      </w:r>
    </w:p>
    <w:p w14:paraId="609A6009"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1. جمع بيانات عن فوائد التقنية ونجاحها في مؤسسات أخرى (تأثير منطقي).</w:t>
      </w:r>
    </w:p>
    <w:p w14:paraId="1D632A7D"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2. دعا خبيراً خارجياً لتقديم عرض توضيحي (مبدأ السلطة).</w:t>
      </w:r>
    </w:p>
    <w:p w14:paraId="0061C280"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3. نظّم زيارة لمؤسسة تطبق التقنية بنجاح (الإثبات الاجتماعي).</w:t>
      </w:r>
    </w:p>
    <w:p w14:paraId="416F47BF"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4. بدأ بتطبيق التقنية على مشروع صغير وعرض نتائجه (الالتزام التدريجي).</w:t>
      </w:r>
    </w:p>
    <w:p w14:paraId="65203A69"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5. شكّل فريقاً من المتحمسين للتقنية للتأثير على بقية الأعضاء (تأثير الشبكات).</w:t>
      </w:r>
    </w:p>
    <w:p w14:paraId="206DB613"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النتيجة: تبنّى الفريق التقنية الجديدة بعد أن رأوا فوائدها العملية وشعروا بالمشاركة في القرار.</w:t>
      </w:r>
    </w:p>
    <w:p w14:paraId="2BEEA7E8" w14:textId="5E83C465" w:rsidR="00AE5B95" w:rsidRPr="00AE5B95" w:rsidRDefault="00073C5E" w:rsidP="00AE5B95">
      <w:pPr>
        <w:spacing w:line="259" w:lineRule="auto"/>
        <w:rPr>
          <w:rFonts w:ascii="Sakkal Majalla" w:hAnsi="Sakkal Majalla"/>
          <w:sz w:val="34"/>
          <w:rtl/>
        </w:rPr>
      </w:pPr>
      <w:r w:rsidRPr="00DA7905">
        <w:rPr>
          <w:rFonts w:eastAsia="Times New Roman" w:cs="Times New Roman"/>
          <w:b/>
          <w:bCs/>
          <w:noProof/>
          <w:sz w:val="36"/>
          <w:szCs w:val="36"/>
        </w:rPr>
        <mc:AlternateContent>
          <mc:Choice Requires="wpg">
            <w:drawing>
              <wp:inline distT="0" distB="0" distL="0" distR="0" wp14:anchorId="00123A0D" wp14:editId="5649B2A7">
                <wp:extent cx="5711825" cy="641426"/>
                <wp:effectExtent l="0" t="0" r="22225" b="25400"/>
                <wp:docPr id="1365193124" name="Group 13"/>
                <wp:cNvGraphicFramePr/>
                <a:graphic xmlns:a="http://schemas.openxmlformats.org/drawingml/2006/main">
                  <a:graphicData uri="http://schemas.microsoft.com/office/word/2010/wordprocessingGroup">
                    <wpg:wgp>
                      <wpg:cNvGrpSpPr/>
                      <wpg:grpSpPr>
                        <a:xfrm flipH="1">
                          <a:off x="0" y="0"/>
                          <a:ext cx="5711825" cy="641426"/>
                          <a:chOff x="0" y="106576"/>
                          <a:chExt cx="5711825" cy="641423"/>
                        </a:xfrm>
                      </wpg:grpSpPr>
                      <wpg:grpSp>
                        <wpg:cNvPr id="1144866019" name="مجموعة 881967268"/>
                        <wpg:cNvGrpSpPr/>
                        <wpg:grpSpPr>
                          <a:xfrm>
                            <a:off x="0" y="158827"/>
                            <a:ext cx="5711825" cy="589172"/>
                            <a:chOff x="0" y="158676"/>
                            <a:chExt cx="6312597" cy="653015"/>
                          </a:xfrm>
                        </wpg:grpSpPr>
                        <wps:wsp>
                          <wps:cNvPr id="956010353"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30825723" name="مربع نص 2043426344"/>
                          <wps:cNvSpPr txBox="1"/>
                          <wps:spPr>
                            <a:xfrm>
                              <a:off x="817585" y="158676"/>
                              <a:ext cx="5335004" cy="453955"/>
                            </a:xfrm>
                            <a:prstGeom prst="rect">
                              <a:avLst/>
                            </a:prstGeom>
                            <a:noFill/>
                          </wps:spPr>
                          <wps:txbx>
                            <w:txbxContent>
                              <w:p w14:paraId="062BAE1C" w14:textId="77777777" w:rsidR="00073C5E" w:rsidRPr="00724F18" w:rsidRDefault="00073C5E" w:rsidP="00073C5E">
                                <w:pPr>
                                  <w:rPr>
                                    <w:rFonts w:eastAsia="Times New Roman" w:hAnsi="Adobe Arabic" w:cs="Adobe Arabic"/>
                                    <w:b/>
                                    <w:bCs/>
                                    <w:color w:val="168489"/>
                                    <w:kern w:val="24"/>
                                    <w:sz w:val="40"/>
                                    <w:szCs w:val="40"/>
                                  </w:rPr>
                                </w:pPr>
                                <w:r w:rsidRPr="00BC01F4">
                                  <w:rPr>
                                    <w:rFonts w:eastAsia="Times New Roman" w:hAnsi="Adobe Arabic" w:cs="Adobe Arabic"/>
                                    <w:b/>
                                    <w:bCs/>
                                    <w:color w:val="168489"/>
                                    <w:kern w:val="24"/>
                                    <w:sz w:val="40"/>
                                    <w:szCs w:val="40"/>
                                    <w:rtl/>
                                  </w:rPr>
                                  <w:t>تمرين تطبيقي</w:t>
                                </w:r>
                              </w:p>
                            </w:txbxContent>
                          </wps:txbx>
                          <wps:bodyPr wrap="square" rtlCol="1">
                            <a:spAutoFit/>
                          </wps:bodyPr>
                        </wps:wsp>
                        <wps:wsp>
                          <wps:cNvPr id="58942088"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456452543" name="Picture 179"/>
                          <pic:cNvPicPr>
                            <a:picLocks noChangeAspect="1"/>
                          </pic:cNvPicPr>
                        </pic:nvPicPr>
                        <pic:blipFill>
                          <a:blip r:embed="rId95" cstate="print">
                            <a:extLst>
                              <a:ext uri="{28A0092B-C50C-407E-A947-70E740481C1C}">
                                <a14:useLocalDpi xmlns:a14="http://schemas.microsoft.com/office/drawing/2010/main" val="0"/>
                              </a:ext>
                            </a:extLst>
                          </a:blip>
                          <a:srcRect/>
                          <a:stretch/>
                        </pic:blipFill>
                        <pic:spPr bwMode="auto">
                          <a:xfrm flipH="1">
                            <a:off x="117350" y="106576"/>
                            <a:ext cx="498764" cy="49876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0123A0D" id="_x0000_s1594" style="width:449.75pt;height:50.5pt;flip:x;mso-position-horizontal-relative:char;mso-position-vertical-relative:line" coordorigin=",1065" coordsize="57118,64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">
                <v:group id="مجموعة 881967268" o:spid="_x0000_s1595" style="position:absolute;top:1588;width:57118;height:5891" coordorigin=",1586" coordsize="63125,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">
                  <v:roundrect id="مستطيل مستدير الزوايا 769901" o:spid="_x0000_s1596"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" fillcolor="#168489" strokecolor="#168489" strokeweight="1pt">
                    <v:stroke joinstyle="miter"/>
                  </v:roundrect>
                  <v:shape id="مربع نص 2043426344" o:spid="_x0000_s1597" type="#_x0000_t202" style="position:absolute;left:8175;top:1586;width:53350;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" filled="f" stroked="f">
                    <v:textbox style="mso-fit-shape-to-text:t">
                      <w:txbxContent>
                        <w:p w14:paraId="062BAE1C" w14:textId="77777777" w:rsidR="00073C5E" w:rsidRPr="00724F18" w:rsidRDefault="00073C5E" w:rsidP="00073C5E">
                          <w:pPr>
                            <w:rPr>
                              <w:rFonts w:eastAsia="Times New Roman" w:hAnsi="Adobe Arabic" w:cs="Adobe Arabic"/>
                              <w:b/>
                              <w:bCs/>
                              <w:color w:val="168489"/>
                              <w:kern w:val="24"/>
                              <w:sz w:val="40"/>
                              <w:szCs w:val="40"/>
                            </w:rPr>
                          </w:pPr>
                          <w:r w:rsidRPr="00BC01F4">
                            <w:rPr>
                              <w:rFonts w:eastAsia="Times New Roman" w:hAnsi="Adobe Arabic" w:cs="Adobe Arabic"/>
                              <w:b/>
                              <w:bCs/>
                              <w:color w:val="168489"/>
                              <w:kern w:val="24"/>
                              <w:sz w:val="40"/>
                              <w:szCs w:val="40"/>
                              <w:rtl/>
                            </w:rPr>
                            <w:t>تمرين تطبيقي</w:t>
                          </w:r>
                        </w:p>
                      </w:txbxContent>
                    </v:textbox>
                  </v:shape>
                  <v:roundrect id="مستطيل مستدير الزوايا 769903" o:spid="_x0000_s1598"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" fillcolor="#168489" strokecolor="#168489" strokeweight="1pt">
                    <v:stroke joinstyle="miter"/>
                  </v:roundrect>
                </v:group>
                <v:shape id="Picture 179" o:spid="_x0000_s1599" type="#_x0000_t75" style="position:absolute;left:1173;top:1065;width:4988;height:498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">
                  <v:imagedata r:id="rId96" o:title=""/>
                </v:shape>
                <w10:anchorlock/>
              </v:group>
            </w:pict>
          </mc:Fallback>
        </mc:AlternateContent>
      </w:r>
    </w:p>
    <w:p w14:paraId="544D49A4"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أنت مشرف في قسم خدمة العملاء، وترغب في إقناع فريقك بالعمل لساعات إضافية خلال الشهر القادم لتغطية زيادة متوقعة في الطلب. معظم أعضاء الفريق لديهم التزامات عائلية ويترددون في العمل لساعات إضافية. كيف يمكنك إقناعهم بالموافقة بشكل إيجابي؟</w:t>
      </w:r>
    </w:p>
    <w:p w14:paraId="340F00CE" w14:textId="77777777" w:rsidR="00AE5B95" w:rsidRPr="00AE5B95" w:rsidRDefault="00AE5B95" w:rsidP="00AE5B95">
      <w:pPr>
        <w:spacing w:line="259" w:lineRule="auto"/>
        <w:rPr>
          <w:rFonts w:ascii="Sakkal Majalla" w:hAnsi="Sakkal Majalla"/>
          <w:b/>
          <w:bCs/>
          <w:sz w:val="34"/>
          <w:rtl/>
        </w:rPr>
      </w:pPr>
      <w:r w:rsidRPr="00AE5B95">
        <w:rPr>
          <w:rFonts w:ascii="Sakkal Majalla" w:hAnsi="Sakkal Majalla"/>
          <w:b/>
          <w:bCs/>
          <w:sz w:val="34"/>
          <w:rtl/>
        </w:rPr>
        <w:t>الحل:</w:t>
      </w:r>
    </w:p>
    <w:p w14:paraId="3E9EABB6"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1. أساليب التأثير المناسبة:</w:t>
      </w:r>
    </w:p>
    <w:p w14:paraId="682E4CE4"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الإقناع التعاوني (إشراكهم في صياغة الحل).</w:t>
      </w:r>
    </w:p>
    <w:p w14:paraId="5348B69F"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المزج بين المنطق والعاطفة.</w:t>
      </w:r>
    </w:p>
    <w:p w14:paraId="2792CBE7"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التأثير غير المباشر عبر قادة الرأي في الفريق.</w:t>
      </w:r>
    </w:p>
    <w:p w14:paraId="45A5241A"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2. تطبيق مبادئ تشالديني:</w:t>
      </w:r>
    </w:p>
    <w:p w14:paraId="6B66C259"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المعاملة بالمثل: تقديم شيء قيّم للفريق أولاً (مثل مرونة في جدول العمل المستقبلي).</w:t>
      </w:r>
    </w:p>
    <w:p w14:paraId="603AC66B"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الالتزام والاتساق: البدء بطلب التزام صغير (مثل ساعات إضافية قليلة).</w:t>
      </w:r>
    </w:p>
    <w:p w14:paraId="49DADAE6"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الإثبات الاجتماعي: مشاركة قصص فرق أخرى قامت بذلك وكيف استفادت.</w:t>
      </w:r>
    </w:p>
    <w:p w14:paraId="6C0C9633"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الندرة: توضيح أن هذه فرصة محدودة لإثبات قدرة الفريق وتحقيق مكافآت استثنائية.</w:t>
      </w:r>
    </w:p>
    <w:p w14:paraId="39EB0AE7"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3. الجوانب المنطقية والعاطفية:</w:t>
      </w:r>
    </w:p>
    <w:p w14:paraId="090E1ACF"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المنطقية: شرح التأثير المالي الإيجابي (علاوات، مكافآت)، وأهمية هذه الفترة لسمعة القسم.</w:t>
      </w:r>
    </w:p>
    <w:p w14:paraId="7D273756"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lastRenderedPageBreak/>
        <w:t xml:space="preserve">   - العاطفية: ربط العمل الإضافي بقيم الفريق مثل خدمة العملاء المتميزة، والعمل الجماعي في الأوقات الصعبة.</w:t>
      </w:r>
    </w:p>
    <w:p w14:paraId="6482CAA9"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الأخلاقية: إظهار التزامك بالعمل معهم، وضمان توزيع العمل بشكل عادل.</w:t>
      </w:r>
    </w:p>
    <w:p w14:paraId="08A5AF4E"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4. خطوات عملية للتنفيذ:</w:t>
      </w:r>
    </w:p>
    <w:p w14:paraId="57430B1E"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عقد اجتماع لمناقشة التحدي ودعوة الفريق لاقتراح حلول.</w:t>
      </w:r>
    </w:p>
    <w:p w14:paraId="420E5830"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توفير حوافز مالية وغير مالية (مثل أيام إجازة تعويضية).</w:t>
      </w:r>
    </w:p>
    <w:p w14:paraId="3B59FE8F"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تقديم نموذج إيجابي بالعمل لساعات إضافية بنفسك.</w:t>
      </w:r>
    </w:p>
    <w:p w14:paraId="0687749E"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إتاحة جداول مرنة تراعي الالتزامات العائلية.</w:t>
      </w:r>
    </w:p>
    <w:p w14:paraId="15917B83"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الاعتراف العلني بجهود الفريق وتقديرها.</w:t>
      </w:r>
    </w:p>
    <w:p w14:paraId="093C0737" w14:textId="772BE683" w:rsidR="00AE5B95" w:rsidRPr="00AE5B95" w:rsidRDefault="00073C5E" w:rsidP="00073C5E">
      <w:pPr>
        <w:keepNext/>
        <w:pageBreakBefore/>
        <w:spacing w:line="259" w:lineRule="auto"/>
        <w:rPr>
          <w:rFonts w:ascii="Sakkal Majalla" w:hAnsi="Sakkal Majalla"/>
          <w:b/>
          <w:bCs/>
          <w:color w:val="FF000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6A372EBE" wp14:editId="34D5841C">
                <wp:extent cx="5731510" cy="895350"/>
                <wp:effectExtent l="0" t="0" r="21590" b="19050"/>
                <wp:docPr id="98248020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125159812" name="صورة 38"/>
                          <pic:cNvPicPr/>
                        </pic:nvPicPr>
                        <pic:blipFill>
                          <a:blip r:embed="rId6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65841547" name="مجموعة 39"/>
                        <wpg:cNvGrpSpPr/>
                        <wpg:grpSpPr>
                          <a:xfrm>
                            <a:off x="0" y="0"/>
                            <a:ext cx="5731510" cy="895350"/>
                            <a:chOff x="0" y="0"/>
                            <a:chExt cx="5878196" cy="918845"/>
                          </a:xfrm>
                        </wpg:grpSpPr>
                        <wpg:grpSp>
                          <wpg:cNvPr id="1625901246" name="مجموعة 40"/>
                          <wpg:cNvGrpSpPr/>
                          <wpg:grpSpPr>
                            <a:xfrm>
                              <a:off x="0" y="0"/>
                              <a:ext cx="5878196" cy="918845"/>
                              <a:chOff x="0" y="0"/>
                              <a:chExt cx="6240348" cy="919070"/>
                            </a:xfrm>
                          </wpg:grpSpPr>
                          <wpg:grpSp>
                            <wpg:cNvPr id="377744468" name="مجموعة 41"/>
                            <wpg:cNvGrpSpPr/>
                            <wpg:grpSpPr>
                              <a:xfrm>
                                <a:off x="0" y="169208"/>
                                <a:ext cx="5433072" cy="580613"/>
                                <a:chOff x="0" y="169208"/>
                                <a:chExt cx="5433072" cy="580613"/>
                              </a:xfrm>
                            </wpg:grpSpPr>
                            <wps:wsp>
                              <wps:cNvPr id="1679491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6707765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272893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7523449" name="مربع نص 41"/>
                          <wps:cNvSpPr txBox="1"/>
                          <wps:spPr>
                            <a:xfrm>
                              <a:off x="204484" y="257055"/>
                              <a:ext cx="4616071" cy="387740"/>
                            </a:xfrm>
                            <a:prstGeom prst="rect">
                              <a:avLst/>
                            </a:prstGeom>
                            <a:noFill/>
                          </wps:spPr>
                          <wps:txbx>
                            <w:txbxContent>
                              <w:p w14:paraId="4E6978A3" w14:textId="207C794C" w:rsidR="00073C5E" w:rsidRDefault="00073C5E" w:rsidP="00073C5E">
                                <w:pPr>
                                  <w:rPr>
                                    <w:rFonts w:eastAsia="Calibri" w:hAnsi="Adobe Arabic" w:cs="Adobe Arabic"/>
                                    <w:b/>
                                    <w:bCs/>
                                    <w:color w:val="FFFFFF"/>
                                    <w:kern w:val="24"/>
                                    <w:sz w:val="36"/>
                                    <w:szCs w:val="36"/>
                                    <w:lang w:bidi="ar-EG"/>
                                  </w:rPr>
                                </w:pPr>
                                <w:r w:rsidRPr="00073C5E">
                                  <w:rPr>
                                    <w:rFonts w:eastAsia="Calibri" w:hAnsi="Adobe Arabic" w:cs="Adobe Arabic"/>
                                    <w:b/>
                                    <w:bCs/>
                                    <w:color w:val="FFFFFF"/>
                                    <w:kern w:val="24"/>
                                    <w:sz w:val="36"/>
                                    <w:szCs w:val="36"/>
                                    <w:rtl/>
                                    <w:lang w:bidi="ar-EG"/>
                                  </w:rPr>
                                  <w:t>بناء الثقة وتعزيز العلاقات المهنية</w:t>
                                </w:r>
                              </w:p>
                            </w:txbxContent>
                          </wps:txbx>
                          <wps:bodyPr wrap="square" rtlCol="1">
                            <a:spAutoFit/>
                          </wps:bodyPr>
                        </wps:wsp>
                      </wpg:grpSp>
                    </wpg:wgp>
                  </a:graphicData>
                </a:graphic>
              </wp:inline>
            </w:drawing>
          </mc:Choice>
          <mc:Fallback>
            <w:pict>
              <v:group w14:anchorId="6A372EBE" id="_x0000_s160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">
                <v:shape id="صورة 38" o:spid="_x0000_s160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">
                  <v:imagedata r:id="rId64" o:title=""/>
                </v:shape>
                <v:group id="مجموعة 39" o:spid="_x0000_s16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">
                  <v:group id="مجموعة 40" o:spid="_x0000_s16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">
                    <v:group id="مجموعة 41" o:spid="_x0000_s16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">
                      <v:shape id="شكل حر 42" o:spid="_x0000_s16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" fillcolor="#168489" stroked="f" strokeweight="1pt">
                        <v:stroke joinstyle="miter"/>
                      </v:roundrect>
                    </v:group>
                    <v:oval id="شكل بيضاوي 44" o:spid="_x0000_s16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" filled="f" strokecolor="#a5a5a5 [2092]" strokeweight="1pt">
                      <v:stroke joinstyle="miter"/>
                    </v:oval>
                  </v:group>
                  <v:shape id="مربع نص 41" o:spid="_x0000_s160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" filled="f" stroked="f">
                    <v:textbox style="mso-fit-shape-to-text:t">
                      <w:txbxContent>
                        <w:p w14:paraId="4E6978A3" w14:textId="207C794C" w:rsidR="00073C5E" w:rsidRDefault="00073C5E" w:rsidP="00073C5E">
                          <w:pPr>
                            <w:rPr>
                              <w:rFonts w:eastAsia="Calibri" w:hAnsi="Adobe Arabic" w:cs="Adobe Arabic"/>
                              <w:b/>
                              <w:bCs/>
                              <w:color w:val="FFFFFF"/>
                              <w:kern w:val="24"/>
                              <w:sz w:val="36"/>
                              <w:szCs w:val="36"/>
                              <w:lang w:bidi="ar-EG"/>
                            </w:rPr>
                          </w:pPr>
                          <w:r w:rsidRPr="00073C5E">
                            <w:rPr>
                              <w:rFonts w:eastAsia="Calibri" w:hAnsi="Adobe Arabic" w:cs="Adobe Arabic"/>
                              <w:b/>
                              <w:bCs/>
                              <w:color w:val="FFFFFF"/>
                              <w:kern w:val="24"/>
                              <w:sz w:val="36"/>
                              <w:szCs w:val="36"/>
                              <w:rtl/>
                              <w:lang w:bidi="ar-EG"/>
                            </w:rPr>
                            <w:t>بناء الثقة وتعزيز العلاقات المهنية</w:t>
                          </w:r>
                        </w:p>
                      </w:txbxContent>
                    </v:textbox>
                  </v:shape>
                </v:group>
                <w10:anchorlock/>
              </v:group>
            </w:pict>
          </mc:Fallback>
        </mc:AlternateContent>
      </w:r>
    </w:p>
    <w:p w14:paraId="5A30AAA1" w14:textId="782F695F" w:rsidR="00AE5B95" w:rsidRPr="00AE5B95" w:rsidRDefault="00073C5E" w:rsidP="00AE5B95">
      <w:pPr>
        <w:spacing w:line="259" w:lineRule="auto"/>
        <w:rPr>
          <w:rFonts w:ascii="Sakkal Majalla" w:hAnsi="Sakkal Majalla"/>
          <w:sz w:val="34"/>
          <w:rtl/>
        </w:rPr>
      </w:pPr>
      <w:r w:rsidRPr="002B062A">
        <w:rPr>
          <w:rFonts w:ascii="Sakkal Majalla" w:hAnsi="Sakkal Majalla"/>
          <w:b/>
          <w:bCs/>
          <w:noProof/>
          <w:color w:val="008080"/>
          <w:sz w:val="34"/>
          <w:rtl/>
          <w:lang w:val="ar-SA"/>
        </w:rPr>
        <w:drawing>
          <wp:anchor distT="0" distB="0" distL="114300" distR="114300" simplePos="0" relativeHeight="252844032" behindDoc="0" locked="0" layoutInCell="1" allowOverlap="1" wp14:anchorId="06DC0465" wp14:editId="29F29852">
            <wp:simplePos x="0" y="0"/>
            <wp:positionH relativeFrom="column">
              <wp:posOffset>140624</wp:posOffset>
            </wp:positionH>
            <wp:positionV relativeFrom="paragraph">
              <wp:posOffset>312362</wp:posOffset>
            </wp:positionV>
            <wp:extent cx="2026920" cy="853440"/>
            <wp:effectExtent l="0" t="0" r="0" b="3810"/>
            <wp:wrapSquare wrapText="bothSides"/>
            <wp:docPr id="531490508" name="صورة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490508" name="صورة 531490508"/>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2026920" cy="853440"/>
                    </a:xfrm>
                    <a:prstGeom prst="rect">
                      <a:avLst/>
                    </a:prstGeom>
                  </pic:spPr>
                </pic:pic>
              </a:graphicData>
            </a:graphic>
            <wp14:sizeRelH relativeFrom="margin">
              <wp14:pctWidth>0</wp14:pctWidth>
            </wp14:sizeRelH>
            <wp14:sizeRelV relativeFrom="margin">
              <wp14:pctHeight>0</wp14:pctHeight>
            </wp14:sizeRelV>
          </wp:anchor>
        </w:drawing>
      </w:r>
      <w:r w:rsidRPr="002B062A">
        <w:rPr>
          <w:rFonts w:ascii="Adobe Arabic" w:hAnsi="Adobe Arabic" w:cs="Adobe Arabic"/>
          <w:b/>
          <w:bCs/>
          <w:noProof/>
          <w:color w:val="008080"/>
          <w:sz w:val="36"/>
          <w:szCs w:val="36"/>
        </w:rPr>
        <mc:AlternateContent>
          <mc:Choice Requires="wpg">
            <w:drawing>
              <wp:anchor distT="0" distB="0" distL="114300" distR="114300" simplePos="0" relativeHeight="252843008" behindDoc="0" locked="0" layoutInCell="1" allowOverlap="1" wp14:anchorId="70DF06ED" wp14:editId="058EC841">
                <wp:simplePos x="0" y="0"/>
                <wp:positionH relativeFrom="column">
                  <wp:posOffset>5153660</wp:posOffset>
                </wp:positionH>
                <wp:positionV relativeFrom="paragraph">
                  <wp:posOffset>-1270</wp:posOffset>
                </wp:positionV>
                <wp:extent cx="578485" cy="470535"/>
                <wp:effectExtent l="0" t="0" r="0" b="24765"/>
                <wp:wrapSquare wrapText="bothSides"/>
                <wp:docPr id="1072344974" name="Group 29"/>
                <wp:cNvGraphicFramePr/>
                <a:graphic xmlns:a="http://schemas.openxmlformats.org/drawingml/2006/main">
                  <a:graphicData uri="http://schemas.microsoft.com/office/word/2010/wordprocessingGroup">
                    <wpg:wgp>
                      <wpg:cNvGrpSpPr/>
                      <wpg:grpSpPr>
                        <a:xfrm>
                          <a:off x="0" y="0"/>
                          <a:ext cx="578485" cy="470535"/>
                          <a:chOff x="0" y="0"/>
                          <a:chExt cx="1151248" cy="936104"/>
                        </a:xfrm>
                      </wpg:grpSpPr>
                      <pic:pic xmlns:pic="http://schemas.openxmlformats.org/drawingml/2006/picture">
                        <pic:nvPicPr>
                          <pic:cNvPr id="1792182631" name="Picture 388507670" descr="Problem "/>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2068578166"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333562F" id="Group 29" o:spid="_x0000_s1026" style="position:absolute;margin-left:405.8pt;margin-top:-.1pt;width:45.55pt;height:37.05pt;z-index:252843008"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">
                  <v:imagedata r:id="rId12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" fillcolor="#168489" strokecolor="#168489" strokeweight="1pt">
                  <v:stroke joinstyle="miter"/>
                </v:roundrect>
                <w10:wrap type="square"/>
              </v:group>
            </w:pict>
          </mc:Fallback>
        </mc:AlternateContent>
      </w:r>
      <w:r w:rsidR="00AE5B95" w:rsidRPr="002B062A">
        <w:rPr>
          <w:rFonts w:ascii="Sakkal Majalla" w:hAnsi="Sakkal Majalla"/>
          <w:b/>
          <w:bCs/>
          <w:color w:val="008080"/>
          <w:sz w:val="34"/>
          <w:rtl/>
        </w:rPr>
        <w:t>الثقة</w:t>
      </w:r>
      <w:r w:rsidR="00AE5B95" w:rsidRPr="00AE5B95">
        <w:rPr>
          <w:rFonts w:ascii="Sakkal Majalla" w:hAnsi="Sakkal Majalla"/>
          <w:sz w:val="34"/>
          <w:rtl/>
        </w:rPr>
        <w:t xml:space="preserve"> هي أساس العلاقات المهنية الفعّالة وجوهر القيادة الناجحة. وفقاً لدراسة أجرتها جامعة هارفارد، فإن المؤسسات ذات مستويات الثقة العالية تحقق أداءً أفضل بنسبة 286% من المؤسسات ذات مستويات الثقة المنخفضة.</w:t>
      </w:r>
    </w:p>
    <w:p w14:paraId="180EC073" w14:textId="5EC97E20" w:rsidR="00AE5B95" w:rsidRPr="00073C5E" w:rsidRDefault="00AE5B95" w:rsidP="00073C5E">
      <w:pPr>
        <w:spacing w:line="259" w:lineRule="auto"/>
        <w:rPr>
          <w:rFonts w:ascii="Sakkal Majalla" w:hAnsi="Sakkal Majalla"/>
          <w:b/>
          <w:bCs/>
          <w:color w:val="C00000"/>
          <w:sz w:val="34"/>
          <w:rtl/>
        </w:rPr>
      </w:pPr>
      <w:r w:rsidRPr="00073C5E">
        <w:rPr>
          <w:rFonts w:ascii="Sakkal Majalla" w:hAnsi="Sakkal Majalla"/>
          <w:b/>
          <w:bCs/>
          <w:color w:val="C00000"/>
          <w:sz w:val="34"/>
          <w:rtl/>
        </w:rPr>
        <w:t>1. أسس بناء الثقة في بيئة العمل</w:t>
      </w:r>
    </w:p>
    <w:p w14:paraId="08F9CD14" w14:textId="059D8DA1"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تتكوّن الثقة من عدة عناصر أساسية، وفقاً لنموذج "</w:t>
      </w:r>
      <w:r w:rsidRPr="00AE5B95">
        <w:rPr>
          <w:rFonts w:ascii="Sakkal Majalla" w:hAnsi="Sakkal Majalla"/>
          <w:sz w:val="34"/>
        </w:rPr>
        <w:t>ABCD</w:t>
      </w:r>
      <w:r w:rsidRPr="00AE5B95">
        <w:rPr>
          <w:rFonts w:ascii="Sakkal Majalla" w:hAnsi="Sakkal Majalla"/>
          <w:sz w:val="34"/>
          <w:rtl/>
        </w:rPr>
        <w:t>" للثقة الذي طوّره ديفيد ماستر:</w:t>
      </w:r>
    </w:p>
    <w:p w14:paraId="723D2ED0" w14:textId="2F296D6F" w:rsidR="00AE5B95" w:rsidRPr="00AE5B95" w:rsidRDefault="00CD168A" w:rsidP="00AE5B95">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45056" behindDoc="0" locked="0" layoutInCell="1" allowOverlap="1" wp14:anchorId="1EA58FAD" wp14:editId="478E9110">
            <wp:simplePos x="0" y="0"/>
            <wp:positionH relativeFrom="column">
              <wp:posOffset>177156</wp:posOffset>
            </wp:positionH>
            <wp:positionV relativeFrom="paragraph">
              <wp:posOffset>94615</wp:posOffset>
            </wp:positionV>
            <wp:extent cx="2117725" cy="1111885"/>
            <wp:effectExtent l="0" t="0" r="0" b="0"/>
            <wp:wrapSquare wrapText="bothSides"/>
            <wp:docPr id="920698715" name="صورة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698715" name="صورة 920698715"/>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2117725" cy="1111885"/>
                    </a:xfrm>
                    <a:prstGeom prst="rect">
                      <a:avLst/>
                    </a:prstGeom>
                  </pic:spPr>
                </pic:pic>
              </a:graphicData>
            </a:graphic>
            <wp14:sizeRelH relativeFrom="margin">
              <wp14:pctWidth>0</wp14:pctWidth>
            </wp14:sizeRelH>
            <wp14:sizeRelV relativeFrom="margin">
              <wp14:pctHeight>0</wp14:pctHeight>
            </wp14:sizeRelV>
          </wp:anchor>
        </w:drawing>
      </w:r>
      <w:r w:rsidR="00AE5B95" w:rsidRPr="00073C5E">
        <w:rPr>
          <w:rFonts w:ascii="Adobe Arabic" w:hAnsi="Adobe Arabic" w:cs="Adobe Arabic"/>
          <w:b/>
          <w:bCs/>
          <w:color w:val="008080"/>
          <w:sz w:val="36"/>
          <w:szCs w:val="36"/>
          <w:rtl/>
        </w:rPr>
        <w:t>القدرة (</w:t>
      </w:r>
      <w:r w:rsidR="00AE5B95" w:rsidRPr="00073C5E">
        <w:rPr>
          <w:rFonts w:ascii="Adobe Arabic" w:hAnsi="Adobe Arabic" w:cs="Adobe Arabic"/>
          <w:b/>
          <w:bCs/>
          <w:color w:val="008080"/>
          <w:sz w:val="36"/>
          <w:szCs w:val="36"/>
        </w:rPr>
        <w:t>Ability</w:t>
      </w:r>
      <w:r w:rsidR="00AE5B95" w:rsidRPr="00073C5E">
        <w:rPr>
          <w:rFonts w:ascii="Adobe Arabic" w:hAnsi="Adobe Arabic" w:cs="Adobe Arabic"/>
          <w:b/>
          <w:bCs/>
          <w:color w:val="008080"/>
          <w:sz w:val="36"/>
          <w:szCs w:val="36"/>
          <w:rtl/>
        </w:rPr>
        <w:t>):</w:t>
      </w:r>
      <w:r w:rsidR="00AE5B95" w:rsidRPr="00073C5E">
        <w:rPr>
          <w:rFonts w:ascii="Sakkal Majalla" w:hAnsi="Sakkal Majalla"/>
          <w:color w:val="008080"/>
          <w:sz w:val="36"/>
          <w:szCs w:val="36"/>
          <w:rtl/>
        </w:rPr>
        <w:t xml:space="preserve"> </w:t>
      </w:r>
      <w:r w:rsidR="00AE5B95" w:rsidRPr="00AE5B95">
        <w:rPr>
          <w:rFonts w:ascii="Sakkal Majalla" w:hAnsi="Sakkal Majalla"/>
          <w:sz w:val="34"/>
          <w:rtl/>
        </w:rPr>
        <w:t>امتلاك المهارات والكفاءات اللازمة.</w:t>
      </w:r>
    </w:p>
    <w:p w14:paraId="3039C465" w14:textId="462E94D0"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إظهار الخبرة والكفاءة المهنية.</w:t>
      </w:r>
    </w:p>
    <w:p w14:paraId="333020A6" w14:textId="48EEAA53"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التطوير المستمر للذات والفريق.</w:t>
      </w:r>
    </w:p>
    <w:p w14:paraId="58613E7E" w14:textId="6B4AA1BB"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تحقيق النتائج بشكل مستمر.</w:t>
      </w:r>
    </w:p>
    <w:p w14:paraId="25A75ED6" w14:textId="6C4A33D8" w:rsidR="00AE5B95" w:rsidRPr="00AE5B95" w:rsidRDefault="00CD168A" w:rsidP="00CD168A">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46080" behindDoc="0" locked="0" layoutInCell="1" allowOverlap="1" wp14:anchorId="0C0B1F9A" wp14:editId="7456F8AA">
            <wp:simplePos x="0" y="0"/>
            <wp:positionH relativeFrom="column">
              <wp:posOffset>214630</wp:posOffset>
            </wp:positionH>
            <wp:positionV relativeFrom="paragraph">
              <wp:posOffset>143683</wp:posOffset>
            </wp:positionV>
            <wp:extent cx="1998345" cy="1090295"/>
            <wp:effectExtent l="0" t="0" r="1905" b="0"/>
            <wp:wrapSquare wrapText="bothSides"/>
            <wp:docPr id="1644031753" name="صورة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031753" name="صورة 1644031753"/>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1998345" cy="1090295"/>
                    </a:xfrm>
                    <a:prstGeom prst="rect">
                      <a:avLst/>
                    </a:prstGeom>
                  </pic:spPr>
                </pic:pic>
              </a:graphicData>
            </a:graphic>
            <wp14:sizeRelH relativeFrom="margin">
              <wp14:pctWidth>0</wp14:pctWidth>
            </wp14:sizeRelH>
            <wp14:sizeRelV relativeFrom="margin">
              <wp14:pctHeight>0</wp14:pctHeight>
            </wp14:sizeRelV>
          </wp:anchor>
        </w:drawing>
      </w:r>
      <w:r w:rsidR="00AE5B95" w:rsidRPr="00CD168A">
        <w:rPr>
          <w:rFonts w:ascii="Adobe Arabic" w:hAnsi="Adobe Arabic" w:cs="Adobe Arabic"/>
          <w:b/>
          <w:bCs/>
          <w:color w:val="008080"/>
          <w:sz w:val="36"/>
          <w:szCs w:val="36"/>
          <w:rtl/>
        </w:rPr>
        <w:t>النزاهة (</w:t>
      </w:r>
      <w:r w:rsidR="00AE5B95" w:rsidRPr="00CD168A">
        <w:rPr>
          <w:rFonts w:ascii="Adobe Arabic" w:hAnsi="Adobe Arabic" w:cs="Adobe Arabic"/>
          <w:b/>
          <w:bCs/>
          <w:color w:val="008080"/>
          <w:sz w:val="36"/>
          <w:szCs w:val="36"/>
        </w:rPr>
        <w:t>Believability</w:t>
      </w:r>
      <w:r w:rsidR="00AE5B95" w:rsidRPr="00CD168A">
        <w:rPr>
          <w:rFonts w:ascii="Adobe Arabic" w:hAnsi="Adobe Arabic" w:cs="Adobe Arabic"/>
          <w:b/>
          <w:bCs/>
          <w:color w:val="008080"/>
          <w:sz w:val="36"/>
          <w:szCs w:val="36"/>
          <w:rtl/>
        </w:rPr>
        <w:t>):</w:t>
      </w:r>
      <w:r w:rsidR="00AE5B95" w:rsidRPr="00CD168A">
        <w:rPr>
          <w:rFonts w:ascii="Sakkal Majalla" w:hAnsi="Sakkal Majalla"/>
          <w:color w:val="008080"/>
          <w:sz w:val="36"/>
          <w:szCs w:val="36"/>
          <w:rtl/>
        </w:rPr>
        <w:t xml:space="preserve"> </w:t>
      </w:r>
      <w:r w:rsidR="00AE5B95" w:rsidRPr="00AE5B95">
        <w:rPr>
          <w:rFonts w:ascii="Sakkal Majalla" w:hAnsi="Sakkal Majalla"/>
          <w:sz w:val="34"/>
          <w:rtl/>
        </w:rPr>
        <w:t>التوافق بين الأقوال والأفعال.</w:t>
      </w:r>
    </w:p>
    <w:p w14:paraId="20EE0346" w14:textId="3066A164"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الوفاء بالوعود والالتزامات.</w:t>
      </w:r>
    </w:p>
    <w:p w14:paraId="66004B80" w14:textId="53F86D09"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الصدق والشفافية حتى في المواقف الصعبة.</w:t>
      </w:r>
    </w:p>
    <w:p w14:paraId="345D5ABF" w14:textId="5534B75A"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الاتساق في تطبيق القيم والمبادئ.</w:t>
      </w:r>
    </w:p>
    <w:p w14:paraId="7C6F24C7" w14:textId="7734B63C" w:rsidR="00AE5B95" w:rsidRPr="00AE5B95" w:rsidRDefault="00CD168A" w:rsidP="00CD168A">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47104" behindDoc="0" locked="0" layoutInCell="1" allowOverlap="1" wp14:anchorId="6FBBDD69" wp14:editId="749ADE81">
            <wp:simplePos x="0" y="0"/>
            <wp:positionH relativeFrom="column">
              <wp:posOffset>213475</wp:posOffset>
            </wp:positionH>
            <wp:positionV relativeFrom="paragraph">
              <wp:posOffset>249036</wp:posOffset>
            </wp:positionV>
            <wp:extent cx="1920240" cy="1047115"/>
            <wp:effectExtent l="0" t="0" r="3810" b="635"/>
            <wp:wrapSquare wrapText="bothSides"/>
            <wp:docPr id="140310799" name="صورة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10799" name="صورة 140310799"/>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1920240" cy="1047115"/>
                    </a:xfrm>
                    <a:prstGeom prst="rect">
                      <a:avLst/>
                    </a:prstGeom>
                  </pic:spPr>
                </pic:pic>
              </a:graphicData>
            </a:graphic>
            <wp14:sizeRelH relativeFrom="margin">
              <wp14:pctWidth>0</wp14:pctWidth>
            </wp14:sizeRelH>
            <wp14:sizeRelV relativeFrom="margin">
              <wp14:pctHeight>0</wp14:pctHeight>
            </wp14:sizeRelV>
          </wp:anchor>
        </w:drawing>
      </w:r>
      <w:r w:rsidR="00AE5B95" w:rsidRPr="00CD168A">
        <w:rPr>
          <w:rFonts w:ascii="Adobe Arabic" w:hAnsi="Adobe Arabic" w:cs="Adobe Arabic"/>
          <w:b/>
          <w:bCs/>
          <w:color w:val="008080"/>
          <w:sz w:val="36"/>
          <w:szCs w:val="36"/>
          <w:rtl/>
        </w:rPr>
        <w:t>الاهتمام (</w:t>
      </w:r>
      <w:r w:rsidR="00AE5B95" w:rsidRPr="00CD168A">
        <w:rPr>
          <w:rFonts w:ascii="Adobe Arabic" w:hAnsi="Adobe Arabic" w:cs="Adobe Arabic"/>
          <w:b/>
          <w:bCs/>
          <w:color w:val="008080"/>
          <w:sz w:val="36"/>
          <w:szCs w:val="36"/>
        </w:rPr>
        <w:t>Care</w:t>
      </w:r>
      <w:r w:rsidR="00AE5B95" w:rsidRPr="00CD168A">
        <w:rPr>
          <w:rFonts w:ascii="Adobe Arabic" w:hAnsi="Adobe Arabic" w:cs="Adobe Arabic"/>
          <w:b/>
          <w:bCs/>
          <w:color w:val="008080"/>
          <w:sz w:val="36"/>
          <w:szCs w:val="36"/>
          <w:rtl/>
        </w:rPr>
        <w:t>):</w:t>
      </w:r>
      <w:r w:rsidR="00AE5B95" w:rsidRPr="00CD168A">
        <w:rPr>
          <w:rFonts w:ascii="Sakkal Majalla" w:hAnsi="Sakkal Majalla"/>
          <w:color w:val="008080"/>
          <w:sz w:val="36"/>
          <w:szCs w:val="36"/>
          <w:rtl/>
        </w:rPr>
        <w:t xml:space="preserve"> </w:t>
      </w:r>
      <w:r w:rsidR="00AE5B95" w:rsidRPr="00AE5B95">
        <w:rPr>
          <w:rFonts w:ascii="Sakkal Majalla" w:hAnsi="Sakkal Majalla"/>
          <w:sz w:val="34"/>
          <w:rtl/>
        </w:rPr>
        <w:t>إظهار الاهتمام الحقيقي بالآخرين.</w:t>
      </w:r>
    </w:p>
    <w:p w14:paraId="4EE2ECDD" w14:textId="1D693E2C"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الاستماع بتعاطف لاحتياجات الفريق.</w:t>
      </w:r>
    </w:p>
    <w:p w14:paraId="72A5BCD0" w14:textId="0FF55B8F"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دعم نمو وتطور الأفراد.</w:t>
      </w:r>
    </w:p>
    <w:p w14:paraId="5B49724B" w14:textId="7B67FB9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وضع مصلحة الفريق والمؤسسة فوق المصالح الشخصية.</w:t>
      </w:r>
    </w:p>
    <w:p w14:paraId="2BB29578" w14:textId="6671EAB8" w:rsidR="00AE5B95" w:rsidRPr="00AE5B95" w:rsidRDefault="00CD168A" w:rsidP="00CD168A">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48128" behindDoc="0" locked="0" layoutInCell="1" allowOverlap="1" wp14:anchorId="13396007" wp14:editId="6DDA8E88">
            <wp:simplePos x="0" y="0"/>
            <wp:positionH relativeFrom="column">
              <wp:posOffset>293370</wp:posOffset>
            </wp:positionH>
            <wp:positionV relativeFrom="paragraph">
              <wp:posOffset>259368</wp:posOffset>
            </wp:positionV>
            <wp:extent cx="1844675" cy="1005840"/>
            <wp:effectExtent l="0" t="0" r="3175" b="3810"/>
            <wp:wrapSquare wrapText="bothSides"/>
            <wp:docPr id="815844337" name="صورة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844337" name="صورة 815844337"/>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1844675" cy="1005840"/>
                    </a:xfrm>
                    <a:prstGeom prst="rect">
                      <a:avLst/>
                    </a:prstGeom>
                  </pic:spPr>
                </pic:pic>
              </a:graphicData>
            </a:graphic>
            <wp14:sizeRelH relativeFrom="margin">
              <wp14:pctWidth>0</wp14:pctWidth>
            </wp14:sizeRelH>
            <wp14:sizeRelV relativeFrom="margin">
              <wp14:pctHeight>0</wp14:pctHeight>
            </wp14:sizeRelV>
          </wp:anchor>
        </w:drawing>
      </w:r>
      <w:r w:rsidR="00AE5B95" w:rsidRPr="00CD168A">
        <w:rPr>
          <w:rFonts w:ascii="Adobe Arabic" w:hAnsi="Adobe Arabic" w:cs="Adobe Arabic"/>
          <w:b/>
          <w:bCs/>
          <w:color w:val="008080"/>
          <w:sz w:val="36"/>
          <w:szCs w:val="36"/>
          <w:rtl/>
        </w:rPr>
        <w:t>الاعتمادية (</w:t>
      </w:r>
      <w:r w:rsidR="00AE5B95" w:rsidRPr="00CD168A">
        <w:rPr>
          <w:rFonts w:ascii="Adobe Arabic" w:hAnsi="Adobe Arabic" w:cs="Adobe Arabic"/>
          <w:b/>
          <w:bCs/>
          <w:color w:val="008080"/>
          <w:sz w:val="36"/>
          <w:szCs w:val="36"/>
        </w:rPr>
        <w:t>Dependability</w:t>
      </w:r>
      <w:r w:rsidR="00AE5B95" w:rsidRPr="00CD168A">
        <w:rPr>
          <w:rFonts w:ascii="Adobe Arabic" w:hAnsi="Adobe Arabic" w:cs="Adobe Arabic"/>
          <w:b/>
          <w:bCs/>
          <w:color w:val="008080"/>
          <w:sz w:val="36"/>
          <w:szCs w:val="36"/>
          <w:rtl/>
        </w:rPr>
        <w:t>):</w:t>
      </w:r>
      <w:r w:rsidR="00AE5B95" w:rsidRPr="00CD168A">
        <w:rPr>
          <w:rFonts w:ascii="Sakkal Majalla" w:hAnsi="Sakkal Majalla"/>
          <w:color w:val="008080"/>
          <w:sz w:val="36"/>
          <w:szCs w:val="36"/>
          <w:rtl/>
        </w:rPr>
        <w:t xml:space="preserve"> </w:t>
      </w:r>
      <w:r w:rsidR="00AE5B95" w:rsidRPr="00AE5B95">
        <w:rPr>
          <w:rFonts w:ascii="Sakkal Majalla" w:hAnsi="Sakkal Majalla"/>
          <w:sz w:val="34"/>
          <w:rtl/>
        </w:rPr>
        <w:t>إمكانية الاعتماد عليك.</w:t>
      </w:r>
    </w:p>
    <w:p w14:paraId="7D1CD77C" w14:textId="773B8D1F"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الالتزام بالمواعيد والوقت.</w:t>
      </w:r>
    </w:p>
    <w:p w14:paraId="5683A768" w14:textId="3E988086"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تحمّل المسؤولية عن القرارات والأخطاء.</w:t>
      </w:r>
    </w:p>
    <w:p w14:paraId="13BA2843" w14:textId="5A432452"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تقديم الدعم المستمر للفريق.</w:t>
      </w:r>
    </w:p>
    <w:p w14:paraId="67A73FE5" w14:textId="1504710E" w:rsidR="00AE5B95" w:rsidRPr="00073C5E" w:rsidRDefault="00AE5B95" w:rsidP="00CD168A">
      <w:pPr>
        <w:keepNext/>
        <w:pageBreakBefore/>
        <w:spacing w:line="259" w:lineRule="auto"/>
        <w:rPr>
          <w:rFonts w:ascii="Sakkal Majalla" w:hAnsi="Sakkal Majalla"/>
          <w:b/>
          <w:bCs/>
          <w:color w:val="C00000"/>
          <w:sz w:val="34"/>
          <w:rtl/>
        </w:rPr>
      </w:pPr>
      <w:r w:rsidRPr="00073C5E">
        <w:rPr>
          <w:rFonts w:ascii="Sakkal Majalla" w:hAnsi="Sakkal Majalla"/>
          <w:b/>
          <w:bCs/>
          <w:color w:val="C00000"/>
          <w:sz w:val="34"/>
          <w:rtl/>
        </w:rPr>
        <w:lastRenderedPageBreak/>
        <w:t>2. استراتيجيات تعزيز العلاقات المهنية</w:t>
      </w:r>
    </w:p>
    <w:p w14:paraId="164B1ED1" w14:textId="43F99477" w:rsidR="00AE5B95" w:rsidRDefault="00AE5B95" w:rsidP="00AE5B95">
      <w:pPr>
        <w:spacing w:line="259" w:lineRule="auto"/>
        <w:rPr>
          <w:rFonts w:ascii="Sakkal Majalla" w:hAnsi="Sakkal Majalla"/>
          <w:sz w:val="34"/>
          <w:rtl/>
        </w:rPr>
      </w:pPr>
      <w:r w:rsidRPr="00AE5B95">
        <w:rPr>
          <w:rFonts w:ascii="Sakkal Majalla" w:hAnsi="Sakkal Majalla"/>
          <w:sz w:val="34"/>
          <w:rtl/>
        </w:rPr>
        <w:t>تعتبر العلاقات المهنية القوية ركيزة أساسية للنجاح القيادي، وتتطلب:</w:t>
      </w:r>
    </w:p>
    <w:p w14:paraId="15E48DD8" w14:textId="65A424C7" w:rsidR="00CD168A" w:rsidRPr="00AE5B95" w:rsidRDefault="00CD168A" w:rsidP="00CD168A">
      <w:pPr>
        <w:spacing w:line="259" w:lineRule="auto"/>
        <w:jc w:val="center"/>
        <w:rPr>
          <w:rFonts w:ascii="Sakkal Majalla" w:hAnsi="Sakkal Majalla"/>
          <w:sz w:val="34"/>
          <w:rtl/>
        </w:rPr>
      </w:pPr>
      <w:r w:rsidRPr="00531632">
        <w:rPr>
          <w:rFonts w:ascii="Adobe Arabic" w:hAnsi="Adobe Arabic" w:cs="Adobe Arabic"/>
          <w:b/>
          <w:bCs/>
          <w:noProof/>
          <w:color w:val="008080"/>
          <w:sz w:val="36"/>
          <w:szCs w:val="36"/>
        </w:rPr>
        <mc:AlternateContent>
          <mc:Choice Requires="wpg">
            <w:drawing>
              <wp:inline distT="0" distB="0" distL="0" distR="0" wp14:anchorId="6523C740" wp14:editId="17D85B1D">
                <wp:extent cx="5022234" cy="1803238"/>
                <wp:effectExtent l="0" t="0" r="6985" b="6985"/>
                <wp:docPr id="1191" name="مجموعة 1190">
                  <a:extLst xmlns:a="http://schemas.openxmlformats.org/drawingml/2006/main">
                    <a:ext uri="{FF2B5EF4-FFF2-40B4-BE49-F238E27FC236}">
                      <a16:creationId xmlns:a16="http://schemas.microsoft.com/office/drawing/2014/main" id="{80D6E229-4698-E1E1-AB4C-208206780BED}"/>
                    </a:ext>
                  </a:extLst>
                </wp:docPr>
                <wp:cNvGraphicFramePr/>
                <a:graphic xmlns:a="http://schemas.openxmlformats.org/drawingml/2006/main">
                  <a:graphicData uri="http://schemas.microsoft.com/office/word/2010/wordprocessingGroup">
                    <wpg:wgp>
                      <wpg:cNvGrpSpPr/>
                      <wpg:grpSpPr>
                        <a:xfrm>
                          <a:off x="0" y="0"/>
                          <a:ext cx="5022234" cy="1803238"/>
                          <a:chOff x="0" y="0"/>
                          <a:chExt cx="5022234" cy="1803238"/>
                        </a:xfrm>
                      </wpg:grpSpPr>
                      <wpg:grpSp>
                        <wpg:cNvPr id="1211019709" name="Group 2">
                          <a:extLst>
                            <a:ext uri="{FF2B5EF4-FFF2-40B4-BE49-F238E27FC236}">
                              <a16:creationId xmlns:a16="http://schemas.microsoft.com/office/drawing/2014/main" id="{CEB6B037-61A8-0B60-8017-BABD7C012F6F}"/>
                            </a:ext>
                          </a:extLst>
                        </wpg:cNvPr>
                        <wpg:cNvGrpSpPr/>
                        <wpg:grpSpPr>
                          <a:xfrm>
                            <a:off x="2601100" y="284079"/>
                            <a:ext cx="1106340" cy="508296"/>
                            <a:chOff x="2601100" y="284079"/>
                            <a:chExt cx="577515" cy="265339"/>
                          </a:xfrm>
                        </wpg:grpSpPr>
                        <wps:wsp>
                          <wps:cNvPr id="81619000" name="Freeform 3">
                            <a:extLst>
                              <a:ext uri="{FF2B5EF4-FFF2-40B4-BE49-F238E27FC236}">
                                <a16:creationId xmlns:a16="http://schemas.microsoft.com/office/drawing/2014/main" id="{C531F2DB-7727-B43E-DC07-7F3CC358652B}"/>
                              </a:ext>
                            </a:extLst>
                          </wps:cNvPr>
                          <wps:cNvSpPr/>
                          <wps:spPr>
                            <a:xfrm>
                              <a:off x="2601100" y="284079"/>
                              <a:ext cx="577515" cy="265339"/>
                            </a:xfrm>
                            <a:custGeom>
                              <a:avLst/>
                              <a:gdLst/>
                              <a:ahLst/>
                              <a:cxnLst/>
                              <a:rect l="l" t="t" r="r" b="b"/>
                              <a:pathLst>
                                <a:path w="577515" h="265339">
                                  <a:moveTo>
                                    <a:pt x="30875" y="0"/>
                                  </a:moveTo>
                                  <a:lnTo>
                                    <a:pt x="546641" y="0"/>
                                  </a:lnTo>
                                  <a:cubicBezTo>
                                    <a:pt x="554829" y="0"/>
                                    <a:pt x="562682" y="3253"/>
                                    <a:pt x="568472" y="9043"/>
                                  </a:cubicBezTo>
                                  <a:cubicBezTo>
                                    <a:pt x="574263" y="14833"/>
                                    <a:pt x="577515" y="22686"/>
                                    <a:pt x="577515" y="30875"/>
                                  </a:cubicBezTo>
                                  <a:lnTo>
                                    <a:pt x="577515" y="234464"/>
                                  </a:lnTo>
                                  <a:cubicBezTo>
                                    <a:pt x="577515" y="251516"/>
                                    <a:pt x="563692" y="265339"/>
                                    <a:pt x="546641" y="265339"/>
                                  </a:cubicBezTo>
                                  <a:lnTo>
                                    <a:pt x="30875" y="265339"/>
                                  </a:lnTo>
                                  <a:cubicBezTo>
                                    <a:pt x="13823" y="265339"/>
                                    <a:pt x="0" y="251516"/>
                                    <a:pt x="0" y="234464"/>
                                  </a:cubicBezTo>
                                  <a:lnTo>
                                    <a:pt x="0" y="30875"/>
                                  </a:lnTo>
                                  <a:cubicBezTo>
                                    <a:pt x="0" y="13823"/>
                                    <a:pt x="13823" y="0"/>
                                    <a:pt x="30875" y="0"/>
                                  </a:cubicBezTo>
                                  <a:close/>
                                </a:path>
                              </a:pathLst>
                            </a:custGeom>
                            <a:solidFill>
                              <a:srgbClr val="1ABC9C"/>
                            </a:solidFill>
                            <a:ln cap="sq">
                              <a:noFill/>
                              <a:prstDash val="solid"/>
                              <a:miter/>
                            </a:ln>
                          </wps:spPr>
                          <wps:bodyPr/>
                        </wps:wsp>
                        <wps:wsp>
                          <wps:cNvPr id="1383078722" name="TextBox 4">
                            <a:extLst>
                              <a:ext uri="{FF2B5EF4-FFF2-40B4-BE49-F238E27FC236}">
                                <a16:creationId xmlns:a16="http://schemas.microsoft.com/office/drawing/2014/main" id="{E17DA7A8-C729-0C69-5044-1CCCC015E38B}"/>
                              </a:ext>
                            </a:extLst>
                          </wps:cNvPr>
                          <wps:cNvSpPr txBox="1"/>
                          <wps:spPr>
                            <a:xfrm>
                              <a:off x="2601100" y="312654"/>
                              <a:ext cx="577515" cy="236764"/>
                            </a:xfrm>
                            <a:prstGeom prst="rect">
                              <a:avLst/>
                            </a:prstGeom>
                          </wps:spPr>
                          <wps:bodyPr lIns="50800" tIns="50800" rIns="50800" bIns="50800" rtlCol="0" anchor="ctr"/>
                        </wps:wsp>
                      </wpg:grpSp>
                      <wpg:grpSp>
                        <wpg:cNvPr id="1421073061" name="Group 5">
                          <a:extLst>
                            <a:ext uri="{FF2B5EF4-FFF2-40B4-BE49-F238E27FC236}">
                              <a16:creationId xmlns:a16="http://schemas.microsoft.com/office/drawing/2014/main" id="{8941065F-5B58-3533-DEA0-CA0BA981B270}"/>
                            </a:ext>
                          </a:extLst>
                        </wpg:cNvPr>
                        <wpg:cNvGrpSpPr/>
                        <wpg:grpSpPr>
                          <a:xfrm>
                            <a:off x="2601100" y="1147935"/>
                            <a:ext cx="1106340" cy="508296"/>
                            <a:chOff x="2601100" y="1147935"/>
                            <a:chExt cx="577515" cy="265339"/>
                          </a:xfrm>
                        </wpg:grpSpPr>
                        <wps:wsp>
                          <wps:cNvPr id="1132381174" name="Freeform 6">
                            <a:extLst>
                              <a:ext uri="{FF2B5EF4-FFF2-40B4-BE49-F238E27FC236}">
                                <a16:creationId xmlns:a16="http://schemas.microsoft.com/office/drawing/2014/main" id="{18B9520A-C16C-73F1-2CE7-CAE452FEC211}"/>
                              </a:ext>
                            </a:extLst>
                          </wps:cNvPr>
                          <wps:cNvSpPr/>
                          <wps:spPr>
                            <a:xfrm>
                              <a:off x="2601100" y="1147935"/>
                              <a:ext cx="577515" cy="265339"/>
                            </a:xfrm>
                            <a:custGeom>
                              <a:avLst/>
                              <a:gdLst/>
                              <a:ahLst/>
                              <a:cxnLst/>
                              <a:rect l="l" t="t" r="r" b="b"/>
                              <a:pathLst>
                                <a:path w="577515" h="265339">
                                  <a:moveTo>
                                    <a:pt x="30875" y="0"/>
                                  </a:moveTo>
                                  <a:lnTo>
                                    <a:pt x="546641" y="0"/>
                                  </a:lnTo>
                                  <a:cubicBezTo>
                                    <a:pt x="554829" y="0"/>
                                    <a:pt x="562682" y="3253"/>
                                    <a:pt x="568472" y="9043"/>
                                  </a:cubicBezTo>
                                  <a:cubicBezTo>
                                    <a:pt x="574263" y="14833"/>
                                    <a:pt x="577515" y="22686"/>
                                    <a:pt x="577515" y="30875"/>
                                  </a:cubicBezTo>
                                  <a:lnTo>
                                    <a:pt x="577515" y="234464"/>
                                  </a:lnTo>
                                  <a:cubicBezTo>
                                    <a:pt x="577515" y="251516"/>
                                    <a:pt x="563692" y="265339"/>
                                    <a:pt x="546641" y="265339"/>
                                  </a:cubicBezTo>
                                  <a:lnTo>
                                    <a:pt x="30875" y="265339"/>
                                  </a:lnTo>
                                  <a:cubicBezTo>
                                    <a:pt x="13823" y="265339"/>
                                    <a:pt x="0" y="251516"/>
                                    <a:pt x="0" y="234464"/>
                                  </a:cubicBezTo>
                                  <a:lnTo>
                                    <a:pt x="0" y="30875"/>
                                  </a:lnTo>
                                  <a:cubicBezTo>
                                    <a:pt x="0" y="13823"/>
                                    <a:pt x="13823" y="0"/>
                                    <a:pt x="30875" y="0"/>
                                  </a:cubicBezTo>
                                  <a:close/>
                                </a:path>
                              </a:pathLst>
                            </a:custGeom>
                            <a:solidFill>
                              <a:srgbClr val="F39C12"/>
                            </a:solidFill>
                            <a:ln cap="sq">
                              <a:noFill/>
                              <a:prstDash val="solid"/>
                              <a:miter/>
                            </a:ln>
                          </wps:spPr>
                          <wps:bodyPr/>
                        </wps:wsp>
                        <wps:wsp>
                          <wps:cNvPr id="637462709" name="TextBox 7">
                            <a:extLst>
                              <a:ext uri="{FF2B5EF4-FFF2-40B4-BE49-F238E27FC236}">
                                <a16:creationId xmlns:a16="http://schemas.microsoft.com/office/drawing/2014/main" id="{C993F035-6276-EC72-C079-B3A6D982F3D0}"/>
                              </a:ext>
                            </a:extLst>
                          </wps:cNvPr>
                          <wps:cNvSpPr txBox="1"/>
                          <wps:spPr>
                            <a:xfrm>
                              <a:off x="2601100" y="1176510"/>
                              <a:ext cx="577515" cy="236764"/>
                            </a:xfrm>
                            <a:prstGeom prst="rect">
                              <a:avLst/>
                            </a:prstGeom>
                          </wps:spPr>
                          <wps:bodyPr lIns="50800" tIns="50800" rIns="50800" bIns="50800" rtlCol="0" anchor="ctr"/>
                        </wps:wsp>
                      </wpg:grpSp>
                      <wpg:grpSp>
                        <wpg:cNvPr id="375779120" name="Group 8">
                          <a:extLst>
                            <a:ext uri="{FF2B5EF4-FFF2-40B4-BE49-F238E27FC236}">
                              <a16:creationId xmlns:a16="http://schemas.microsoft.com/office/drawing/2014/main" id="{C2347740-83EB-6BCD-2897-A353A908F6C9}"/>
                            </a:ext>
                          </a:extLst>
                        </wpg:cNvPr>
                        <wpg:cNvGrpSpPr/>
                        <wpg:grpSpPr>
                          <a:xfrm>
                            <a:off x="4773179" y="0"/>
                            <a:ext cx="249055" cy="612471"/>
                            <a:chOff x="4773179" y="0"/>
                            <a:chExt cx="130008" cy="319720"/>
                          </a:xfrm>
                        </wpg:grpSpPr>
                        <wps:wsp>
                          <wps:cNvPr id="1173794336" name="Freeform 9">
                            <a:extLst>
                              <a:ext uri="{FF2B5EF4-FFF2-40B4-BE49-F238E27FC236}">
                                <a16:creationId xmlns:a16="http://schemas.microsoft.com/office/drawing/2014/main" id="{F96296B8-39BB-1295-57F9-1B6383AFA605}"/>
                              </a:ext>
                            </a:extLst>
                          </wps:cNvPr>
                          <wps:cNvSpPr/>
                          <wps:spPr>
                            <a:xfrm>
                              <a:off x="4773179" y="0"/>
                              <a:ext cx="130008" cy="319720"/>
                            </a:xfrm>
                            <a:custGeom>
                              <a:avLst/>
                              <a:gdLst/>
                              <a:ahLst/>
                              <a:cxnLst/>
                              <a:rect l="l" t="t" r="r" b="b"/>
                              <a:pathLst>
                                <a:path w="130008" h="319720">
                                  <a:moveTo>
                                    <a:pt x="65004" y="0"/>
                                  </a:moveTo>
                                  <a:lnTo>
                                    <a:pt x="65004" y="0"/>
                                  </a:lnTo>
                                  <a:cubicBezTo>
                                    <a:pt x="82244" y="0"/>
                                    <a:pt x="98778" y="6849"/>
                                    <a:pt x="110969" y="19039"/>
                                  </a:cubicBezTo>
                                  <a:cubicBezTo>
                                    <a:pt x="123160" y="31230"/>
                                    <a:pt x="130008" y="47764"/>
                                    <a:pt x="130008" y="65004"/>
                                  </a:cubicBezTo>
                                  <a:lnTo>
                                    <a:pt x="130008" y="254716"/>
                                  </a:lnTo>
                                  <a:cubicBezTo>
                                    <a:pt x="130008" y="290617"/>
                                    <a:pt x="100905" y="319720"/>
                                    <a:pt x="65004" y="319720"/>
                                  </a:cubicBezTo>
                                  <a:lnTo>
                                    <a:pt x="65004" y="319720"/>
                                  </a:lnTo>
                                  <a:cubicBezTo>
                                    <a:pt x="29103" y="319720"/>
                                    <a:pt x="0" y="290617"/>
                                    <a:pt x="0" y="254716"/>
                                  </a:cubicBezTo>
                                  <a:lnTo>
                                    <a:pt x="0" y="65004"/>
                                  </a:lnTo>
                                  <a:cubicBezTo>
                                    <a:pt x="0" y="29103"/>
                                    <a:pt x="29103" y="0"/>
                                    <a:pt x="65004" y="0"/>
                                  </a:cubicBezTo>
                                  <a:close/>
                                </a:path>
                              </a:pathLst>
                            </a:custGeom>
                            <a:solidFill>
                              <a:srgbClr val="1ABC9C"/>
                            </a:solidFill>
                            <a:ln cap="sq">
                              <a:noFill/>
                              <a:prstDash val="solid"/>
                              <a:miter/>
                            </a:ln>
                          </wps:spPr>
                          <wps:bodyPr/>
                        </wps:wsp>
                        <wps:wsp>
                          <wps:cNvPr id="2076293307" name="TextBox 10">
                            <a:extLst>
                              <a:ext uri="{FF2B5EF4-FFF2-40B4-BE49-F238E27FC236}">
                                <a16:creationId xmlns:a16="http://schemas.microsoft.com/office/drawing/2014/main" id="{F7F2E0A0-4C62-DA93-F5CA-9E99E12E547C}"/>
                              </a:ext>
                            </a:extLst>
                          </wps:cNvPr>
                          <wps:cNvSpPr txBox="1"/>
                          <wps:spPr>
                            <a:xfrm>
                              <a:off x="4773179" y="28575"/>
                              <a:ext cx="130008" cy="291145"/>
                            </a:xfrm>
                            <a:prstGeom prst="rect">
                              <a:avLst/>
                            </a:prstGeom>
                          </wps:spPr>
                          <wps:bodyPr lIns="50800" tIns="50800" rIns="50800" bIns="50800" rtlCol="0" anchor="ctr"/>
                        </wps:wsp>
                      </wpg:grpSp>
                      <wpg:grpSp>
                        <wpg:cNvPr id="1697709512" name="Group 11">
                          <a:extLst>
                            <a:ext uri="{FF2B5EF4-FFF2-40B4-BE49-F238E27FC236}">
                              <a16:creationId xmlns:a16="http://schemas.microsoft.com/office/drawing/2014/main" id="{617ED2EB-A506-F529-93C9-6BA39F97F0D1}"/>
                            </a:ext>
                          </a:extLst>
                        </wpg:cNvPr>
                        <wpg:cNvGrpSpPr/>
                        <wpg:grpSpPr>
                          <a:xfrm>
                            <a:off x="4773179" y="863855"/>
                            <a:ext cx="249055" cy="612471"/>
                            <a:chOff x="4773179" y="863855"/>
                            <a:chExt cx="130008" cy="319720"/>
                          </a:xfrm>
                        </wpg:grpSpPr>
                        <wps:wsp>
                          <wps:cNvPr id="175006487" name="Freeform 12">
                            <a:extLst>
                              <a:ext uri="{FF2B5EF4-FFF2-40B4-BE49-F238E27FC236}">
                                <a16:creationId xmlns:a16="http://schemas.microsoft.com/office/drawing/2014/main" id="{69128F3B-C89E-F307-7A09-5560125D03FC}"/>
                              </a:ext>
                            </a:extLst>
                          </wps:cNvPr>
                          <wps:cNvSpPr/>
                          <wps:spPr>
                            <a:xfrm>
                              <a:off x="4773179" y="863855"/>
                              <a:ext cx="130008" cy="319720"/>
                            </a:xfrm>
                            <a:custGeom>
                              <a:avLst/>
                              <a:gdLst/>
                              <a:ahLst/>
                              <a:cxnLst/>
                              <a:rect l="l" t="t" r="r" b="b"/>
                              <a:pathLst>
                                <a:path w="130008" h="319720">
                                  <a:moveTo>
                                    <a:pt x="65004" y="0"/>
                                  </a:moveTo>
                                  <a:lnTo>
                                    <a:pt x="65004" y="0"/>
                                  </a:lnTo>
                                  <a:cubicBezTo>
                                    <a:pt x="82244" y="0"/>
                                    <a:pt x="98778" y="6849"/>
                                    <a:pt x="110969" y="19039"/>
                                  </a:cubicBezTo>
                                  <a:cubicBezTo>
                                    <a:pt x="123160" y="31230"/>
                                    <a:pt x="130008" y="47764"/>
                                    <a:pt x="130008" y="65004"/>
                                  </a:cubicBezTo>
                                  <a:lnTo>
                                    <a:pt x="130008" y="254716"/>
                                  </a:lnTo>
                                  <a:cubicBezTo>
                                    <a:pt x="130008" y="290617"/>
                                    <a:pt x="100905" y="319720"/>
                                    <a:pt x="65004" y="319720"/>
                                  </a:cubicBezTo>
                                  <a:lnTo>
                                    <a:pt x="65004" y="319720"/>
                                  </a:lnTo>
                                  <a:cubicBezTo>
                                    <a:pt x="29103" y="319720"/>
                                    <a:pt x="0" y="290617"/>
                                    <a:pt x="0" y="254716"/>
                                  </a:cubicBezTo>
                                  <a:lnTo>
                                    <a:pt x="0" y="65004"/>
                                  </a:lnTo>
                                  <a:cubicBezTo>
                                    <a:pt x="0" y="29103"/>
                                    <a:pt x="29103" y="0"/>
                                    <a:pt x="65004" y="0"/>
                                  </a:cubicBezTo>
                                  <a:close/>
                                </a:path>
                              </a:pathLst>
                            </a:custGeom>
                            <a:solidFill>
                              <a:srgbClr val="F39C12"/>
                            </a:solidFill>
                            <a:ln cap="sq">
                              <a:noFill/>
                              <a:prstDash val="solid"/>
                              <a:miter/>
                            </a:ln>
                          </wps:spPr>
                          <wps:bodyPr/>
                        </wps:wsp>
                        <wps:wsp>
                          <wps:cNvPr id="864911010" name="TextBox 13">
                            <a:extLst>
                              <a:ext uri="{FF2B5EF4-FFF2-40B4-BE49-F238E27FC236}">
                                <a16:creationId xmlns:a16="http://schemas.microsoft.com/office/drawing/2014/main" id="{F0118CA5-5CF8-3589-0751-CB6366625CF4}"/>
                              </a:ext>
                            </a:extLst>
                          </wps:cNvPr>
                          <wps:cNvSpPr txBox="1"/>
                          <wps:spPr>
                            <a:xfrm>
                              <a:off x="4773179" y="892430"/>
                              <a:ext cx="130008" cy="291145"/>
                            </a:xfrm>
                            <a:prstGeom prst="rect">
                              <a:avLst/>
                            </a:prstGeom>
                          </wps:spPr>
                          <wps:bodyPr lIns="50800" tIns="50800" rIns="50800" bIns="50800" rtlCol="0" anchor="ctr"/>
                        </wps:wsp>
                      </wpg:grpSp>
                      <wpg:grpSp>
                        <wpg:cNvPr id="965003429" name="Group 14">
                          <a:extLst>
                            <a:ext uri="{FF2B5EF4-FFF2-40B4-BE49-F238E27FC236}">
                              <a16:creationId xmlns:a16="http://schemas.microsoft.com/office/drawing/2014/main" id="{B0ED1E53-6999-DC68-D05B-0CB7E62D02F7}"/>
                            </a:ext>
                          </a:extLst>
                        </wpg:cNvPr>
                        <wpg:cNvGrpSpPr/>
                        <wpg:grpSpPr>
                          <a:xfrm>
                            <a:off x="2658318" y="55500"/>
                            <a:ext cx="2307721" cy="680710"/>
                            <a:chOff x="2658318" y="55500"/>
                            <a:chExt cx="1204643" cy="355342"/>
                          </a:xfrm>
                        </wpg:grpSpPr>
                        <wps:wsp>
                          <wps:cNvPr id="759903150" name="Freeform 15">
                            <a:extLst>
                              <a:ext uri="{FF2B5EF4-FFF2-40B4-BE49-F238E27FC236}">
                                <a16:creationId xmlns:a16="http://schemas.microsoft.com/office/drawing/2014/main" id="{0863FE64-EB4E-CF3C-EF73-DF78DAD4A9AB}"/>
                              </a:ext>
                            </a:extLst>
                          </wps:cNvPr>
                          <wps:cNvSpPr/>
                          <wps:spPr>
                            <a:xfrm>
                              <a:off x="2658318" y="55500"/>
                              <a:ext cx="1204643" cy="355342"/>
                            </a:xfrm>
                            <a:custGeom>
                              <a:avLst/>
                              <a:gdLst/>
                              <a:ahLst/>
                              <a:cxnLst/>
                              <a:rect l="l" t="t" r="r" b="b"/>
                              <a:pathLst>
                                <a:path w="1204643" h="355342">
                                  <a:moveTo>
                                    <a:pt x="14802" y="0"/>
                                  </a:moveTo>
                                  <a:lnTo>
                                    <a:pt x="1189842" y="0"/>
                                  </a:lnTo>
                                  <a:cubicBezTo>
                                    <a:pt x="1198016" y="0"/>
                                    <a:pt x="1204643" y="6627"/>
                                    <a:pt x="1204643" y="14802"/>
                                  </a:cubicBezTo>
                                  <a:lnTo>
                                    <a:pt x="1204643" y="340540"/>
                                  </a:lnTo>
                                  <a:cubicBezTo>
                                    <a:pt x="1204643" y="348715"/>
                                    <a:pt x="1198016" y="355342"/>
                                    <a:pt x="1189842" y="355342"/>
                                  </a:cubicBezTo>
                                  <a:lnTo>
                                    <a:pt x="14802" y="355342"/>
                                  </a:lnTo>
                                  <a:cubicBezTo>
                                    <a:pt x="6627" y="355342"/>
                                    <a:pt x="0" y="348715"/>
                                    <a:pt x="0" y="340540"/>
                                  </a:cubicBezTo>
                                  <a:lnTo>
                                    <a:pt x="0" y="14802"/>
                                  </a:lnTo>
                                  <a:cubicBezTo>
                                    <a:pt x="0" y="6627"/>
                                    <a:pt x="6627" y="0"/>
                                    <a:pt x="14802" y="0"/>
                                  </a:cubicBezTo>
                                  <a:close/>
                                </a:path>
                              </a:pathLst>
                            </a:custGeom>
                            <a:solidFill>
                              <a:srgbClr val="FFFFFF"/>
                            </a:solidFill>
                            <a:ln cap="sq">
                              <a:noFill/>
                              <a:prstDash val="solid"/>
                              <a:miter/>
                            </a:ln>
                          </wps:spPr>
                          <wps:bodyPr/>
                        </wps:wsp>
                        <wps:wsp>
                          <wps:cNvPr id="1042740991" name="TextBox 16">
                            <a:extLst>
                              <a:ext uri="{FF2B5EF4-FFF2-40B4-BE49-F238E27FC236}">
                                <a16:creationId xmlns:a16="http://schemas.microsoft.com/office/drawing/2014/main" id="{CE5ACBBE-265E-117B-64F1-F95606C7271C}"/>
                              </a:ext>
                            </a:extLst>
                          </wps:cNvPr>
                          <wps:cNvSpPr txBox="1"/>
                          <wps:spPr>
                            <a:xfrm>
                              <a:off x="2658318" y="84075"/>
                              <a:ext cx="1204643" cy="326767"/>
                            </a:xfrm>
                            <a:prstGeom prst="rect">
                              <a:avLst/>
                            </a:prstGeom>
                          </wps:spPr>
                          <wps:bodyPr lIns="50800" tIns="50800" rIns="50800" bIns="50800" rtlCol="0" anchor="ctr"/>
                        </wps:wsp>
                      </wpg:grpSp>
                      <wpg:grpSp>
                        <wpg:cNvPr id="446932273" name="Group 17">
                          <a:extLst>
                            <a:ext uri="{FF2B5EF4-FFF2-40B4-BE49-F238E27FC236}">
                              <a16:creationId xmlns:a16="http://schemas.microsoft.com/office/drawing/2014/main" id="{DDC19D2B-7E47-52E0-7F5D-BC33837CEFA8}"/>
                            </a:ext>
                          </a:extLst>
                        </wpg:cNvPr>
                        <wpg:cNvGrpSpPr/>
                        <wpg:grpSpPr>
                          <a:xfrm>
                            <a:off x="2658318" y="919356"/>
                            <a:ext cx="2307721" cy="680710"/>
                            <a:chOff x="2658318" y="919356"/>
                            <a:chExt cx="1204643" cy="355342"/>
                          </a:xfrm>
                        </wpg:grpSpPr>
                        <wps:wsp>
                          <wps:cNvPr id="1615039848" name="Freeform 18">
                            <a:extLst>
                              <a:ext uri="{FF2B5EF4-FFF2-40B4-BE49-F238E27FC236}">
                                <a16:creationId xmlns:a16="http://schemas.microsoft.com/office/drawing/2014/main" id="{E852043C-7D05-0318-C1EB-BD08618E50C7}"/>
                              </a:ext>
                            </a:extLst>
                          </wps:cNvPr>
                          <wps:cNvSpPr/>
                          <wps:spPr>
                            <a:xfrm>
                              <a:off x="2658318" y="919356"/>
                              <a:ext cx="1204643" cy="355342"/>
                            </a:xfrm>
                            <a:custGeom>
                              <a:avLst/>
                              <a:gdLst/>
                              <a:ahLst/>
                              <a:cxnLst/>
                              <a:rect l="l" t="t" r="r" b="b"/>
                              <a:pathLst>
                                <a:path w="1204643" h="355342">
                                  <a:moveTo>
                                    <a:pt x="14802" y="0"/>
                                  </a:moveTo>
                                  <a:lnTo>
                                    <a:pt x="1189842" y="0"/>
                                  </a:lnTo>
                                  <a:cubicBezTo>
                                    <a:pt x="1198016" y="0"/>
                                    <a:pt x="1204643" y="6627"/>
                                    <a:pt x="1204643" y="14802"/>
                                  </a:cubicBezTo>
                                  <a:lnTo>
                                    <a:pt x="1204643" y="340540"/>
                                  </a:lnTo>
                                  <a:cubicBezTo>
                                    <a:pt x="1204643" y="348715"/>
                                    <a:pt x="1198016" y="355342"/>
                                    <a:pt x="1189842" y="355342"/>
                                  </a:cubicBezTo>
                                  <a:lnTo>
                                    <a:pt x="14802" y="355342"/>
                                  </a:lnTo>
                                  <a:cubicBezTo>
                                    <a:pt x="6627" y="355342"/>
                                    <a:pt x="0" y="348715"/>
                                    <a:pt x="0" y="340540"/>
                                  </a:cubicBezTo>
                                  <a:lnTo>
                                    <a:pt x="0" y="14802"/>
                                  </a:lnTo>
                                  <a:cubicBezTo>
                                    <a:pt x="0" y="6627"/>
                                    <a:pt x="6627" y="0"/>
                                    <a:pt x="14802" y="0"/>
                                  </a:cubicBezTo>
                                  <a:close/>
                                </a:path>
                              </a:pathLst>
                            </a:custGeom>
                            <a:solidFill>
                              <a:srgbClr val="FFFFFF"/>
                            </a:solidFill>
                            <a:ln cap="sq">
                              <a:noFill/>
                              <a:prstDash val="solid"/>
                              <a:miter/>
                            </a:ln>
                          </wps:spPr>
                          <wps:bodyPr/>
                        </wps:wsp>
                        <wps:wsp>
                          <wps:cNvPr id="305025248" name="TextBox 19">
                            <a:extLst>
                              <a:ext uri="{FF2B5EF4-FFF2-40B4-BE49-F238E27FC236}">
                                <a16:creationId xmlns:a16="http://schemas.microsoft.com/office/drawing/2014/main" id="{42FDCC64-0F4A-E77F-0203-EB3A14463D8E}"/>
                              </a:ext>
                            </a:extLst>
                          </wps:cNvPr>
                          <wps:cNvSpPr txBox="1"/>
                          <wps:spPr>
                            <a:xfrm>
                              <a:off x="2658318" y="947931"/>
                              <a:ext cx="1204643" cy="326767"/>
                            </a:xfrm>
                            <a:prstGeom prst="rect">
                              <a:avLst/>
                            </a:prstGeom>
                          </wps:spPr>
                          <wps:bodyPr lIns="50800" tIns="50800" rIns="50800" bIns="50800" rtlCol="0" anchor="ctr"/>
                        </wps:wsp>
                      </wpg:grpSp>
                      <wpg:grpSp>
                        <wpg:cNvPr id="905776983" name="Group 20">
                          <a:extLst>
                            <a:ext uri="{FF2B5EF4-FFF2-40B4-BE49-F238E27FC236}">
                              <a16:creationId xmlns:a16="http://schemas.microsoft.com/office/drawing/2014/main" id="{05723ACA-CEC8-A1C0-B369-16EFED7BDD5E}"/>
                            </a:ext>
                          </a:extLst>
                        </wpg:cNvPr>
                        <wpg:cNvGrpSpPr/>
                        <wpg:grpSpPr>
                          <a:xfrm>
                            <a:off x="2784648" y="170934"/>
                            <a:ext cx="429013" cy="508544"/>
                            <a:chOff x="2784648" y="170934"/>
                            <a:chExt cx="1555774" cy="1844227"/>
                          </a:xfrm>
                        </wpg:grpSpPr>
                        <wpg:grpSp>
                          <wpg:cNvPr id="724423423" name="Group 21">
                            <a:extLst>
                              <a:ext uri="{FF2B5EF4-FFF2-40B4-BE49-F238E27FC236}">
                                <a16:creationId xmlns:a16="http://schemas.microsoft.com/office/drawing/2014/main" id="{F0D39740-64BE-4B4B-BEE4-68FEE3DD736A}"/>
                              </a:ext>
                            </a:extLst>
                          </wpg:cNvPr>
                          <wpg:cNvGrpSpPr/>
                          <wpg:grpSpPr>
                            <a:xfrm>
                              <a:off x="2784648" y="285435"/>
                              <a:ext cx="1555774" cy="1402350"/>
                              <a:chOff x="2784648" y="285435"/>
                              <a:chExt cx="147248" cy="132727"/>
                            </a:xfrm>
                          </wpg:grpSpPr>
                          <wps:wsp>
                            <wps:cNvPr id="727445236" name="Freeform 22">
                              <a:extLst>
                                <a:ext uri="{FF2B5EF4-FFF2-40B4-BE49-F238E27FC236}">
                                  <a16:creationId xmlns:a16="http://schemas.microsoft.com/office/drawing/2014/main" id="{2F945120-2B72-E712-365A-F82A9734D0B7}"/>
                                </a:ext>
                              </a:extLst>
                            </wps:cNvPr>
                            <wps:cNvSpPr/>
                            <wps:spPr>
                              <a:xfrm>
                                <a:off x="2784648" y="285435"/>
                                <a:ext cx="147248" cy="132727"/>
                              </a:xfrm>
                              <a:custGeom>
                                <a:avLst/>
                                <a:gdLst/>
                                <a:ahLst/>
                                <a:cxnLst/>
                                <a:rect l="l" t="t" r="r" b="b"/>
                                <a:pathLst>
                                  <a:path w="147248" h="132727">
                                    <a:moveTo>
                                      <a:pt x="66364" y="0"/>
                                    </a:moveTo>
                                    <a:lnTo>
                                      <a:pt x="80885" y="0"/>
                                    </a:lnTo>
                                    <a:cubicBezTo>
                                      <a:pt x="98485" y="0"/>
                                      <a:pt x="115365" y="6992"/>
                                      <a:pt x="127811" y="19437"/>
                                    </a:cubicBezTo>
                                    <a:cubicBezTo>
                                      <a:pt x="140256" y="31883"/>
                                      <a:pt x="147248" y="48763"/>
                                      <a:pt x="147248" y="66364"/>
                                    </a:cubicBezTo>
                                    <a:lnTo>
                                      <a:pt x="147248" y="66364"/>
                                    </a:lnTo>
                                    <a:cubicBezTo>
                                      <a:pt x="147248" y="103015"/>
                                      <a:pt x="117536" y="132727"/>
                                      <a:pt x="80885" y="132727"/>
                                    </a:cubicBezTo>
                                    <a:lnTo>
                                      <a:pt x="66364" y="132727"/>
                                    </a:lnTo>
                                    <a:cubicBezTo>
                                      <a:pt x="48763" y="132727"/>
                                      <a:pt x="31883" y="125735"/>
                                      <a:pt x="19437" y="113290"/>
                                    </a:cubicBezTo>
                                    <a:cubicBezTo>
                                      <a:pt x="6992" y="100844"/>
                                      <a:pt x="0" y="83964"/>
                                      <a:pt x="0" y="66364"/>
                                    </a:cubicBezTo>
                                    <a:lnTo>
                                      <a:pt x="0" y="66364"/>
                                    </a:lnTo>
                                    <a:cubicBezTo>
                                      <a:pt x="0" y="48763"/>
                                      <a:pt x="6992" y="31883"/>
                                      <a:pt x="19437" y="19437"/>
                                    </a:cubicBezTo>
                                    <a:cubicBezTo>
                                      <a:pt x="31883" y="6992"/>
                                      <a:pt x="48763" y="0"/>
                                      <a:pt x="66364" y="0"/>
                                    </a:cubicBezTo>
                                    <a:close/>
                                  </a:path>
                                </a:pathLst>
                              </a:custGeom>
                              <a:solidFill>
                                <a:srgbClr val="1ABC9C"/>
                              </a:solidFill>
                            </wps:spPr>
                            <wps:bodyPr/>
                          </wps:wsp>
                          <wps:wsp>
                            <wps:cNvPr id="2135499093" name="TextBox 23">
                              <a:extLst>
                                <a:ext uri="{FF2B5EF4-FFF2-40B4-BE49-F238E27FC236}">
                                  <a16:creationId xmlns:a16="http://schemas.microsoft.com/office/drawing/2014/main" id="{BAEC5367-7FF8-088D-60D0-1973FDA74BD6}"/>
                                </a:ext>
                              </a:extLst>
                            </wps:cNvPr>
                            <wps:cNvSpPr txBox="1"/>
                            <wps:spPr>
                              <a:xfrm>
                                <a:off x="2784648" y="314010"/>
                                <a:ext cx="147248" cy="104152"/>
                              </a:xfrm>
                              <a:prstGeom prst="rect">
                                <a:avLst/>
                              </a:prstGeom>
                            </wps:spPr>
                            <wps:bodyPr lIns="50800" tIns="50800" rIns="50800" bIns="50800" rtlCol="0" anchor="ctr"/>
                          </wps:wsp>
                        </wpg:grpSp>
                        <wps:wsp>
                          <wps:cNvPr id="720424239" name="TextBox 24">
                            <a:extLst>
                              <a:ext uri="{FF2B5EF4-FFF2-40B4-BE49-F238E27FC236}">
                                <a16:creationId xmlns:a16="http://schemas.microsoft.com/office/drawing/2014/main" id="{716950FA-1A0C-6F6A-C6AF-402DCE5D4E55}"/>
                              </a:ext>
                            </a:extLst>
                          </wps:cNvPr>
                          <wps:cNvSpPr txBox="1"/>
                          <wps:spPr>
                            <a:xfrm>
                              <a:off x="3080524" y="170934"/>
                              <a:ext cx="964708" cy="1844227"/>
                            </a:xfrm>
                            <a:prstGeom prst="rect">
                              <a:avLst/>
                            </a:prstGeom>
                          </wps:spPr>
                          <wps:txbx>
                            <w:txbxContent>
                              <w:p w14:paraId="6523D4ED" w14:textId="77777777" w:rsidR="00CD168A" w:rsidRDefault="00CD168A" w:rsidP="00CD168A">
                                <w:pPr>
                                  <w:bidi w:val="0"/>
                                  <w:jc w:val="center"/>
                                  <w:rPr>
                                    <w:rFonts w:ascii="Adobe Arabic" w:eastAsia="Anton" w:hAnsi="Adobe Arabic"/>
                                    <w:color w:val="FFFFFF"/>
                                    <w:kern w:val="24"/>
                                    <w:sz w:val="64"/>
                                    <w:szCs w:val="64"/>
                                  </w:rPr>
                                </w:pPr>
                                <w:r>
                                  <w:rPr>
                                    <w:rFonts w:ascii="Adobe Arabic" w:eastAsia="Anton" w:hAnsi="Adobe Arabic"/>
                                    <w:color w:val="FFFFFF"/>
                                    <w:kern w:val="24"/>
                                    <w:sz w:val="64"/>
                                    <w:szCs w:val="64"/>
                                  </w:rPr>
                                  <w:t>1</w:t>
                                </w:r>
                              </w:p>
                            </w:txbxContent>
                          </wps:txbx>
                          <wps:bodyPr lIns="0" tIns="0" rIns="0" bIns="0" rtlCol="0" anchor="t">
                            <a:spAutoFit/>
                          </wps:bodyPr>
                        </wps:wsp>
                      </wpg:grpSp>
                      <wpg:grpSp>
                        <wpg:cNvPr id="1696523306" name="Group 25">
                          <a:extLst>
                            <a:ext uri="{FF2B5EF4-FFF2-40B4-BE49-F238E27FC236}">
                              <a16:creationId xmlns:a16="http://schemas.microsoft.com/office/drawing/2014/main" id="{415B071E-D384-FB91-7582-44FF0CCE1041}"/>
                            </a:ext>
                          </a:extLst>
                        </wpg:cNvPr>
                        <wpg:cNvGrpSpPr/>
                        <wpg:grpSpPr>
                          <a:xfrm>
                            <a:off x="2703250" y="1033396"/>
                            <a:ext cx="510410" cy="508544"/>
                            <a:chOff x="2703250" y="1033396"/>
                            <a:chExt cx="1850958" cy="1844227"/>
                          </a:xfrm>
                        </wpg:grpSpPr>
                        <wpg:grpSp>
                          <wpg:cNvPr id="664747104" name="Group 26">
                            <a:extLst>
                              <a:ext uri="{FF2B5EF4-FFF2-40B4-BE49-F238E27FC236}">
                                <a16:creationId xmlns:a16="http://schemas.microsoft.com/office/drawing/2014/main" id="{3174C6B6-D95B-2753-7FE1-F9DD77BE3166}"/>
                              </a:ext>
                            </a:extLst>
                          </wpg:cNvPr>
                          <wpg:cNvGrpSpPr/>
                          <wpg:grpSpPr>
                            <a:xfrm>
                              <a:off x="2703250" y="1152947"/>
                              <a:ext cx="1850958" cy="1402350"/>
                              <a:chOff x="2703250" y="1152947"/>
                              <a:chExt cx="175186" cy="132727"/>
                            </a:xfrm>
                          </wpg:grpSpPr>
                          <wps:wsp>
                            <wps:cNvPr id="1788871986" name="Freeform 27">
                              <a:extLst>
                                <a:ext uri="{FF2B5EF4-FFF2-40B4-BE49-F238E27FC236}">
                                  <a16:creationId xmlns:a16="http://schemas.microsoft.com/office/drawing/2014/main" id="{FD95B26C-C985-2225-B7D5-D6E38919FA07}"/>
                                </a:ext>
                              </a:extLst>
                            </wps:cNvPr>
                            <wps:cNvSpPr/>
                            <wps:spPr>
                              <a:xfrm>
                                <a:off x="2703250" y="1152947"/>
                                <a:ext cx="147248" cy="132727"/>
                              </a:xfrm>
                              <a:custGeom>
                                <a:avLst/>
                                <a:gdLst/>
                                <a:ahLst/>
                                <a:cxnLst/>
                                <a:rect l="l" t="t" r="r" b="b"/>
                                <a:pathLst>
                                  <a:path w="147248" h="132727">
                                    <a:moveTo>
                                      <a:pt x="66364" y="0"/>
                                    </a:moveTo>
                                    <a:lnTo>
                                      <a:pt x="80885" y="0"/>
                                    </a:lnTo>
                                    <a:cubicBezTo>
                                      <a:pt x="98485" y="0"/>
                                      <a:pt x="115365" y="6992"/>
                                      <a:pt x="127811" y="19437"/>
                                    </a:cubicBezTo>
                                    <a:cubicBezTo>
                                      <a:pt x="140256" y="31883"/>
                                      <a:pt x="147248" y="48763"/>
                                      <a:pt x="147248" y="66364"/>
                                    </a:cubicBezTo>
                                    <a:lnTo>
                                      <a:pt x="147248" y="66364"/>
                                    </a:lnTo>
                                    <a:cubicBezTo>
                                      <a:pt x="147248" y="103015"/>
                                      <a:pt x="117536" y="132727"/>
                                      <a:pt x="80885" y="132727"/>
                                    </a:cubicBezTo>
                                    <a:lnTo>
                                      <a:pt x="66364" y="132727"/>
                                    </a:lnTo>
                                    <a:cubicBezTo>
                                      <a:pt x="48763" y="132727"/>
                                      <a:pt x="31883" y="125735"/>
                                      <a:pt x="19437" y="113290"/>
                                    </a:cubicBezTo>
                                    <a:cubicBezTo>
                                      <a:pt x="6992" y="100844"/>
                                      <a:pt x="0" y="83964"/>
                                      <a:pt x="0" y="66364"/>
                                    </a:cubicBezTo>
                                    <a:lnTo>
                                      <a:pt x="0" y="66364"/>
                                    </a:lnTo>
                                    <a:cubicBezTo>
                                      <a:pt x="0" y="48763"/>
                                      <a:pt x="6992" y="31883"/>
                                      <a:pt x="19437" y="19437"/>
                                    </a:cubicBezTo>
                                    <a:cubicBezTo>
                                      <a:pt x="31883" y="6992"/>
                                      <a:pt x="48763" y="0"/>
                                      <a:pt x="66364" y="0"/>
                                    </a:cubicBezTo>
                                    <a:close/>
                                  </a:path>
                                </a:pathLst>
                              </a:custGeom>
                              <a:solidFill>
                                <a:srgbClr val="F39C12"/>
                              </a:solidFill>
                            </wps:spPr>
                            <wps:bodyPr/>
                          </wps:wsp>
                          <wps:wsp>
                            <wps:cNvPr id="1203766381" name="TextBox 28">
                              <a:extLst>
                                <a:ext uri="{FF2B5EF4-FFF2-40B4-BE49-F238E27FC236}">
                                  <a16:creationId xmlns:a16="http://schemas.microsoft.com/office/drawing/2014/main" id="{1CB95365-5946-F784-E3E3-F9A8E9909897}"/>
                                </a:ext>
                              </a:extLst>
                            </wps:cNvPr>
                            <wps:cNvSpPr txBox="1"/>
                            <wps:spPr>
                              <a:xfrm>
                                <a:off x="2731188" y="1181522"/>
                                <a:ext cx="147248" cy="104152"/>
                              </a:xfrm>
                              <a:prstGeom prst="rect">
                                <a:avLst/>
                              </a:prstGeom>
                            </wps:spPr>
                            <wps:bodyPr lIns="50800" tIns="50800" rIns="50800" bIns="50800" rtlCol="0" anchor="ctr"/>
                          </wps:wsp>
                        </wpg:grpSp>
                        <wps:wsp>
                          <wps:cNvPr id="1610873991" name="TextBox 29">
                            <a:extLst>
                              <a:ext uri="{FF2B5EF4-FFF2-40B4-BE49-F238E27FC236}">
                                <a16:creationId xmlns:a16="http://schemas.microsoft.com/office/drawing/2014/main" id="{6BD8E42A-D13D-53FC-7DBD-99201F9EDC3B}"/>
                              </a:ext>
                            </a:extLst>
                          </wps:cNvPr>
                          <wps:cNvSpPr txBox="1"/>
                          <wps:spPr>
                            <a:xfrm>
                              <a:off x="2998451" y="1033396"/>
                              <a:ext cx="964709" cy="1844227"/>
                            </a:xfrm>
                            <a:prstGeom prst="rect">
                              <a:avLst/>
                            </a:prstGeom>
                          </wps:spPr>
                          <wps:txbx>
                            <w:txbxContent>
                              <w:p w14:paraId="3266E3A9" w14:textId="77777777" w:rsidR="00CD168A" w:rsidRDefault="00CD168A" w:rsidP="00CD168A">
                                <w:pPr>
                                  <w:jc w:val="center"/>
                                  <w:rPr>
                                    <w:rFonts w:ascii="Adobe Arabic" w:eastAsia="Anton" w:hAnsi="Adobe Arabic"/>
                                    <w:color w:val="FFFFFF"/>
                                    <w:kern w:val="24"/>
                                    <w:sz w:val="64"/>
                                    <w:szCs w:val="64"/>
                                    <w:lang w:bidi="ar-AE"/>
                                  </w:rPr>
                                </w:pPr>
                                <w:r>
                                  <w:rPr>
                                    <w:rFonts w:ascii="Adobe Arabic" w:eastAsia="Anton" w:hAnsi="Adobe Arabic"/>
                                    <w:color w:val="FFFFFF"/>
                                    <w:kern w:val="24"/>
                                    <w:sz w:val="64"/>
                                    <w:szCs w:val="64"/>
                                    <w:rtl/>
                                    <w:lang w:bidi="ar-AE"/>
                                  </w:rPr>
                                  <w:t>3</w:t>
                                </w:r>
                              </w:p>
                            </w:txbxContent>
                          </wps:txbx>
                          <wps:bodyPr lIns="0" tIns="0" rIns="0" bIns="0" rtlCol="0" anchor="t">
                            <a:spAutoFit/>
                          </wps:bodyPr>
                        </wps:wsp>
                      </wpg:grpSp>
                      <wpg:grpSp>
                        <wpg:cNvPr id="1490069721" name="Group 30">
                          <a:extLst>
                            <a:ext uri="{FF2B5EF4-FFF2-40B4-BE49-F238E27FC236}">
                              <a16:creationId xmlns:a16="http://schemas.microsoft.com/office/drawing/2014/main" id="{D7385835-E4D3-F97E-F0DE-9EBFF8125690}"/>
                            </a:ext>
                          </a:extLst>
                        </wpg:cNvPr>
                        <wpg:cNvGrpSpPr/>
                        <wpg:grpSpPr>
                          <a:xfrm>
                            <a:off x="0" y="431086"/>
                            <a:ext cx="1106340" cy="508296"/>
                            <a:chOff x="0" y="431086"/>
                            <a:chExt cx="577515" cy="265339"/>
                          </a:xfrm>
                        </wpg:grpSpPr>
                        <wps:wsp>
                          <wps:cNvPr id="580062751" name="Freeform 31">
                            <a:extLst>
                              <a:ext uri="{FF2B5EF4-FFF2-40B4-BE49-F238E27FC236}">
                                <a16:creationId xmlns:a16="http://schemas.microsoft.com/office/drawing/2014/main" id="{98815779-BC3A-3D5A-D976-81FE57FEE600}"/>
                              </a:ext>
                            </a:extLst>
                          </wps:cNvPr>
                          <wps:cNvSpPr/>
                          <wps:spPr>
                            <a:xfrm>
                              <a:off x="0" y="431086"/>
                              <a:ext cx="577515" cy="265339"/>
                            </a:xfrm>
                            <a:custGeom>
                              <a:avLst/>
                              <a:gdLst/>
                              <a:ahLst/>
                              <a:cxnLst/>
                              <a:rect l="l" t="t" r="r" b="b"/>
                              <a:pathLst>
                                <a:path w="577515" h="265339">
                                  <a:moveTo>
                                    <a:pt x="30875" y="0"/>
                                  </a:moveTo>
                                  <a:lnTo>
                                    <a:pt x="546641" y="0"/>
                                  </a:lnTo>
                                  <a:cubicBezTo>
                                    <a:pt x="554829" y="0"/>
                                    <a:pt x="562682" y="3253"/>
                                    <a:pt x="568472" y="9043"/>
                                  </a:cubicBezTo>
                                  <a:cubicBezTo>
                                    <a:pt x="574263" y="14833"/>
                                    <a:pt x="577515" y="22686"/>
                                    <a:pt x="577515" y="30875"/>
                                  </a:cubicBezTo>
                                  <a:lnTo>
                                    <a:pt x="577515" y="234464"/>
                                  </a:lnTo>
                                  <a:cubicBezTo>
                                    <a:pt x="577515" y="251516"/>
                                    <a:pt x="563692" y="265339"/>
                                    <a:pt x="546641" y="265339"/>
                                  </a:cubicBezTo>
                                  <a:lnTo>
                                    <a:pt x="30875" y="265339"/>
                                  </a:lnTo>
                                  <a:cubicBezTo>
                                    <a:pt x="13823" y="265339"/>
                                    <a:pt x="0" y="251516"/>
                                    <a:pt x="0" y="234464"/>
                                  </a:cubicBezTo>
                                  <a:lnTo>
                                    <a:pt x="0" y="30875"/>
                                  </a:lnTo>
                                  <a:cubicBezTo>
                                    <a:pt x="0" y="13823"/>
                                    <a:pt x="13823" y="0"/>
                                    <a:pt x="30875" y="0"/>
                                  </a:cubicBezTo>
                                  <a:close/>
                                </a:path>
                              </a:pathLst>
                            </a:custGeom>
                            <a:solidFill>
                              <a:srgbClr val="3498DB"/>
                            </a:solidFill>
                            <a:ln cap="sq">
                              <a:noFill/>
                              <a:prstDash val="solid"/>
                              <a:miter/>
                            </a:ln>
                          </wps:spPr>
                          <wps:bodyPr/>
                        </wps:wsp>
                        <wps:wsp>
                          <wps:cNvPr id="1831321720" name="TextBox 32">
                            <a:extLst>
                              <a:ext uri="{FF2B5EF4-FFF2-40B4-BE49-F238E27FC236}">
                                <a16:creationId xmlns:a16="http://schemas.microsoft.com/office/drawing/2014/main" id="{0545C8AE-A35B-0439-3F38-D56027C29B21}"/>
                              </a:ext>
                            </a:extLst>
                          </wps:cNvPr>
                          <wps:cNvSpPr txBox="1"/>
                          <wps:spPr>
                            <a:xfrm>
                              <a:off x="0" y="459661"/>
                              <a:ext cx="577515" cy="236764"/>
                            </a:xfrm>
                            <a:prstGeom prst="rect">
                              <a:avLst/>
                            </a:prstGeom>
                          </wps:spPr>
                          <wps:bodyPr lIns="50800" tIns="50800" rIns="50800" bIns="50800" rtlCol="0" anchor="ctr"/>
                        </wps:wsp>
                      </wpg:grpSp>
                      <wpg:grpSp>
                        <wpg:cNvPr id="638084562" name="Group 37">
                          <a:extLst>
                            <a:ext uri="{FF2B5EF4-FFF2-40B4-BE49-F238E27FC236}">
                              <a16:creationId xmlns:a16="http://schemas.microsoft.com/office/drawing/2014/main" id="{124D9197-AA4B-EDBD-496D-AAA288D92C6E}"/>
                            </a:ext>
                          </a:extLst>
                        </wpg:cNvPr>
                        <wpg:cNvGrpSpPr/>
                        <wpg:grpSpPr>
                          <a:xfrm>
                            <a:off x="2172079" y="147008"/>
                            <a:ext cx="249055" cy="612471"/>
                            <a:chOff x="2172079" y="147008"/>
                            <a:chExt cx="130008" cy="319720"/>
                          </a:xfrm>
                        </wpg:grpSpPr>
                        <wps:wsp>
                          <wps:cNvPr id="1956238435" name="Freeform 38">
                            <a:extLst>
                              <a:ext uri="{FF2B5EF4-FFF2-40B4-BE49-F238E27FC236}">
                                <a16:creationId xmlns:a16="http://schemas.microsoft.com/office/drawing/2014/main" id="{08807DA1-5021-CB01-DD8F-000E77DD5F3B}"/>
                              </a:ext>
                            </a:extLst>
                          </wps:cNvPr>
                          <wps:cNvSpPr/>
                          <wps:spPr>
                            <a:xfrm>
                              <a:off x="2172079" y="147008"/>
                              <a:ext cx="130008" cy="319720"/>
                            </a:xfrm>
                            <a:custGeom>
                              <a:avLst/>
                              <a:gdLst/>
                              <a:ahLst/>
                              <a:cxnLst/>
                              <a:rect l="l" t="t" r="r" b="b"/>
                              <a:pathLst>
                                <a:path w="130008" h="319720">
                                  <a:moveTo>
                                    <a:pt x="65004" y="0"/>
                                  </a:moveTo>
                                  <a:lnTo>
                                    <a:pt x="65004" y="0"/>
                                  </a:lnTo>
                                  <a:cubicBezTo>
                                    <a:pt x="82244" y="0"/>
                                    <a:pt x="98778" y="6849"/>
                                    <a:pt x="110969" y="19039"/>
                                  </a:cubicBezTo>
                                  <a:cubicBezTo>
                                    <a:pt x="123160" y="31230"/>
                                    <a:pt x="130008" y="47764"/>
                                    <a:pt x="130008" y="65004"/>
                                  </a:cubicBezTo>
                                  <a:lnTo>
                                    <a:pt x="130008" y="254716"/>
                                  </a:lnTo>
                                  <a:cubicBezTo>
                                    <a:pt x="130008" y="290617"/>
                                    <a:pt x="100905" y="319720"/>
                                    <a:pt x="65004" y="319720"/>
                                  </a:cubicBezTo>
                                  <a:lnTo>
                                    <a:pt x="65004" y="319720"/>
                                  </a:lnTo>
                                  <a:cubicBezTo>
                                    <a:pt x="29103" y="319720"/>
                                    <a:pt x="0" y="290617"/>
                                    <a:pt x="0" y="254716"/>
                                  </a:cubicBezTo>
                                  <a:lnTo>
                                    <a:pt x="0" y="65004"/>
                                  </a:lnTo>
                                  <a:cubicBezTo>
                                    <a:pt x="0" y="29103"/>
                                    <a:pt x="29103" y="0"/>
                                    <a:pt x="65004" y="0"/>
                                  </a:cubicBezTo>
                                  <a:close/>
                                </a:path>
                              </a:pathLst>
                            </a:custGeom>
                            <a:solidFill>
                              <a:srgbClr val="3498DB"/>
                            </a:solidFill>
                            <a:ln cap="sq">
                              <a:noFill/>
                              <a:prstDash val="solid"/>
                              <a:miter/>
                            </a:ln>
                          </wps:spPr>
                          <wps:bodyPr/>
                        </wps:wsp>
                        <wps:wsp>
                          <wps:cNvPr id="1439316720" name="TextBox 39">
                            <a:extLst>
                              <a:ext uri="{FF2B5EF4-FFF2-40B4-BE49-F238E27FC236}">
                                <a16:creationId xmlns:a16="http://schemas.microsoft.com/office/drawing/2014/main" id="{28C3CE33-FEB8-F155-D701-B97A0066E961}"/>
                              </a:ext>
                            </a:extLst>
                          </wps:cNvPr>
                          <wps:cNvSpPr txBox="1"/>
                          <wps:spPr>
                            <a:xfrm>
                              <a:off x="2172079" y="175583"/>
                              <a:ext cx="130008" cy="291145"/>
                            </a:xfrm>
                            <a:prstGeom prst="rect">
                              <a:avLst/>
                            </a:prstGeom>
                          </wps:spPr>
                          <wps:bodyPr lIns="50800" tIns="50800" rIns="50800" bIns="50800" rtlCol="0" anchor="ctr"/>
                        </wps:wsp>
                      </wpg:grpSp>
                      <wpg:grpSp>
                        <wpg:cNvPr id="1822579021" name="Group 40">
                          <a:extLst>
                            <a:ext uri="{FF2B5EF4-FFF2-40B4-BE49-F238E27FC236}">
                              <a16:creationId xmlns:a16="http://schemas.microsoft.com/office/drawing/2014/main" id="{FD53418C-A759-8887-5887-11D5A73C1BEF}"/>
                            </a:ext>
                          </a:extLst>
                        </wpg:cNvPr>
                        <wpg:cNvGrpSpPr/>
                        <wpg:grpSpPr>
                          <a:xfrm>
                            <a:off x="57218" y="202507"/>
                            <a:ext cx="2307721" cy="680710"/>
                            <a:chOff x="57218" y="202507"/>
                            <a:chExt cx="1204643" cy="355342"/>
                          </a:xfrm>
                        </wpg:grpSpPr>
                        <wps:wsp>
                          <wps:cNvPr id="1267929744" name="Freeform 41">
                            <a:extLst>
                              <a:ext uri="{FF2B5EF4-FFF2-40B4-BE49-F238E27FC236}">
                                <a16:creationId xmlns:a16="http://schemas.microsoft.com/office/drawing/2014/main" id="{AB3493CF-4F31-FE70-0E04-7882333B3F60}"/>
                              </a:ext>
                            </a:extLst>
                          </wps:cNvPr>
                          <wps:cNvSpPr/>
                          <wps:spPr>
                            <a:xfrm>
                              <a:off x="57218" y="202507"/>
                              <a:ext cx="1204643" cy="355342"/>
                            </a:xfrm>
                            <a:custGeom>
                              <a:avLst/>
                              <a:gdLst/>
                              <a:ahLst/>
                              <a:cxnLst/>
                              <a:rect l="l" t="t" r="r" b="b"/>
                              <a:pathLst>
                                <a:path w="1204643" h="355342">
                                  <a:moveTo>
                                    <a:pt x="14802" y="0"/>
                                  </a:moveTo>
                                  <a:lnTo>
                                    <a:pt x="1189842" y="0"/>
                                  </a:lnTo>
                                  <a:cubicBezTo>
                                    <a:pt x="1198016" y="0"/>
                                    <a:pt x="1204643" y="6627"/>
                                    <a:pt x="1204643" y="14802"/>
                                  </a:cubicBezTo>
                                  <a:lnTo>
                                    <a:pt x="1204643" y="340540"/>
                                  </a:lnTo>
                                  <a:cubicBezTo>
                                    <a:pt x="1204643" y="348715"/>
                                    <a:pt x="1198016" y="355342"/>
                                    <a:pt x="1189842" y="355342"/>
                                  </a:cubicBezTo>
                                  <a:lnTo>
                                    <a:pt x="14802" y="355342"/>
                                  </a:lnTo>
                                  <a:cubicBezTo>
                                    <a:pt x="6627" y="355342"/>
                                    <a:pt x="0" y="348715"/>
                                    <a:pt x="0" y="340540"/>
                                  </a:cubicBezTo>
                                  <a:lnTo>
                                    <a:pt x="0" y="14802"/>
                                  </a:lnTo>
                                  <a:cubicBezTo>
                                    <a:pt x="0" y="6627"/>
                                    <a:pt x="6627" y="0"/>
                                    <a:pt x="14802" y="0"/>
                                  </a:cubicBezTo>
                                  <a:close/>
                                </a:path>
                              </a:pathLst>
                            </a:custGeom>
                            <a:solidFill>
                              <a:srgbClr val="FFFFFF"/>
                            </a:solidFill>
                            <a:ln cap="sq">
                              <a:noFill/>
                              <a:prstDash val="solid"/>
                              <a:miter/>
                            </a:ln>
                          </wps:spPr>
                          <wps:bodyPr/>
                        </wps:wsp>
                        <wps:wsp>
                          <wps:cNvPr id="1623451276" name="TextBox 42">
                            <a:extLst>
                              <a:ext uri="{FF2B5EF4-FFF2-40B4-BE49-F238E27FC236}">
                                <a16:creationId xmlns:a16="http://schemas.microsoft.com/office/drawing/2014/main" id="{C97F28D7-8CC5-B364-0001-D5283A908A37}"/>
                              </a:ext>
                            </a:extLst>
                          </wps:cNvPr>
                          <wps:cNvSpPr txBox="1"/>
                          <wps:spPr>
                            <a:xfrm>
                              <a:off x="57218" y="231082"/>
                              <a:ext cx="1204643" cy="326767"/>
                            </a:xfrm>
                            <a:prstGeom prst="rect">
                              <a:avLst/>
                            </a:prstGeom>
                          </wps:spPr>
                          <wps:bodyPr lIns="50800" tIns="50800" rIns="50800" bIns="50800" rtlCol="0" anchor="ctr"/>
                        </wps:wsp>
                      </wpg:grpSp>
                      <wpg:grpSp>
                        <wpg:cNvPr id="1823551824" name="Group 43">
                          <a:extLst>
                            <a:ext uri="{FF2B5EF4-FFF2-40B4-BE49-F238E27FC236}">
                              <a16:creationId xmlns:a16="http://schemas.microsoft.com/office/drawing/2014/main" id="{CB853652-89E5-277E-95DB-8F4EE763B0A5}"/>
                            </a:ext>
                          </a:extLst>
                        </wpg:cNvPr>
                        <wpg:cNvGrpSpPr/>
                        <wpg:grpSpPr>
                          <a:xfrm>
                            <a:off x="183548" y="338825"/>
                            <a:ext cx="429013" cy="508544"/>
                            <a:chOff x="183548" y="338825"/>
                            <a:chExt cx="1555774" cy="1844227"/>
                          </a:xfrm>
                        </wpg:grpSpPr>
                        <wpg:grpSp>
                          <wpg:cNvPr id="1366190850" name="Group 44">
                            <a:extLst>
                              <a:ext uri="{FF2B5EF4-FFF2-40B4-BE49-F238E27FC236}">
                                <a16:creationId xmlns:a16="http://schemas.microsoft.com/office/drawing/2014/main" id="{BBC7C8D8-1F69-BA4D-F04E-9E9DC5BE7D65}"/>
                              </a:ext>
                            </a:extLst>
                          </wpg:cNvPr>
                          <wpg:cNvGrpSpPr/>
                          <wpg:grpSpPr>
                            <a:xfrm>
                              <a:off x="183548" y="377585"/>
                              <a:ext cx="1555774" cy="1402350"/>
                              <a:chOff x="183548" y="377585"/>
                              <a:chExt cx="147248" cy="132727"/>
                            </a:xfrm>
                          </wpg:grpSpPr>
                          <wps:wsp>
                            <wps:cNvPr id="359284758" name="Freeform 45">
                              <a:extLst>
                                <a:ext uri="{FF2B5EF4-FFF2-40B4-BE49-F238E27FC236}">
                                  <a16:creationId xmlns:a16="http://schemas.microsoft.com/office/drawing/2014/main" id="{03E04948-5B2A-E4D3-E53D-9E352CC3160B}"/>
                                </a:ext>
                              </a:extLst>
                            </wps:cNvPr>
                            <wps:cNvSpPr/>
                            <wps:spPr>
                              <a:xfrm>
                                <a:off x="183548" y="377585"/>
                                <a:ext cx="147248" cy="132727"/>
                              </a:xfrm>
                              <a:custGeom>
                                <a:avLst/>
                                <a:gdLst/>
                                <a:ahLst/>
                                <a:cxnLst/>
                                <a:rect l="l" t="t" r="r" b="b"/>
                                <a:pathLst>
                                  <a:path w="147248" h="132727">
                                    <a:moveTo>
                                      <a:pt x="66364" y="0"/>
                                    </a:moveTo>
                                    <a:lnTo>
                                      <a:pt x="80885" y="0"/>
                                    </a:lnTo>
                                    <a:cubicBezTo>
                                      <a:pt x="98485" y="0"/>
                                      <a:pt x="115365" y="6992"/>
                                      <a:pt x="127811" y="19437"/>
                                    </a:cubicBezTo>
                                    <a:cubicBezTo>
                                      <a:pt x="140256" y="31883"/>
                                      <a:pt x="147248" y="48763"/>
                                      <a:pt x="147248" y="66364"/>
                                    </a:cubicBezTo>
                                    <a:lnTo>
                                      <a:pt x="147248" y="66364"/>
                                    </a:lnTo>
                                    <a:cubicBezTo>
                                      <a:pt x="147248" y="103015"/>
                                      <a:pt x="117536" y="132727"/>
                                      <a:pt x="80885" y="132727"/>
                                    </a:cubicBezTo>
                                    <a:lnTo>
                                      <a:pt x="66364" y="132727"/>
                                    </a:lnTo>
                                    <a:cubicBezTo>
                                      <a:pt x="48763" y="132727"/>
                                      <a:pt x="31883" y="125735"/>
                                      <a:pt x="19437" y="113290"/>
                                    </a:cubicBezTo>
                                    <a:cubicBezTo>
                                      <a:pt x="6992" y="100844"/>
                                      <a:pt x="0" y="83964"/>
                                      <a:pt x="0" y="66364"/>
                                    </a:cubicBezTo>
                                    <a:lnTo>
                                      <a:pt x="0" y="66364"/>
                                    </a:lnTo>
                                    <a:cubicBezTo>
                                      <a:pt x="0" y="48763"/>
                                      <a:pt x="6992" y="31883"/>
                                      <a:pt x="19437" y="19437"/>
                                    </a:cubicBezTo>
                                    <a:cubicBezTo>
                                      <a:pt x="31883" y="6992"/>
                                      <a:pt x="48763" y="0"/>
                                      <a:pt x="66364" y="0"/>
                                    </a:cubicBezTo>
                                    <a:close/>
                                  </a:path>
                                </a:pathLst>
                              </a:custGeom>
                              <a:solidFill>
                                <a:srgbClr val="3498DB"/>
                              </a:solidFill>
                            </wps:spPr>
                            <wps:bodyPr/>
                          </wps:wsp>
                          <wps:wsp>
                            <wps:cNvPr id="2002862605" name="TextBox 46">
                              <a:extLst>
                                <a:ext uri="{FF2B5EF4-FFF2-40B4-BE49-F238E27FC236}">
                                  <a16:creationId xmlns:a16="http://schemas.microsoft.com/office/drawing/2014/main" id="{81896D97-F3C7-C92C-190A-8E912DB000B1}"/>
                                </a:ext>
                              </a:extLst>
                            </wps:cNvPr>
                            <wps:cNvSpPr txBox="1"/>
                            <wps:spPr>
                              <a:xfrm>
                                <a:off x="183548" y="406160"/>
                                <a:ext cx="147248" cy="104152"/>
                              </a:xfrm>
                              <a:prstGeom prst="rect">
                                <a:avLst/>
                              </a:prstGeom>
                            </wps:spPr>
                            <wps:bodyPr lIns="50800" tIns="50800" rIns="50800" bIns="50800" rtlCol="0" anchor="ctr"/>
                          </wps:wsp>
                        </wpg:grpSp>
                        <wps:wsp>
                          <wps:cNvPr id="1259152054" name="TextBox 47">
                            <a:extLst>
                              <a:ext uri="{FF2B5EF4-FFF2-40B4-BE49-F238E27FC236}">
                                <a16:creationId xmlns:a16="http://schemas.microsoft.com/office/drawing/2014/main" id="{FC1293E9-E956-56E4-307B-8CDEDE652139}"/>
                              </a:ext>
                            </a:extLst>
                          </wps:cNvPr>
                          <wps:cNvSpPr txBox="1"/>
                          <wps:spPr>
                            <a:xfrm>
                              <a:off x="479743" y="338825"/>
                              <a:ext cx="962406" cy="1844227"/>
                            </a:xfrm>
                            <a:prstGeom prst="rect">
                              <a:avLst/>
                            </a:prstGeom>
                          </wps:spPr>
                          <wps:txbx>
                            <w:txbxContent>
                              <w:p w14:paraId="08EFF8BD" w14:textId="77777777" w:rsidR="00CD168A" w:rsidRDefault="00CD168A" w:rsidP="00CD168A">
                                <w:pPr>
                                  <w:jc w:val="center"/>
                                  <w:rPr>
                                    <w:rFonts w:ascii="Adobe Arabic" w:eastAsia="Anton" w:hAnsi="Adobe Arabic"/>
                                    <w:color w:val="FFFFFF"/>
                                    <w:kern w:val="24"/>
                                    <w:sz w:val="64"/>
                                    <w:szCs w:val="64"/>
                                    <w:lang w:bidi="ar-AE"/>
                                  </w:rPr>
                                </w:pPr>
                                <w:r>
                                  <w:rPr>
                                    <w:rFonts w:ascii="Adobe Arabic" w:eastAsia="Anton" w:hAnsi="Adobe Arabic"/>
                                    <w:color w:val="FFFFFF"/>
                                    <w:kern w:val="24"/>
                                    <w:sz w:val="64"/>
                                    <w:szCs w:val="64"/>
                                    <w:rtl/>
                                    <w:lang w:bidi="ar-AE"/>
                                  </w:rPr>
                                  <w:t>2</w:t>
                                </w:r>
                              </w:p>
                            </w:txbxContent>
                          </wps:txbx>
                          <wps:bodyPr lIns="0" tIns="0" rIns="0" bIns="0" rtlCol="0" anchor="t">
                            <a:spAutoFit/>
                          </wps:bodyPr>
                        </wps:wsp>
                      </wpg:grpSp>
                      <wpg:grpSp>
                        <wpg:cNvPr id="2124934353" name="Group 48">
                          <a:extLst>
                            <a:ext uri="{FF2B5EF4-FFF2-40B4-BE49-F238E27FC236}">
                              <a16:creationId xmlns:a16="http://schemas.microsoft.com/office/drawing/2014/main" id="{0811EB8E-6395-7A03-1F9F-7E4461A02AB8}"/>
                            </a:ext>
                          </a:extLst>
                        </wpg:cNvPr>
                        <wpg:cNvGrpSpPr/>
                        <wpg:grpSpPr>
                          <a:xfrm>
                            <a:off x="0" y="1294942"/>
                            <a:ext cx="1106340" cy="508296"/>
                            <a:chOff x="0" y="1294942"/>
                            <a:chExt cx="577515" cy="265339"/>
                          </a:xfrm>
                        </wpg:grpSpPr>
                        <wps:wsp>
                          <wps:cNvPr id="765076124" name="Freeform 49">
                            <a:extLst>
                              <a:ext uri="{FF2B5EF4-FFF2-40B4-BE49-F238E27FC236}">
                                <a16:creationId xmlns:a16="http://schemas.microsoft.com/office/drawing/2014/main" id="{1F48A8F2-66BD-0EDE-78C2-26E3D46209FA}"/>
                              </a:ext>
                            </a:extLst>
                          </wps:cNvPr>
                          <wps:cNvSpPr/>
                          <wps:spPr>
                            <a:xfrm>
                              <a:off x="0" y="1294942"/>
                              <a:ext cx="577515" cy="265339"/>
                            </a:xfrm>
                            <a:custGeom>
                              <a:avLst/>
                              <a:gdLst/>
                              <a:ahLst/>
                              <a:cxnLst/>
                              <a:rect l="l" t="t" r="r" b="b"/>
                              <a:pathLst>
                                <a:path w="577515" h="265339">
                                  <a:moveTo>
                                    <a:pt x="30875" y="0"/>
                                  </a:moveTo>
                                  <a:lnTo>
                                    <a:pt x="546641" y="0"/>
                                  </a:lnTo>
                                  <a:cubicBezTo>
                                    <a:pt x="554829" y="0"/>
                                    <a:pt x="562682" y="3253"/>
                                    <a:pt x="568472" y="9043"/>
                                  </a:cubicBezTo>
                                  <a:cubicBezTo>
                                    <a:pt x="574263" y="14833"/>
                                    <a:pt x="577515" y="22686"/>
                                    <a:pt x="577515" y="30875"/>
                                  </a:cubicBezTo>
                                  <a:lnTo>
                                    <a:pt x="577515" y="234464"/>
                                  </a:lnTo>
                                  <a:cubicBezTo>
                                    <a:pt x="577515" y="251516"/>
                                    <a:pt x="563692" y="265339"/>
                                    <a:pt x="546641" y="265339"/>
                                  </a:cubicBezTo>
                                  <a:lnTo>
                                    <a:pt x="30875" y="265339"/>
                                  </a:lnTo>
                                  <a:cubicBezTo>
                                    <a:pt x="13823" y="265339"/>
                                    <a:pt x="0" y="251516"/>
                                    <a:pt x="0" y="234464"/>
                                  </a:cubicBezTo>
                                  <a:lnTo>
                                    <a:pt x="0" y="30875"/>
                                  </a:lnTo>
                                  <a:cubicBezTo>
                                    <a:pt x="0" y="13823"/>
                                    <a:pt x="13823" y="0"/>
                                    <a:pt x="30875" y="0"/>
                                  </a:cubicBezTo>
                                  <a:close/>
                                </a:path>
                              </a:pathLst>
                            </a:custGeom>
                            <a:solidFill>
                              <a:srgbClr val="518C94"/>
                            </a:solidFill>
                            <a:ln cap="sq">
                              <a:noFill/>
                              <a:prstDash val="solid"/>
                              <a:miter/>
                            </a:ln>
                          </wps:spPr>
                          <wps:bodyPr/>
                        </wps:wsp>
                        <wps:wsp>
                          <wps:cNvPr id="1076338401" name="TextBox 50">
                            <a:extLst>
                              <a:ext uri="{FF2B5EF4-FFF2-40B4-BE49-F238E27FC236}">
                                <a16:creationId xmlns:a16="http://schemas.microsoft.com/office/drawing/2014/main" id="{8794E5D3-EBE7-1250-A203-7AC6EC698D48}"/>
                              </a:ext>
                            </a:extLst>
                          </wps:cNvPr>
                          <wps:cNvSpPr txBox="1"/>
                          <wps:spPr>
                            <a:xfrm>
                              <a:off x="0" y="1323517"/>
                              <a:ext cx="577515" cy="236764"/>
                            </a:xfrm>
                            <a:prstGeom prst="rect">
                              <a:avLst/>
                            </a:prstGeom>
                          </wps:spPr>
                          <wps:bodyPr lIns="50800" tIns="50800" rIns="50800" bIns="50800" rtlCol="0" anchor="ctr"/>
                        </wps:wsp>
                      </wpg:grpSp>
                      <wpg:grpSp>
                        <wpg:cNvPr id="1047052533" name="Group 51">
                          <a:extLst>
                            <a:ext uri="{FF2B5EF4-FFF2-40B4-BE49-F238E27FC236}">
                              <a16:creationId xmlns:a16="http://schemas.microsoft.com/office/drawing/2014/main" id="{4C79B235-C7CB-CD32-F07D-250CE379ABBE}"/>
                            </a:ext>
                          </a:extLst>
                        </wpg:cNvPr>
                        <wpg:cNvGrpSpPr/>
                        <wpg:grpSpPr>
                          <a:xfrm>
                            <a:off x="2172079" y="1010863"/>
                            <a:ext cx="249055" cy="612471"/>
                            <a:chOff x="2172079" y="1010863"/>
                            <a:chExt cx="130008" cy="319720"/>
                          </a:xfrm>
                        </wpg:grpSpPr>
                        <wps:wsp>
                          <wps:cNvPr id="186562162" name="Freeform 52">
                            <a:extLst>
                              <a:ext uri="{FF2B5EF4-FFF2-40B4-BE49-F238E27FC236}">
                                <a16:creationId xmlns:a16="http://schemas.microsoft.com/office/drawing/2014/main" id="{378D04A4-2136-68E7-FC0F-710E3FC4AC70}"/>
                              </a:ext>
                            </a:extLst>
                          </wps:cNvPr>
                          <wps:cNvSpPr/>
                          <wps:spPr>
                            <a:xfrm>
                              <a:off x="2172079" y="1010863"/>
                              <a:ext cx="130008" cy="319720"/>
                            </a:xfrm>
                            <a:custGeom>
                              <a:avLst/>
                              <a:gdLst/>
                              <a:ahLst/>
                              <a:cxnLst/>
                              <a:rect l="l" t="t" r="r" b="b"/>
                              <a:pathLst>
                                <a:path w="130008" h="319720">
                                  <a:moveTo>
                                    <a:pt x="65004" y="0"/>
                                  </a:moveTo>
                                  <a:lnTo>
                                    <a:pt x="65004" y="0"/>
                                  </a:lnTo>
                                  <a:cubicBezTo>
                                    <a:pt x="82244" y="0"/>
                                    <a:pt x="98778" y="6849"/>
                                    <a:pt x="110969" y="19039"/>
                                  </a:cubicBezTo>
                                  <a:cubicBezTo>
                                    <a:pt x="123160" y="31230"/>
                                    <a:pt x="130008" y="47764"/>
                                    <a:pt x="130008" y="65004"/>
                                  </a:cubicBezTo>
                                  <a:lnTo>
                                    <a:pt x="130008" y="254716"/>
                                  </a:lnTo>
                                  <a:cubicBezTo>
                                    <a:pt x="130008" y="290617"/>
                                    <a:pt x="100905" y="319720"/>
                                    <a:pt x="65004" y="319720"/>
                                  </a:cubicBezTo>
                                  <a:lnTo>
                                    <a:pt x="65004" y="319720"/>
                                  </a:lnTo>
                                  <a:cubicBezTo>
                                    <a:pt x="29103" y="319720"/>
                                    <a:pt x="0" y="290617"/>
                                    <a:pt x="0" y="254716"/>
                                  </a:cubicBezTo>
                                  <a:lnTo>
                                    <a:pt x="0" y="65004"/>
                                  </a:lnTo>
                                  <a:cubicBezTo>
                                    <a:pt x="0" y="29103"/>
                                    <a:pt x="29103" y="0"/>
                                    <a:pt x="65004" y="0"/>
                                  </a:cubicBezTo>
                                  <a:close/>
                                </a:path>
                              </a:pathLst>
                            </a:custGeom>
                            <a:solidFill>
                              <a:srgbClr val="518C94"/>
                            </a:solidFill>
                            <a:ln cap="sq">
                              <a:noFill/>
                              <a:prstDash val="solid"/>
                              <a:miter/>
                            </a:ln>
                          </wps:spPr>
                          <wps:bodyPr/>
                        </wps:wsp>
                        <wps:wsp>
                          <wps:cNvPr id="1611797618" name="TextBox 53">
                            <a:extLst>
                              <a:ext uri="{FF2B5EF4-FFF2-40B4-BE49-F238E27FC236}">
                                <a16:creationId xmlns:a16="http://schemas.microsoft.com/office/drawing/2014/main" id="{BF43A42A-CD76-A2D6-C794-0061B47A7358}"/>
                              </a:ext>
                            </a:extLst>
                          </wps:cNvPr>
                          <wps:cNvSpPr txBox="1"/>
                          <wps:spPr>
                            <a:xfrm>
                              <a:off x="2172079" y="1039438"/>
                              <a:ext cx="130008" cy="291145"/>
                            </a:xfrm>
                            <a:prstGeom prst="rect">
                              <a:avLst/>
                            </a:prstGeom>
                          </wps:spPr>
                          <wps:bodyPr lIns="50800" tIns="50800" rIns="50800" bIns="50800" rtlCol="0" anchor="ctr"/>
                        </wps:wsp>
                      </wpg:grpSp>
                      <wpg:grpSp>
                        <wpg:cNvPr id="1769684104" name="Group 54">
                          <a:extLst>
                            <a:ext uri="{FF2B5EF4-FFF2-40B4-BE49-F238E27FC236}">
                              <a16:creationId xmlns:a16="http://schemas.microsoft.com/office/drawing/2014/main" id="{58BB12C8-40CB-70D4-D88F-D704E16C0CFF}"/>
                            </a:ext>
                          </a:extLst>
                        </wpg:cNvPr>
                        <wpg:cNvGrpSpPr/>
                        <wpg:grpSpPr>
                          <a:xfrm>
                            <a:off x="57218" y="1066363"/>
                            <a:ext cx="2307721" cy="680710"/>
                            <a:chOff x="57218" y="1066363"/>
                            <a:chExt cx="1204643" cy="355342"/>
                          </a:xfrm>
                        </wpg:grpSpPr>
                        <wps:wsp>
                          <wps:cNvPr id="928189125" name="Freeform 55">
                            <a:extLst>
                              <a:ext uri="{FF2B5EF4-FFF2-40B4-BE49-F238E27FC236}">
                                <a16:creationId xmlns:a16="http://schemas.microsoft.com/office/drawing/2014/main" id="{A52B346F-F33A-914A-6148-EB692C33EDA7}"/>
                              </a:ext>
                            </a:extLst>
                          </wps:cNvPr>
                          <wps:cNvSpPr/>
                          <wps:spPr>
                            <a:xfrm>
                              <a:off x="57218" y="1066363"/>
                              <a:ext cx="1204643" cy="355342"/>
                            </a:xfrm>
                            <a:custGeom>
                              <a:avLst/>
                              <a:gdLst/>
                              <a:ahLst/>
                              <a:cxnLst/>
                              <a:rect l="l" t="t" r="r" b="b"/>
                              <a:pathLst>
                                <a:path w="1204643" h="355342">
                                  <a:moveTo>
                                    <a:pt x="14802" y="0"/>
                                  </a:moveTo>
                                  <a:lnTo>
                                    <a:pt x="1189842" y="0"/>
                                  </a:lnTo>
                                  <a:cubicBezTo>
                                    <a:pt x="1198016" y="0"/>
                                    <a:pt x="1204643" y="6627"/>
                                    <a:pt x="1204643" y="14802"/>
                                  </a:cubicBezTo>
                                  <a:lnTo>
                                    <a:pt x="1204643" y="340540"/>
                                  </a:lnTo>
                                  <a:cubicBezTo>
                                    <a:pt x="1204643" y="348715"/>
                                    <a:pt x="1198016" y="355342"/>
                                    <a:pt x="1189842" y="355342"/>
                                  </a:cubicBezTo>
                                  <a:lnTo>
                                    <a:pt x="14802" y="355342"/>
                                  </a:lnTo>
                                  <a:cubicBezTo>
                                    <a:pt x="6627" y="355342"/>
                                    <a:pt x="0" y="348715"/>
                                    <a:pt x="0" y="340540"/>
                                  </a:cubicBezTo>
                                  <a:lnTo>
                                    <a:pt x="0" y="14802"/>
                                  </a:lnTo>
                                  <a:cubicBezTo>
                                    <a:pt x="0" y="6627"/>
                                    <a:pt x="6627" y="0"/>
                                    <a:pt x="14802" y="0"/>
                                  </a:cubicBezTo>
                                  <a:close/>
                                </a:path>
                              </a:pathLst>
                            </a:custGeom>
                            <a:solidFill>
                              <a:srgbClr val="FFFFFF"/>
                            </a:solidFill>
                            <a:ln cap="sq">
                              <a:noFill/>
                              <a:prstDash val="solid"/>
                              <a:miter/>
                            </a:ln>
                          </wps:spPr>
                          <wps:bodyPr/>
                        </wps:wsp>
                        <wps:wsp>
                          <wps:cNvPr id="1769075102" name="TextBox 56">
                            <a:extLst>
                              <a:ext uri="{FF2B5EF4-FFF2-40B4-BE49-F238E27FC236}">
                                <a16:creationId xmlns:a16="http://schemas.microsoft.com/office/drawing/2014/main" id="{E43F1CEE-DE96-08D7-7F16-28D2166F96A1}"/>
                              </a:ext>
                            </a:extLst>
                          </wps:cNvPr>
                          <wps:cNvSpPr txBox="1"/>
                          <wps:spPr>
                            <a:xfrm>
                              <a:off x="57218" y="1094938"/>
                              <a:ext cx="1204643" cy="326767"/>
                            </a:xfrm>
                            <a:prstGeom prst="rect">
                              <a:avLst/>
                            </a:prstGeom>
                          </wps:spPr>
                          <wps:bodyPr lIns="50800" tIns="50800" rIns="50800" bIns="50800" rtlCol="0" anchor="ctr"/>
                        </wps:wsp>
                      </wpg:grpSp>
                      <wpg:grpSp>
                        <wpg:cNvPr id="1246605695" name="Group 57">
                          <a:extLst>
                            <a:ext uri="{FF2B5EF4-FFF2-40B4-BE49-F238E27FC236}">
                              <a16:creationId xmlns:a16="http://schemas.microsoft.com/office/drawing/2014/main" id="{BCE5C713-D1EC-6492-1ED2-364069BEB52D}"/>
                            </a:ext>
                          </a:extLst>
                        </wpg:cNvPr>
                        <wpg:cNvGrpSpPr/>
                        <wpg:grpSpPr>
                          <a:xfrm>
                            <a:off x="115397" y="1202686"/>
                            <a:ext cx="497162" cy="397387"/>
                            <a:chOff x="115397" y="1202686"/>
                            <a:chExt cx="170639" cy="136396"/>
                          </a:xfrm>
                        </wpg:grpSpPr>
                        <wps:wsp>
                          <wps:cNvPr id="1049675530" name="Freeform 58">
                            <a:extLst>
                              <a:ext uri="{FF2B5EF4-FFF2-40B4-BE49-F238E27FC236}">
                                <a16:creationId xmlns:a16="http://schemas.microsoft.com/office/drawing/2014/main" id="{3900DFBF-EF05-FEB0-618B-19AE9680C597}"/>
                              </a:ext>
                            </a:extLst>
                          </wps:cNvPr>
                          <wps:cNvSpPr/>
                          <wps:spPr>
                            <a:xfrm>
                              <a:off x="115397" y="1202686"/>
                              <a:ext cx="147248" cy="132727"/>
                            </a:xfrm>
                            <a:custGeom>
                              <a:avLst/>
                              <a:gdLst/>
                              <a:ahLst/>
                              <a:cxnLst/>
                              <a:rect l="l" t="t" r="r" b="b"/>
                              <a:pathLst>
                                <a:path w="147248" h="132727">
                                  <a:moveTo>
                                    <a:pt x="59715" y="0"/>
                                  </a:moveTo>
                                  <a:lnTo>
                                    <a:pt x="87533" y="0"/>
                                  </a:lnTo>
                                  <a:cubicBezTo>
                                    <a:pt x="103371" y="0"/>
                                    <a:pt x="118559" y="6291"/>
                                    <a:pt x="129758" y="17490"/>
                                  </a:cubicBezTo>
                                  <a:cubicBezTo>
                                    <a:pt x="140957" y="28689"/>
                                    <a:pt x="147248" y="43878"/>
                                    <a:pt x="147248" y="59715"/>
                                  </a:cubicBezTo>
                                  <a:lnTo>
                                    <a:pt x="147248" y="73012"/>
                                  </a:lnTo>
                                  <a:cubicBezTo>
                                    <a:pt x="147248" y="88850"/>
                                    <a:pt x="140957" y="104038"/>
                                    <a:pt x="129758" y="115237"/>
                                  </a:cubicBezTo>
                                  <a:cubicBezTo>
                                    <a:pt x="118559" y="126436"/>
                                    <a:pt x="103371" y="132727"/>
                                    <a:pt x="87533" y="132727"/>
                                  </a:cubicBezTo>
                                  <a:lnTo>
                                    <a:pt x="59715" y="132727"/>
                                  </a:lnTo>
                                  <a:cubicBezTo>
                                    <a:pt x="43878" y="132727"/>
                                    <a:pt x="28689" y="126436"/>
                                    <a:pt x="17490" y="115237"/>
                                  </a:cubicBezTo>
                                  <a:cubicBezTo>
                                    <a:pt x="6291" y="104038"/>
                                    <a:pt x="0" y="88850"/>
                                    <a:pt x="0" y="73012"/>
                                  </a:cubicBezTo>
                                  <a:lnTo>
                                    <a:pt x="0" y="59715"/>
                                  </a:lnTo>
                                  <a:cubicBezTo>
                                    <a:pt x="0" y="43878"/>
                                    <a:pt x="6291" y="28689"/>
                                    <a:pt x="17490" y="17490"/>
                                  </a:cubicBezTo>
                                  <a:cubicBezTo>
                                    <a:pt x="28689" y="6291"/>
                                    <a:pt x="43878" y="0"/>
                                    <a:pt x="59715" y="0"/>
                                  </a:cubicBezTo>
                                  <a:close/>
                                </a:path>
                              </a:pathLst>
                            </a:custGeom>
                            <a:solidFill>
                              <a:srgbClr val="518C94"/>
                            </a:solidFill>
                          </wps:spPr>
                          <wps:bodyPr/>
                        </wps:wsp>
                        <wps:wsp>
                          <wps:cNvPr id="1152326286" name="TextBox 59">
                            <a:extLst>
                              <a:ext uri="{FF2B5EF4-FFF2-40B4-BE49-F238E27FC236}">
                                <a16:creationId xmlns:a16="http://schemas.microsoft.com/office/drawing/2014/main" id="{A354BBBA-7B3C-D593-571F-54E311F8BD3A}"/>
                              </a:ext>
                            </a:extLst>
                          </wps:cNvPr>
                          <wps:cNvSpPr txBox="1"/>
                          <wps:spPr>
                            <a:xfrm>
                              <a:off x="138788" y="1234930"/>
                              <a:ext cx="147248" cy="104152"/>
                            </a:xfrm>
                            <a:prstGeom prst="rect">
                              <a:avLst/>
                            </a:prstGeom>
                          </wps:spPr>
                          <wps:bodyPr lIns="77261" tIns="77261" rIns="77261" bIns="77261" rtlCol="0" anchor="ctr"/>
                        </wps:wsp>
                      </wpg:grpSp>
                      <wps:wsp>
                        <wps:cNvPr id="1712184182" name="TextBox 60">
                          <a:extLst>
                            <a:ext uri="{FF2B5EF4-FFF2-40B4-BE49-F238E27FC236}">
                              <a16:creationId xmlns:a16="http://schemas.microsoft.com/office/drawing/2014/main" id="{9A049C8C-D727-7873-CDAE-FE409E921AAE}"/>
                            </a:ext>
                          </a:extLst>
                        </wps:cNvPr>
                        <wps:cNvSpPr txBox="1"/>
                        <wps:spPr>
                          <a:xfrm>
                            <a:off x="183551" y="1188381"/>
                            <a:ext cx="265388" cy="508544"/>
                          </a:xfrm>
                          <a:prstGeom prst="rect">
                            <a:avLst/>
                          </a:prstGeom>
                        </wps:spPr>
                        <wps:txbx>
                          <w:txbxContent>
                            <w:p w14:paraId="46C9519A" w14:textId="77777777" w:rsidR="00CD168A" w:rsidRDefault="00CD168A" w:rsidP="00CD168A">
                              <w:pPr>
                                <w:bidi w:val="0"/>
                                <w:jc w:val="center"/>
                                <w:rPr>
                                  <w:rFonts w:ascii="Adobe Arabic" w:eastAsia="Anton" w:hAnsi="Adobe Arabic"/>
                                  <w:color w:val="FFFFFF"/>
                                  <w:kern w:val="24"/>
                                  <w:sz w:val="64"/>
                                  <w:szCs w:val="64"/>
                                </w:rPr>
                              </w:pPr>
                              <w:r>
                                <w:rPr>
                                  <w:rFonts w:ascii="Adobe Arabic" w:eastAsia="Anton" w:hAnsi="Adobe Arabic"/>
                                  <w:color w:val="FFFFFF"/>
                                  <w:kern w:val="24"/>
                                  <w:sz w:val="64"/>
                                  <w:szCs w:val="64"/>
                                </w:rPr>
                                <w:t>4</w:t>
                              </w:r>
                            </w:p>
                          </w:txbxContent>
                        </wps:txbx>
                        <wps:bodyPr lIns="0" tIns="0" rIns="0" bIns="0" rtlCol="0" anchor="t">
                          <a:spAutoFit/>
                        </wps:bodyPr>
                      </wps:wsp>
                      <wps:wsp>
                        <wps:cNvPr id="1124915788" name="TextBox 61">
                          <a:extLst>
                            <a:ext uri="{FF2B5EF4-FFF2-40B4-BE49-F238E27FC236}">
                              <a16:creationId xmlns:a16="http://schemas.microsoft.com/office/drawing/2014/main" id="{7C1C1B23-AABE-2DC6-22C6-8A3BE246D324}"/>
                            </a:ext>
                          </a:extLst>
                        </wps:cNvPr>
                        <wps:cNvSpPr txBox="1"/>
                        <wps:spPr>
                          <a:xfrm>
                            <a:off x="3160982" y="200642"/>
                            <a:ext cx="1854200" cy="324485"/>
                          </a:xfrm>
                          <a:prstGeom prst="rect">
                            <a:avLst/>
                          </a:prstGeom>
                        </wps:spPr>
                        <wps:txbx>
                          <w:txbxContent>
                            <w:p w14:paraId="705AA1A7" w14:textId="4F46E561" w:rsidR="00CD168A" w:rsidRPr="00CD168A" w:rsidRDefault="00CD168A" w:rsidP="00CD168A">
                              <w:pPr>
                                <w:spacing w:line="511" w:lineRule="exact"/>
                                <w:jc w:val="center"/>
                                <w:rPr>
                                  <w:rFonts w:eastAsia="Cooper Hewitt Bold" w:hAnsi="Adobe Arabic" w:cs="Adobe Arabic"/>
                                  <w:b/>
                                  <w:bCs/>
                                  <w:color w:val="1ABC9C"/>
                                  <w:spacing w:val="-6"/>
                                  <w:kern w:val="24"/>
                                  <w:sz w:val="36"/>
                                  <w:szCs w:val="36"/>
                                  <w:lang w:bidi="ar-AE"/>
                                </w:rPr>
                              </w:pPr>
                              <w:r w:rsidRPr="00CD168A">
                                <w:rPr>
                                  <w:rFonts w:eastAsia="Cooper Hewitt Bold" w:hAnsi="Adobe Arabic" w:cs="Adobe Arabic"/>
                                  <w:b/>
                                  <w:bCs/>
                                  <w:color w:val="1ABC9C"/>
                                  <w:spacing w:val="-6"/>
                                  <w:kern w:val="24"/>
                                  <w:sz w:val="36"/>
                                  <w:szCs w:val="36"/>
                                  <w:rtl/>
                                  <w:lang w:bidi="ar-AE"/>
                                </w:rPr>
                                <w:t>التواصل المنتظم والهادف</w:t>
                              </w:r>
                            </w:p>
                          </w:txbxContent>
                        </wps:txbx>
                        <wps:bodyPr wrap="square" lIns="0" tIns="0" rIns="0" bIns="0" rtlCol="0" anchor="t">
                          <a:spAutoFit/>
                        </wps:bodyPr>
                      </wps:wsp>
                      <wps:wsp>
                        <wps:cNvPr id="1924198425" name="TextBox 62">
                          <a:extLst>
                            <a:ext uri="{FF2B5EF4-FFF2-40B4-BE49-F238E27FC236}">
                              <a16:creationId xmlns:a16="http://schemas.microsoft.com/office/drawing/2014/main" id="{F38D1025-1DD6-98B0-BAC8-AA9197864C42}"/>
                            </a:ext>
                          </a:extLst>
                        </wps:cNvPr>
                        <wps:cNvSpPr txBox="1"/>
                        <wps:spPr>
                          <a:xfrm>
                            <a:off x="3005720" y="1056988"/>
                            <a:ext cx="2009461" cy="324427"/>
                          </a:xfrm>
                          <a:prstGeom prst="rect">
                            <a:avLst/>
                          </a:prstGeom>
                        </wps:spPr>
                        <wps:txbx>
                          <w:txbxContent>
                            <w:p w14:paraId="5CA58B39" w14:textId="239F61EA" w:rsidR="00CD168A" w:rsidRDefault="00352626" w:rsidP="00352626">
                              <w:pPr>
                                <w:spacing w:line="511" w:lineRule="exact"/>
                                <w:jc w:val="center"/>
                                <w:rPr>
                                  <w:rFonts w:eastAsia="Cooper Hewitt Bold" w:hAnsi="Adobe Arabic" w:cs="Adobe Arabic"/>
                                  <w:b/>
                                  <w:bCs/>
                                  <w:color w:val="F39C12"/>
                                  <w:spacing w:val="-6"/>
                                  <w:kern w:val="24"/>
                                  <w:sz w:val="36"/>
                                  <w:szCs w:val="36"/>
                                  <w:lang w:bidi="ar-AE"/>
                                </w:rPr>
                              </w:pPr>
                              <w:r w:rsidRPr="00352626">
                                <w:rPr>
                                  <w:rFonts w:eastAsia="Cooper Hewitt Bold" w:hAnsi="Adobe Arabic" w:cs="Adobe Arabic"/>
                                  <w:b/>
                                  <w:bCs/>
                                  <w:color w:val="F39C12"/>
                                  <w:spacing w:val="-6"/>
                                  <w:kern w:val="24"/>
                                  <w:sz w:val="36"/>
                                  <w:szCs w:val="36"/>
                                  <w:rtl/>
                                  <w:lang w:bidi="ar-AE"/>
                                </w:rPr>
                                <w:t>بناء ثقافة الدعم المتبادل</w:t>
                              </w:r>
                            </w:p>
                          </w:txbxContent>
                        </wps:txbx>
                        <wps:bodyPr wrap="square" lIns="0" tIns="0" rIns="0" bIns="0" rtlCol="0" anchor="t">
                          <a:spAutoFit/>
                        </wps:bodyPr>
                      </wps:wsp>
                      <wps:wsp>
                        <wps:cNvPr id="841191699" name="TextBox 65">
                          <a:extLst>
                            <a:ext uri="{FF2B5EF4-FFF2-40B4-BE49-F238E27FC236}">
                              <a16:creationId xmlns:a16="http://schemas.microsoft.com/office/drawing/2014/main" id="{F367DFC3-F18C-F512-AEAA-945F11B5FDEC}"/>
                            </a:ext>
                          </a:extLst>
                        </wps:cNvPr>
                        <wps:cNvSpPr txBox="1"/>
                        <wps:spPr>
                          <a:xfrm>
                            <a:off x="612558" y="315701"/>
                            <a:ext cx="1670423" cy="324427"/>
                          </a:xfrm>
                          <a:prstGeom prst="rect">
                            <a:avLst/>
                          </a:prstGeom>
                        </wps:spPr>
                        <wps:txbx>
                          <w:txbxContent>
                            <w:p w14:paraId="49CE1E3B" w14:textId="0783B233" w:rsidR="00CD168A" w:rsidRDefault="00352626" w:rsidP="00CD168A">
                              <w:pPr>
                                <w:spacing w:line="511" w:lineRule="exact"/>
                                <w:jc w:val="center"/>
                                <w:rPr>
                                  <w:rFonts w:eastAsia="Cooper Hewitt Bold" w:hAnsi="Adobe Arabic" w:cs="Adobe Arabic"/>
                                  <w:b/>
                                  <w:bCs/>
                                  <w:color w:val="3498DB"/>
                                  <w:spacing w:val="-6"/>
                                  <w:kern w:val="24"/>
                                  <w:sz w:val="36"/>
                                  <w:szCs w:val="36"/>
                                  <w:lang w:bidi="ar-AE"/>
                                </w:rPr>
                              </w:pPr>
                              <w:r w:rsidRPr="00352626">
                                <w:rPr>
                                  <w:rFonts w:eastAsia="Cooper Hewitt Bold" w:hAnsi="Adobe Arabic" w:cs="Adobe Arabic"/>
                                  <w:b/>
                                  <w:bCs/>
                                  <w:color w:val="3498DB"/>
                                  <w:spacing w:val="-6"/>
                                  <w:kern w:val="24"/>
                                  <w:sz w:val="36"/>
                                  <w:szCs w:val="36"/>
                                  <w:rtl/>
                                  <w:lang w:bidi="ar-AE"/>
                                </w:rPr>
                                <w:t>الاهتمام الشخصي المتوازن</w:t>
                              </w:r>
                            </w:p>
                          </w:txbxContent>
                        </wps:txbx>
                        <wps:bodyPr lIns="0" tIns="0" rIns="0" bIns="0" rtlCol="0" anchor="t">
                          <a:spAutoFit/>
                        </wps:bodyPr>
                      </wps:wsp>
                      <wps:wsp>
                        <wps:cNvPr id="1963082339" name="TextBox 67">
                          <a:extLst>
                            <a:ext uri="{FF2B5EF4-FFF2-40B4-BE49-F238E27FC236}">
                              <a16:creationId xmlns:a16="http://schemas.microsoft.com/office/drawing/2014/main" id="{B45A203F-8870-0108-83A3-5BDAB13A4E67}"/>
                            </a:ext>
                          </a:extLst>
                        </wps:cNvPr>
                        <wps:cNvSpPr txBox="1"/>
                        <wps:spPr>
                          <a:xfrm>
                            <a:off x="530612" y="1218241"/>
                            <a:ext cx="1437005" cy="286385"/>
                          </a:xfrm>
                          <a:prstGeom prst="rect">
                            <a:avLst/>
                          </a:prstGeom>
                        </wps:spPr>
                        <wps:txbx>
                          <w:txbxContent>
                            <w:p w14:paraId="28D5E5A6" w14:textId="50D0012E" w:rsidR="00CD168A" w:rsidRDefault="00352626" w:rsidP="00CD168A">
                              <w:pPr>
                                <w:jc w:val="center"/>
                                <w:rPr>
                                  <w:rFonts w:eastAsia="Cooper Hewitt Bold" w:hAnsi="Adobe Arabic" w:cs="Adobe Arabic"/>
                                  <w:b/>
                                  <w:bCs/>
                                  <w:color w:val="000000"/>
                                  <w:spacing w:val="-6"/>
                                  <w:kern w:val="24"/>
                                  <w:sz w:val="36"/>
                                  <w:szCs w:val="36"/>
                                  <w:lang w:bidi="ar-AE"/>
                                </w:rPr>
                              </w:pPr>
                              <w:r w:rsidRPr="00352626">
                                <w:rPr>
                                  <w:rFonts w:eastAsia="Cooper Hewitt Bold" w:hAnsi="Adobe Arabic" w:cs="Adobe Arabic"/>
                                  <w:b/>
                                  <w:bCs/>
                                  <w:color w:val="000000"/>
                                  <w:spacing w:val="-6"/>
                                  <w:kern w:val="24"/>
                                  <w:sz w:val="36"/>
                                  <w:szCs w:val="36"/>
                                  <w:rtl/>
                                  <w:lang w:bidi="ar-AE"/>
                                </w:rPr>
                                <w:t>الاعتراف والتقدير</w:t>
                              </w:r>
                            </w:p>
                          </w:txbxContent>
                        </wps:txbx>
                        <wps:bodyPr wrap="square" lIns="0" tIns="0" rIns="0" bIns="0" rtlCol="0" anchor="t">
                          <a:spAutoFit/>
                        </wps:bodyPr>
                      </wps:wsp>
                    </wpg:wgp>
                  </a:graphicData>
                </a:graphic>
              </wp:inline>
            </w:drawing>
          </mc:Choice>
          <mc:Fallback>
            <w:pict>
              <v:group w14:anchorId="6523C740" id="مجموعة 1190" o:spid="_x0000_s1609" style="width:395.45pt;height:142pt;mso-position-horizontal-relative:char;mso-position-vertical-relative:line" coordsize="50222,180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">
                <v:group id="Group 2" o:spid="_x0000_s1610" style="position:absolute;left:26011;top:2840;width:11063;height:5083" coordorigin="26011,2840" coordsize="5775,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">
                  <v:shape id="Freeform 3" o:spid="_x0000_s1611" style="position:absolute;left:26011;top:2840;width:5775;height:2654;visibility:visible;mso-wrap-style:square;v-text-anchor:top" coordsize="577515,265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" path="m30875,l546641,v8188,,16041,3253,21831,9043c574263,14833,577515,22686,577515,30875r,203589c577515,251516,563692,265339,546641,265339r-515766,c13823,265339,,251516,,234464l,30875c,13823,13823,,30875,xe" fillcolor="#1abc9c" stroked="f">
                    <v:stroke joinstyle="miter" endcap="square"/>
                    <v:path arrowok="t"/>
                  </v:shape>
                  <v:shape id="TextBox 4" o:spid="_x0000_s1612" type="#_x0000_t202" style="position:absolute;left:26011;top:3126;width:5775;height:2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" filled="f" stroked="f">
                    <v:textbox inset="4pt,4pt,4pt,4pt"/>
                  </v:shape>
                </v:group>
                <v:group id="Group 5" o:spid="_x0000_s1613" style="position:absolute;left:26011;top:11479;width:11063;height:5083" coordorigin="26011,11479" coordsize="5775,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">
                  <v:shape id="Freeform 6" o:spid="_x0000_s1614" style="position:absolute;left:26011;top:11479;width:5775;height:2653;visibility:visible;mso-wrap-style:square;v-text-anchor:top" coordsize="577515,265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" path="m30875,l546641,v8188,,16041,3253,21831,9043c574263,14833,577515,22686,577515,30875r,203589c577515,251516,563692,265339,546641,265339r-515766,c13823,265339,,251516,,234464l,30875c,13823,13823,,30875,xe" fillcolor="#f39c12" stroked="f">
                    <v:stroke joinstyle="miter" endcap="square"/>
                    <v:path arrowok="t"/>
                  </v:shape>
                  <v:shape id="TextBox 7" o:spid="_x0000_s1615" type="#_x0000_t202" style="position:absolute;left:26011;top:11765;width:5775;height:2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" filled="f" stroked="f">
                    <v:textbox inset="4pt,4pt,4pt,4pt"/>
                  </v:shape>
                </v:group>
                <v:group id="_x0000_s1616" style="position:absolute;left:47731;width:2491;height:6124" coordorigin="47731" coordsize="1300,3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">
                  <v:shape id="Freeform 9" o:spid="_x0000_s1617" style="position:absolute;left:47731;width:1300;height:3197;visibility:visible;mso-wrap-style:square;v-text-anchor:top" coordsize="130008,319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" path="m65004,r,c82244,,98778,6849,110969,19039v12191,12191,19039,28725,19039,45965l130008,254716v,35901,-29103,65004,-65004,65004l65004,319720c29103,319720,,290617,,254716l,65004c,29103,29103,,65004,xe" fillcolor="#1abc9c" stroked="f">
                    <v:stroke joinstyle="miter" endcap="square"/>
                    <v:path arrowok="t"/>
                  </v:shape>
                  <v:shape id="TextBox 10" o:spid="_x0000_s1618" type="#_x0000_t202" style="position:absolute;left:47731;top:285;width:1300;height:29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" filled="f" stroked="f">
                    <v:textbox inset="4pt,4pt,4pt,4pt"/>
                  </v:shape>
                </v:group>
                <v:group id="Group 11" o:spid="_x0000_s1619" style="position:absolute;left:47731;top:8638;width:2491;height:6125" coordorigin="47731,8638" coordsize="1300,3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">
                  <v:shape id="Freeform 12" o:spid="_x0000_s1620" style="position:absolute;left:47731;top:8638;width:1300;height:3197;visibility:visible;mso-wrap-style:square;v-text-anchor:top" coordsize="130008,319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" path="m65004,r,c82244,,98778,6849,110969,19039v12191,12191,19039,28725,19039,45965l130008,254716v,35901,-29103,65004,-65004,65004l65004,319720c29103,319720,,290617,,254716l,65004c,29103,29103,,65004,xe" fillcolor="#f39c12" stroked="f">
                    <v:stroke joinstyle="miter" endcap="square"/>
                    <v:path arrowok="t"/>
                  </v:shape>
                  <v:shape id="TextBox 13" o:spid="_x0000_s1621" type="#_x0000_t202" style="position:absolute;left:47731;top:8924;width:1300;height:29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" filled="f" stroked="f">
                    <v:textbox inset="4pt,4pt,4pt,4pt"/>
                  </v:shape>
                </v:group>
                <v:group id="Group 14" o:spid="_x0000_s1622" style="position:absolute;left:26583;top:555;width:23077;height:6807" coordorigin="26583,555" coordsize="12046,3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">
                  <v:shape id="Freeform 15" o:spid="_x0000_s1623" style="position:absolute;left:26583;top:555;width:12046;height:3553;visibility:visible;mso-wrap-style:square;v-text-anchor:top" coordsize="1204643,355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" path="m14802,l1189842,v8174,,14801,6627,14801,14802l1204643,340540v,8175,-6627,14802,-14801,14802l14802,355342c6627,355342,,348715,,340540l,14802c,6627,6627,,14802,xe" stroked="f">
                    <v:stroke joinstyle="miter" endcap="square"/>
                    <v:path arrowok="t"/>
                  </v:shape>
                  <v:shape id="TextBox 16" o:spid="_x0000_s1624" type="#_x0000_t202" style="position:absolute;left:26583;top:840;width:12046;height:3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" filled="f" stroked="f">
                    <v:textbox inset="4pt,4pt,4pt,4pt"/>
                  </v:shape>
                </v:group>
                <v:group id="Group 17" o:spid="_x0000_s1625" style="position:absolute;left:26583;top:9193;width:23077;height:6807" coordorigin="26583,9193" coordsize="12046,3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">
                  <v:shape id="Freeform 18" o:spid="_x0000_s1626" style="position:absolute;left:26583;top:9193;width:12046;height:3553;visibility:visible;mso-wrap-style:square;v-text-anchor:top" coordsize="1204643,355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" path="m14802,l1189842,v8174,,14801,6627,14801,14802l1204643,340540v,8175,-6627,14802,-14801,14802l14802,355342c6627,355342,,348715,,340540l,14802c,6627,6627,,14802,xe" stroked="f">
                    <v:stroke joinstyle="miter" endcap="square"/>
                    <v:path arrowok="t"/>
                  </v:shape>
                  <v:shape id="TextBox 19" o:spid="_x0000_s1627" type="#_x0000_t202" style="position:absolute;left:26583;top:9479;width:12046;height:3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" filled="f" stroked="f">
                    <v:textbox inset="4pt,4pt,4pt,4pt"/>
                  </v:shape>
                </v:group>
                <v:group id="Group 20" o:spid="_x0000_s1628" style="position:absolute;left:27846;top:1709;width:4290;height:5085" coordorigin="27846,1709" coordsize="15557,18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">
                  <v:group id="Group 21" o:spid="_x0000_s1629" style="position:absolute;left:27846;top:2854;width:15558;height:14023" coordorigin="27846,2854" coordsize="1472,1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">
                    <v:shape id="Freeform 22" o:spid="_x0000_s1630" style="position:absolute;left:27846;top:2854;width:1472;height:1327;visibility:visible;mso-wrap-style:square;v-text-anchor:top" coordsize="147248,132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" path="m66364,l80885,v17600,,34480,6992,46926,19437c140256,31883,147248,48763,147248,66364r,c147248,103015,117536,132727,80885,132727r-14521,c48763,132727,31883,125735,19437,113290,6992,100844,,83964,,66364r,c,48763,6992,31883,19437,19437,31883,6992,48763,,66364,xe" fillcolor="#1abc9c" stroked="f">
                      <v:path arrowok="t"/>
                    </v:shape>
                    <v:shape id="TextBox 23" o:spid="_x0000_s1631" type="#_x0000_t202" style="position:absolute;left:27846;top:3140;width:1472;height:1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" filled="f" stroked="f">
                      <v:textbox inset="4pt,4pt,4pt,4pt"/>
                    </v:shape>
                  </v:group>
                  <v:shape id="TextBox 24" o:spid="_x0000_s1632" type="#_x0000_t202" style="position:absolute;left:30805;top:1709;width:9647;height:18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" filled="f" stroked="f">
                    <v:textbox style="mso-fit-shape-to-text:t" inset="0,0,0,0">
                      <w:txbxContent>
                        <w:p w14:paraId="6523D4ED" w14:textId="77777777" w:rsidR="00CD168A" w:rsidRDefault="00CD168A" w:rsidP="00CD168A">
                          <w:pPr>
                            <w:bidi w:val="0"/>
                            <w:jc w:val="center"/>
                            <w:rPr>
                              <w:rFonts w:ascii="Adobe Arabic" w:eastAsia="Anton" w:hAnsi="Adobe Arabic"/>
                              <w:color w:val="FFFFFF"/>
                              <w:kern w:val="24"/>
                              <w:sz w:val="64"/>
                              <w:szCs w:val="64"/>
                            </w:rPr>
                          </w:pPr>
                          <w:r>
                            <w:rPr>
                              <w:rFonts w:ascii="Adobe Arabic" w:eastAsia="Anton" w:hAnsi="Adobe Arabic"/>
                              <w:color w:val="FFFFFF"/>
                              <w:kern w:val="24"/>
                              <w:sz w:val="64"/>
                              <w:szCs w:val="64"/>
                            </w:rPr>
                            <w:t>1</w:t>
                          </w:r>
                        </w:p>
                      </w:txbxContent>
                    </v:textbox>
                  </v:shape>
                </v:group>
                <v:group id="Group 25" o:spid="_x0000_s1633" style="position:absolute;left:27032;top:10333;width:5104;height:5086" coordorigin="27032,10333" coordsize="18509,18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">
                  <v:group id="_x0000_s1634" style="position:absolute;left:27032;top:11529;width:18510;height:14023" coordorigin="27032,11529" coordsize="1751,1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">
                    <v:shape id="Freeform 27" o:spid="_x0000_s1635" style="position:absolute;left:27032;top:11529;width:1472;height:1327;visibility:visible;mso-wrap-style:square;v-text-anchor:top" coordsize="147248,132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" path="m66364,l80885,v17600,,34480,6992,46926,19437c140256,31883,147248,48763,147248,66364r,c147248,103015,117536,132727,80885,132727r-14521,c48763,132727,31883,125735,19437,113290,6992,100844,,83964,,66364r,c,48763,6992,31883,19437,19437,31883,6992,48763,,66364,xe" fillcolor="#f39c12" stroked="f">
                      <v:path arrowok="t"/>
                    </v:shape>
                    <v:shape id="TextBox 28" o:spid="_x0000_s1636" type="#_x0000_t202" style="position:absolute;left:27311;top:11815;width:1473;height:1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" filled="f" stroked="f">
                      <v:textbox inset="4pt,4pt,4pt,4pt"/>
                    </v:shape>
                  </v:group>
                  <v:shape id="TextBox 29" o:spid="_x0000_s1637" type="#_x0000_t202" style="position:absolute;left:29984;top:10333;width:9647;height:18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" filled="f" stroked="f">
                    <v:textbox style="mso-fit-shape-to-text:t" inset="0,0,0,0">
                      <w:txbxContent>
                        <w:p w14:paraId="3266E3A9" w14:textId="77777777" w:rsidR="00CD168A" w:rsidRDefault="00CD168A" w:rsidP="00CD168A">
                          <w:pPr>
                            <w:jc w:val="center"/>
                            <w:rPr>
                              <w:rFonts w:ascii="Adobe Arabic" w:eastAsia="Anton" w:hAnsi="Adobe Arabic"/>
                              <w:color w:val="FFFFFF"/>
                              <w:kern w:val="24"/>
                              <w:sz w:val="64"/>
                              <w:szCs w:val="64"/>
                              <w:lang w:bidi="ar-AE"/>
                            </w:rPr>
                          </w:pPr>
                          <w:r>
                            <w:rPr>
                              <w:rFonts w:ascii="Adobe Arabic" w:eastAsia="Anton" w:hAnsi="Adobe Arabic"/>
                              <w:color w:val="FFFFFF"/>
                              <w:kern w:val="24"/>
                              <w:sz w:val="64"/>
                              <w:szCs w:val="64"/>
                              <w:rtl/>
                              <w:lang w:bidi="ar-AE"/>
                            </w:rPr>
                            <w:t>3</w:t>
                          </w:r>
                        </w:p>
                      </w:txbxContent>
                    </v:textbox>
                  </v:shape>
                </v:group>
                <v:group id="Group 30" o:spid="_x0000_s1638" style="position:absolute;top:4310;width:11063;height:5083" coordorigin=",4310" coordsize="5775,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">
                  <v:shape id="Freeform 31" o:spid="_x0000_s1639" style="position:absolute;top:4310;width:5775;height:2654;visibility:visible;mso-wrap-style:square;v-text-anchor:top" coordsize="577515,265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" path="m30875,l546641,v8188,,16041,3253,21831,9043c574263,14833,577515,22686,577515,30875r,203589c577515,251516,563692,265339,546641,265339r-515766,c13823,265339,,251516,,234464l,30875c,13823,13823,,30875,xe" fillcolor="#3498db" stroked="f">
                    <v:stroke joinstyle="miter" endcap="square"/>
                    <v:path arrowok="t"/>
                  </v:shape>
                  <v:shape id="TextBox 32" o:spid="_x0000_s1640" type="#_x0000_t202" style="position:absolute;top:4596;width:5775;height:2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" filled="f" stroked="f">
                    <v:textbox inset="4pt,4pt,4pt,4pt"/>
                  </v:shape>
                </v:group>
                <v:group id="Group 37" o:spid="_x0000_s1641" style="position:absolute;left:21720;top:1470;width:2491;height:6124" coordorigin="21720,1470" coordsize="1300,3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">
                  <v:shape id="Freeform 38" o:spid="_x0000_s1642" style="position:absolute;left:21720;top:1470;width:1300;height:3197;visibility:visible;mso-wrap-style:square;v-text-anchor:top" coordsize="130008,319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" path="m65004,r,c82244,,98778,6849,110969,19039v12191,12191,19039,28725,19039,45965l130008,254716v,35901,-29103,65004,-65004,65004l65004,319720c29103,319720,,290617,,254716l,65004c,29103,29103,,65004,xe" fillcolor="#3498db" stroked="f">
                    <v:stroke joinstyle="miter" endcap="square"/>
                    <v:path arrowok="t"/>
                  </v:shape>
                  <v:shape id="TextBox 39" o:spid="_x0000_s1643" type="#_x0000_t202" style="position:absolute;left:21720;top:1755;width:1300;height:29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" filled="f" stroked="f">
                    <v:textbox inset="4pt,4pt,4pt,4pt"/>
                  </v:shape>
                </v:group>
                <v:group id="Group 40" o:spid="_x0000_s1644" style="position:absolute;left:572;top:2025;width:23077;height:6807" coordorigin="572,2025" coordsize="12046,3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">
                  <v:shape id="Freeform 41" o:spid="_x0000_s1645" style="position:absolute;left:572;top:2025;width:12046;height:3553;visibility:visible;mso-wrap-style:square;v-text-anchor:top" coordsize="1204643,355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" path="m14802,l1189842,v8174,,14801,6627,14801,14802l1204643,340540v,8175,-6627,14802,-14801,14802l14802,355342c6627,355342,,348715,,340540l,14802c,6627,6627,,14802,xe" stroked="f">
                    <v:stroke joinstyle="miter" endcap="square"/>
                    <v:path arrowok="t"/>
                  </v:shape>
                  <v:shape id="TextBox 42" o:spid="_x0000_s1646" type="#_x0000_t202" style="position:absolute;left:572;top:2310;width:12046;height:3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" filled="f" stroked="f">
                    <v:textbox inset="4pt,4pt,4pt,4pt"/>
                  </v:shape>
                </v:group>
                <v:group id="Group 43" o:spid="_x0000_s1647" style="position:absolute;left:1835;top:3388;width:4290;height:5085" coordorigin="1835,3388" coordsize="15557,18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">
                  <v:group id="Group 44" o:spid="_x0000_s1648" style="position:absolute;left:1835;top:3775;width:15558;height:14024" coordorigin="183548,377585" coordsize="147248,132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">
                    <v:shape id="Freeform 45" o:spid="_x0000_s1649" style="position:absolute;left:183548;top:377585;width:147248;height:132727;visibility:visible;mso-wrap-style:square;v-text-anchor:top" coordsize="147248,132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" path="m66364,l80885,v17600,,34480,6992,46926,19437c140256,31883,147248,48763,147248,66364r,c147248,103015,117536,132727,80885,132727r-14521,c48763,132727,31883,125735,19437,113290,6992,100844,,83964,,66364r,c,48763,6992,31883,19437,19437,31883,6992,48763,,66364,xe" fillcolor="#3498db" stroked="f">
                      <v:path arrowok="t"/>
                    </v:shape>
                    <v:shape id="TextBox 46" o:spid="_x0000_s1650" type="#_x0000_t202" style="position:absolute;left:183548;top:406160;width:147248;height:104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" filled="f" stroked="f">
                      <v:textbox inset="4pt,4pt,4pt,4pt"/>
                    </v:shape>
                  </v:group>
                  <v:shape id="TextBox 47" o:spid="_x0000_s1651" type="#_x0000_t202" style="position:absolute;left:4797;top:3388;width:9624;height:18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" filled="f" stroked="f">
                    <v:textbox style="mso-fit-shape-to-text:t" inset="0,0,0,0">
                      <w:txbxContent>
                        <w:p w14:paraId="08EFF8BD" w14:textId="77777777" w:rsidR="00CD168A" w:rsidRDefault="00CD168A" w:rsidP="00CD168A">
                          <w:pPr>
                            <w:jc w:val="center"/>
                            <w:rPr>
                              <w:rFonts w:ascii="Adobe Arabic" w:eastAsia="Anton" w:hAnsi="Adobe Arabic"/>
                              <w:color w:val="FFFFFF"/>
                              <w:kern w:val="24"/>
                              <w:sz w:val="64"/>
                              <w:szCs w:val="64"/>
                              <w:lang w:bidi="ar-AE"/>
                            </w:rPr>
                          </w:pPr>
                          <w:r>
                            <w:rPr>
                              <w:rFonts w:ascii="Adobe Arabic" w:eastAsia="Anton" w:hAnsi="Adobe Arabic"/>
                              <w:color w:val="FFFFFF"/>
                              <w:kern w:val="24"/>
                              <w:sz w:val="64"/>
                              <w:szCs w:val="64"/>
                              <w:rtl/>
                              <w:lang w:bidi="ar-AE"/>
                            </w:rPr>
                            <w:t>2</w:t>
                          </w:r>
                        </w:p>
                      </w:txbxContent>
                    </v:textbox>
                  </v:shape>
                </v:group>
                <v:group id="Group 48" o:spid="_x0000_s1652" style="position:absolute;top:12949;width:11063;height:5083" coordorigin=",12949" coordsize="5775,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">
                  <v:shape id="Freeform 49" o:spid="_x0000_s1653" style="position:absolute;top:12949;width:5775;height:2653;visibility:visible;mso-wrap-style:square;v-text-anchor:top" coordsize="577515,265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" path="m30875,l546641,v8188,,16041,3253,21831,9043c574263,14833,577515,22686,577515,30875r,203589c577515,251516,563692,265339,546641,265339r-515766,c13823,265339,,251516,,234464l,30875c,13823,13823,,30875,xe" fillcolor="#518c94" stroked="f">
                    <v:stroke joinstyle="miter" endcap="square"/>
                    <v:path arrowok="t"/>
                  </v:shape>
                  <v:shape id="TextBox 50" o:spid="_x0000_s1654" type="#_x0000_t202" style="position:absolute;top:13235;width:5775;height:2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" filled="f" stroked="f">
                    <v:textbox inset="4pt,4pt,4pt,4pt"/>
                  </v:shape>
                </v:group>
                <v:group id="Group 51" o:spid="_x0000_s1655" style="position:absolute;left:21720;top:10108;width:2491;height:6125" coordorigin="21720,10108" coordsize="1300,3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">
                  <v:shape id="Freeform 52" o:spid="_x0000_s1656" style="position:absolute;left:21720;top:10108;width:1300;height:3197;visibility:visible;mso-wrap-style:square;v-text-anchor:top" coordsize="130008,319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" path="m65004,r,c82244,,98778,6849,110969,19039v12191,12191,19039,28725,19039,45965l130008,254716v,35901,-29103,65004,-65004,65004l65004,319720c29103,319720,,290617,,254716l,65004c,29103,29103,,65004,xe" fillcolor="#518c94" stroked="f">
                    <v:stroke joinstyle="miter" endcap="square"/>
                    <v:path arrowok="t"/>
                  </v:shape>
                  <v:shape id="TextBox 53" o:spid="_x0000_s1657" type="#_x0000_t202" style="position:absolute;left:21720;top:10394;width:1300;height:29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" filled="f" stroked="f">
                    <v:textbox inset="4pt,4pt,4pt,4pt"/>
                  </v:shape>
                </v:group>
                <v:group id="Group 54" o:spid="_x0000_s1658" style="position:absolute;left:572;top:10663;width:23077;height:6807" coordorigin="572,10663" coordsize="12046,3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">
                  <v:shape id="Freeform 55" o:spid="_x0000_s1659" style="position:absolute;left:572;top:10663;width:12046;height:3554;visibility:visible;mso-wrap-style:square;v-text-anchor:top" coordsize="1204643,355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" path="m14802,l1189842,v8174,,14801,6627,14801,14802l1204643,340540v,8175,-6627,14802,-14801,14802l14802,355342c6627,355342,,348715,,340540l,14802c,6627,6627,,14802,xe" stroked="f">
                    <v:stroke joinstyle="miter" endcap="square"/>
                    <v:path arrowok="t"/>
                  </v:shape>
                  <v:shape id="TextBox 56" o:spid="_x0000_s1660" type="#_x0000_t202" style="position:absolute;left:572;top:10949;width:12046;height:3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" filled="f" stroked="f">
                    <v:textbox inset="4pt,4pt,4pt,4pt"/>
                  </v:shape>
                </v:group>
                <v:group id="Group 57" o:spid="_x0000_s1661" style="position:absolute;left:1153;top:12026;width:4972;height:3974" coordorigin="1153,12026" coordsize="1706,1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">
                  <v:shape id="Freeform 58" o:spid="_x0000_s1662" style="position:absolute;left:1153;top:12026;width:1473;height:1328;visibility:visible;mso-wrap-style:square;v-text-anchor:top" coordsize="147248,132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" path="m59715,l87533,v15838,,31026,6291,42225,17490c140957,28689,147248,43878,147248,59715r,13297c147248,88850,140957,104038,129758,115237v-11199,11199,-26387,17490,-42225,17490l59715,132727v-15837,,-31026,-6291,-42225,-17490c6291,104038,,88850,,73012l,59715c,43878,6291,28689,17490,17490,28689,6291,43878,,59715,xe" fillcolor="#518c94" stroked="f">
                    <v:path arrowok="t"/>
                  </v:shape>
                  <v:shape id="TextBox 59" o:spid="_x0000_s1663" type="#_x0000_t202" style="position:absolute;left:1387;top:12349;width:1473;height:1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" filled="f" stroked="f">
                    <v:textbox inset="2.14614mm,2.14614mm,2.14614mm,2.14614mm"/>
                  </v:shape>
                </v:group>
                <v:shape id="TextBox 60" o:spid="_x0000_s1664" type="#_x0000_t202" style="position:absolute;left:1835;top:11883;width:2654;height:5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" filled="f" stroked="f">
                  <v:textbox style="mso-fit-shape-to-text:t" inset="0,0,0,0">
                    <w:txbxContent>
                      <w:p w14:paraId="46C9519A" w14:textId="77777777" w:rsidR="00CD168A" w:rsidRDefault="00CD168A" w:rsidP="00CD168A">
                        <w:pPr>
                          <w:bidi w:val="0"/>
                          <w:jc w:val="center"/>
                          <w:rPr>
                            <w:rFonts w:ascii="Adobe Arabic" w:eastAsia="Anton" w:hAnsi="Adobe Arabic"/>
                            <w:color w:val="FFFFFF"/>
                            <w:kern w:val="24"/>
                            <w:sz w:val="64"/>
                            <w:szCs w:val="64"/>
                          </w:rPr>
                        </w:pPr>
                        <w:r>
                          <w:rPr>
                            <w:rFonts w:ascii="Adobe Arabic" w:eastAsia="Anton" w:hAnsi="Adobe Arabic"/>
                            <w:color w:val="FFFFFF"/>
                            <w:kern w:val="24"/>
                            <w:sz w:val="64"/>
                            <w:szCs w:val="64"/>
                          </w:rPr>
                          <w:t>4</w:t>
                        </w:r>
                      </w:p>
                    </w:txbxContent>
                  </v:textbox>
                </v:shape>
                <v:shape id="TextBox 61" o:spid="_x0000_s1665" type="#_x0000_t202" style="position:absolute;left:31609;top:2006;width:18542;height:3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" filled="f" stroked="f">
                  <v:textbox style="mso-fit-shape-to-text:t" inset="0,0,0,0">
                    <w:txbxContent>
                      <w:p w14:paraId="705AA1A7" w14:textId="4F46E561" w:rsidR="00CD168A" w:rsidRPr="00CD168A" w:rsidRDefault="00CD168A" w:rsidP="00CD168A">
                        <w:pPr>
                          <w:spacing w:line="511" w:lineRule="exact"/>
                          <w:jc w:val="center"/>
                          <w:rPr>
                            <w:rFonts w:eastAsia="Cooper Hewitt Bold" w:hAnsi="Adobe Arabic" w:cs="Adobe Arabic"/>
                            <w:b/>
                            <w:bCs/>
                            <w:color w:val="1ABC9C"/>
                            <w:spacing w:val="-6"/>
                            <w:kern w:val="24"/>
                            <w:sz w:val="36"/>
                            <w:szCs w:val="36"/>
                            <w:lang w:bidi="ar-AE"/>
                          </w:rPr>
                        </w:pPr>
                        <w:r w:rsidRPr="00CD168A">
                          <w:rPr>
                            <w:rFonts w:eastAsia="Cooper Hewitt Bold" w:hAnsi="Adobe Arabic" w:cs="Adobe Arabic"/>
                            <w:b/>
                            <w:bCs/>
                            <w:color w:val="1ABC9C"/>
                            <w:spacing w:val="-6"/>
                            <w:kern w:val="24"/>
                            <w:sz w:val="36"/>
                            <w:szCs w:val="36"/>
                            <w:rtl/>
                            <w:lang w:bidi="ar-AE"/>
                          </w:rPr>
                          <w:t>التواصل المنتظم والهادف</w:t>
                        </w:r>
                      </w:p>
                    </w:txbxContent>
                  </v:textbox>
                </v:shape>
                <v:shape id="TextBox 62" o:spid="_x0000_s1666" type="#_x0000_t202" style="position:absolute;left:30057;top:10569;width:20094;height:3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" filled="f" stroked="f">
                  <v:textbox style="mso-fit-shape-to-text:t" inset="0,0,0,0">
                    <w:txbxContent>
                      <w:p w14:paraId="5CA58B39" w14:textId="239F61EA" w:rsidR="00CD168A" w:rsidRDefault="00352626" w:rsidP="00352626">
                        <w:pPr>
                          <w:spacing w:line="511" w:lineRule="exact"/>
                          <w:jc w:val="center"/>
                          <w:rPr>
                            <w:rFonts w:eastAsia="Cooper Hewitt Bold" w:hAnsi="Adobe Arabic" w:cs="Adobe Arabic"/>
                            <w:b/>
                            <w:bCs/>
                            <w:color w:val="F39C12"/>
                            <w:spacing w:val="-6"/>
                            <w:kern w:val="24"/>
                            <w:sz w:val="36"/>
                            <w:szCs w:val="36"/>
                            <w:lang w:bidi="ar-AE"/>
                          </w:rPr>
                        </w:pPr>
                        <w:r w:rsidRPr="00352626">
                          <w:rPr>
                            <w:rFonts w:eastAsia="Cooper Hewitt Bold" w:hAnsi="Adobe Arabic" w:cs="Adobe Arabic"/>
                            <w:b/>
                            <w:bCs/>
                            <w:color w:val="F39C12"/>
                            <w:spacing w:val="-6"/>
                            <w:kern w:val="24"/>
                            <w:sz w:val="36"/>
                            <w:szCs w:val="36"/>
                            <w:rtl/>
                            <w:lang w:bidi="ar-AE"/>
                          </w:rPr>
                          <w:t>بناء ثقافة الدعم المتبادل</w:t>
                        </w:r>
                      </w:p>
                    </w:txbxContent>
                  </v:textbox>
                </v:shape>
                <v:shape id="TextBox 65" o:spid="_x0000_s1667" type="#_x0000_t202" style="position:absolute;left:6125;top:3157;width:16704;height:3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" filled="f" stroked="f">
                  <v:textbox style="mso-fit-shape-to-text:t" inset="0,0,0,0">
                    <w:txbxContent>
                      <w:p w14:paraId="49CE1E3B" w14:textId="0783B233" w:rsidR="00CD168A" w:rsidRDefault="00352626" w:rsidP="00CD168A">
                        <w:pPr>
                          <w:spacing w:line="511" w:lineRule="exact"/>
                          <w:jc w:val="center"/>
                          <w:rPr>
                            <w:rFonts w:eastAsia="Cooper Hewitt Bold" w:hAnsi="Adobe Arabic" w:cs="Adobe Arabic"/>
                            <w:b/>
                            <w:bCs/>
                            <w:color w:val="3498DB"/>
                            <w:spacing w:val="-6"/>
                            <w:kern w:val="24"/>
                            <w:sz w:val="36"/>
                            <w:szCs w:val="36"/>
                            <w:lang w:bidi="ar-AE"/>
                          </w:rPr>
                        </w:pPr>
                        <w:r w:rsidRPr="00352626">
                          <w:rPr>
                            <w:rFonts w:eastAsia="Cooper Hewitt Bold" w:hAnsi="Adobe Arabic" w:cs="Adobe Arabic"/>
                            <w:b/>
                            <w:bCs/>
                            <w:color w:val="3498DB"/>
                            <w:spacing w:val="-6"/>
                            <w:kern w:val="24"/>
                            <w:sz w:val="36"/>
                            <w:szCs w:val="36"/>
                            <w:rtl/>
                            <w:lang w:bidi="ar-AE"/>
                          </w:rPr>
                          <w:t>الاهتمام الشخصي المتوازن</w:t>
                        </w:r>
                      </w:p>
                    </w:txbxContent>
                  </v:textbox>
                </v:shape>
                <v:shape id="TextBox 67" o:spid="_x0000_s1668" type="#_x0000_t202" style="position:absolute;left:5306;top:12182;width:14370;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" filled="f" stroked="f">
                  <v:textbox style="mso-fit-shape-to-text:t" inset="0,0,0,0">
                    <w:txbxContent>
                      <w:p w14:paraId="28D5E5A6" w14:textId="50D0012E" w:rsidR="00CD168A" w:rsidRDefault="00352626" w:rsidP="00CD168A">
                        <w:pPr>
                          <w:jc w:val="center"/>
                          <w:rPr>
                            <w:rFonts w:eastAsia="Cooper Hewitt Bold" w:hAnsi="Adobe Arabic" w:cs="Adobe Arabic"/>
                            <w:b/>
                            <w:bCs/>
                            <w:color w:val="000000"/>
                            <w:spacing w:val="-6"/>
                            <w:kern w:val="24"/>
                            <w:sz w:val="36"/>
                            <w:szCs w:val="36"/>
                            <w:lang w:bidi="ar-AE"/>
                          </w:rPr>
                        </w:pPr>
                        <w:r w:rsidRPr="00352626">
                          <w:rPr>
                            <w:rFonts w:eastAsia="Cooper Hewitt Bold" w:hAnsi="Adobe Arabic" w:cs="Adobe Arabic"/>
                            <w:b/>
                            <w:bCs/>
                            <w:color w:val="000000"/>
                            <w:spacing w:val="-6"/>
                            <w:kern w:val="24"/>
                            <w:sz w:val="36"/>
                            <w:szCs w:val="36"/>
                            <w:rtl/>
                            <w:lang w:bidi="ar-AE"/>
                          </w:rPr>
                          <w:t>الاعتراف والتقدير</w:t>
                        </w:r>
                      </w:p>
                    </w:txbxContent>
                  </v:textbox>
                </v:shape>
                <w10:anchorlock/>
              </v:group>
            </w:pict>
          </mc:Fallback>
        </mc:AlternateContent>
      </w:r>
    </w:p>
    <w:p w14:paraId="387E6F2C" w14:textId="1042F606" w:rsidR="00352626" w:rsidRDefault="00352626" w:rsidP="00AE5B95">
      <w:pPr>
        <w:spacing w:line="259" w:lineRule="auto"/>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73E4F973" wp14:editId="500D6893">
                <wp:extent cx="5731510" cy="891540"/>
                <wp:effectExtent l="0" t="0" r="2540" b="22860"/>
                <wp:docPr id="125472381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13258973" name="مجموعة 47"/>
                        <wpg:cNvGrpSpPr/>
                        <wpg:grpSpPr>
                          <a:xfrm>
                            <a:off x="0" y="0"/>
                            <a:ext cx="5731510" cy="895351"/>
                            <a:chOff x="0" y="0"/>
                            <a:chExt cx="5878196" cy="918845"/>
                          </a:xfrm>
                        </wpg:grpSpPr>
                        <wpg:grpSp>
                          <wpg:cNvPr id="1972064421" name="مجموعة 48"/>
                          <wpg:cNvGrpSpPr/>
                          <wpg:grpSpPr>
                            <a:xfrm>
                              <a:off x="0" y="0"/>
                              <a:ext cx="5878196" cy="918845"/>
                              <a:chOff x="0" y="0"/>
                              <a:chExt cx="6240348" cy="919070"/>
                            </a:xfrm>
                          </wpg:grpSpPr>
                          <wpg:grpSp>
                            <wpg:cNvPr id="2018343644" name="مجموعة 49"/>
                            <wpg:cNvGrpSpPr/>
                            <wpg:grpSpPr>
                              <a:xfrm>
                                <a:off x="0" y="169208"/>
                                <a:ext cx="5433072" cy="580613"/>
                                <a:chOff x="0" y="169208"/>
                                <a:chExt cx="5433072" cy="580613"/>
                              </a:xfrm>
                            </wpg:grpSpPr>
                            <wps:wsp>
                              <wps:cNvPr id="13596985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741888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2630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96351417" name="مربع نص 41"/>
                          <wps:cNvSpPr txBox="1"/>
                          <wps:spPr>
                            <a:xfrm>
                              <a:off x="204466" y="257055"/>
                              <a:ext cx="4615440" cy="389397"/>
                            </a:xfrm>
                            <a:prstGeom prst="rect">
                              <a:avLst/>
                            </a:prstGeom>
                            <a:noFill/>
                          </wps:spPr>
                          <wps:txbx>
                            <w:txbxContent>
                              <w:p w14:paraId="657BB829" w14:textId="586C59DC"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التواصل المنتظم والهادف</w:t>
                                </w:r>
                              </w:p>
                            </w:txbxContent>
                          </wps:txbx>
                          <wps:bodyPr wrap="square" rtlCol="1">
                            <a:spAutoFit/>
                          </wps:bodyPr>
                        </wps:wsp>
                      </wpg:grpSp>
                      <pic:pic xmlns:pic="http://schemas.openxmlformats.org/drawingml/2006/picture">
                        <pic:nvPicPr>
                          <pic:cNvPr id="791536010"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3E4F973" id="_x0000_s166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GJmgqefBwAA+B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16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">
                  <v:group id="_x0000_s16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">
                    <v:group id="_x0000_s16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">
                      <v:shape id="شكل حر 50" o:spid="_x0000_s16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" fillcolor="#a5a5a5 [2092]" stroked="f" strokeweight="1pt">
                        <v:stroke joinstyle="miter"/>
                      </v:roundrect>
                    </v:group>
                    <v:oval id="شكل بيضاوي 52" o:spid="_x0000_s16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" filled="f" strokecolor="#168489" strokeweight="1pt">
                      <v:stroke joinstyle="miter"/>
                    </v:oval>
                  </v:group>
                  <v:shape id="مربع نص 41" o:spid="_x0000_s167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" filled="f" stroked="f">
                    <v:textbox style="mso-fit-shape-to-text:t">
                      <w:txbxContent>
                        <w:p w14:paraId="657BB829" w14:textId="586C59DC"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التواصل المنتظم والهادف</w:t>
                          </w:r>
                        </w:p>
                      </w:txbxContent>
                    </v:textbox>
                  </v:shape>
                </v:group>
                <v:shape id="صورة 54" o:spid="_x0000_s16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">
                  <v:imagedata r:id="rId90" o:title=""/>
                </v:shape>
                <w10:anchorlock/>
              </v:group>
            </w:pict>
          </mc:Fallback>
        </mc:AlternateContent>
      </w:r>
    </w:p>
    <w:p w14:paraId="5DB320AA"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عقد اجتماعات فردية دورية.</w:t>
      </w:r>
    </w:p>
    <w:p w14:paraId="3BF8EF2D"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الاهتمام بالتواصل غير الرسمي.</w:t>
      </w:r>
    </w:p>
    <w:p w14:paraId="57FC6DE2"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مشاركة المعلومات والرؤى بانتظام.</w:t>
      </w:r>
    </w:p>
    <w:p w14:paraId="7D149A14" w14:textId="7885B19B" w:rsidR="00352626" w:rsidRPr="00AE5B95" w:rsidRDefault="00352626" w:rsidP="00AE5B9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BFB8B42" wp14:editId="02FEB75F">
                <wp:extent cx="5731510" cy="891540"/>
                <wp:effectExtent l="0" t="0" r="2540" b="22860"/>
                <wp:docPr id="191147431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7817624" name="مجموعة 47"/>
                        <wpg:cNvGrpSpPr/>
                        <wpg:grpSpPr>
                          <a:xfrm>
                            <a:off x="0" y="0"/>
                            <a:ext cx="5731510" cy="895351"/>
                            <a:chOff x="0" y="0"/>
                            <a:chExt cx="5878196" cy="918845"/>
                          </a:xfrm>
                        </wpg:grpSpPr>
                        <wpg:grpSp>
                          <wpg:cNvPr id="567567314" name="مجموعة 48"/>
                          <wpg:cNvGrpSpPr/>
                          <wpg:grpSpPr>
                            <a:xfrm>
                              <a:off x="0" y="0"/>
                              <a:ext cx="5878196" cy="918845"/>
                              <a:chOff x="0" y="0"/>
                              <a:chExt cx="6240348" cy="919070"/>
                            </a:xfrm>
                          </wpg:grpSpPr>
                          <wpg:grpSp>
                            <wpg:cNvPr id="323287807" name="مجموعة 49"/>
                            <wpg:cNvGrpSpPr/>
                            <wpg:grpSpPr>
                              <a:xfrm>
                                <a:off x="0" y="169208"/>
                                <a:ext cx="5433072" cy="580613"/>
                                <a:chOff x="0" y="169208"/>
                                <a:chExt cx="5433072" cy="580613"/>
                              </a:xfrm>
                            </wpg:grpSpPr>
                            <wps:wsp>
                              <wps:cNvPr id="595782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2093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36222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7865627" name="مربع نص 41"/>
                          <wps:cNvSpPr txBox="1"/>
                          <wps:spPr>
                            <a:xfrm>
                              <a:off x="204466" y="257055"/>
                              <a:ext cx="4615440" cy="389397"/>
                            </a:xfrm>
                            <a:prstGeom prst="rect">
                              <a:avLst/>
                            </a:prstGeom>
                            <a:noFill/>
                          </wps:spPr>
                          <wps:txbx>
                            <w:txbxContent>
                              <w:p w14:paraId="1A67F48B" w14:textId="6C5F6A03"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الاهتمام الشخصي المتوازن</w:t>
                                </w:r>
                              </w:p>
                            </w:txbxContent>
                          </wps:txbx>
                          <wps:bodyPr wrap="square" rtlCol="1">
                            <a:spAutoFit/>
                          </wps:bodyPr>
                        </wps:wsp>
                      </wpg:grpSp>
                      <pic:pic xmlns:pic="http://schemas.openxmlformats.org/drawingml/2006/picture">
                        <pic:nvPicPr>
                          <pic:cNvPr id="2079794532"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BFB8B42" id="_x0000_s167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33uF9mgcAAPU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16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">
                  <v:group id="_x0000_s16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">
                    <v:group id="_x0000_s16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">
                      <v:shape id="شكل حر 50" o:spid="_x0000_s16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" fillcolor="#a5a5a5 [2092]" stroked="f" strokeweight="1pt">
                        <v:stroke joinstyle="miter"/>
                      </v:roundrect>
                    </v:group>
                    <v:oval id="شكل بيضاوي 52" o:spid="_x0000_s16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" filled="f" strokecolor="#168489" strokeweight="1pt">
                      <v:stroke joinstyle="miter"/>
                    </v:oval>
                  </v:group>
                  <v:shape id="مربع نص 41" o:spid="_x0000_s168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" filled="f" stroked="f">
                    <v:textbox style="mso-fit-shape-to-text:t">
                      <w:txbxContent>
                        <w:p w14:paraId="1A67F48B" w14:textId="6C5F6A03"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الاهتمام الشخصي المتوازن</w:t>
                          </w:r>
                        </w:p>
                      </w:txbxContent>
                    </v:textbox>
                  </v:shape>
                </v:group>
                <v:shape id="صورة 54" o:spid="_x0000_s16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">
                  <v:imagedata r:id="rId90" o:title=""/>
                </v:shape>
                <w10:anchorlock/>
              </v:group>
            </w:pict>
          </mc:Fallback>
        </mc:AlternateContent>
      </w:r>
    </w:p>
    <w:p w14:paraId="30DE09A0"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معرفة الاهتمامات والتطلعات الشخصية للفريق.</w:t>
      </w:r>
    </w:p>
    <w:p w14:paraId="51241AD6"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الاحتفال بالمناسبات الشخصية المهمة.</w:t>
      </w:r>
    </w:p>
    <w:p w14:paraId="71266A2B"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احترام الحدود بين الشخصي والمهني.</w:t>
      </w:r>
    </w:p>
    <w:p w14:paraId="60DC5C9F" w14:textId="033EC952" w:rsidR="00352626" w:rsidRPr="00AE5B95" w:rsidRDefault="00352626" w:rsidP="00AE5B9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1ABE0B42" wp14:editId="7BA3F31C">
                <wp:extent cx="5731510" cy="891540"/>
                <wp:effectExtent l="0" t="0" r="2540" b="22860"/>
                <wp:docPr id="155707756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04134935" name="مجموعة 47"/>
                        <wpg:cNvGrpSpPr/>
                        <wpg:grpSpPr>
                          <a:xfrm>
                            <a:off x="0" y="0"/>
                            <a:ext cx="5731510" cy="895351"/>
                            <a:chOff x="0" y="0"/>
                            <a:chExt cx="5878196" cy="918845"/>
                          </a:xfrm>
                        </wpg:grpSpPr>
                        <wpg:grpSp>
                          <wpg:cNvPr id="841780341" name="مجموعة 48"/>
                          <wpg:cNvGrpSpPr/>
                          <wpg:grpSpPr>
                            <a:xfrm>
                              <a:off x="0" y="0"/>
                              <a:ext cx="5878196" cy="918845"/>
                              <a:chOff x="0" y="0"/>
                              <a:chExt cx="6240348" cy="919070"/>
                            </a:xfrm>
                          </wpg:grpSpPr>
                          <wpg:grpSp>
                            <wpg:cNvPr id="2107905356" name="مجموعة 49"/>
                            <wpg:cNvGrpSpPr/>
                            <wpg:grpSpPr>
                              <a:xfrm>
                                <a:off x="0" y="169208"/>
                                <a:ext cx="5433072" cy="580613"/>
                                <a:chOff x="0" y="169208"/>
                                <a:chExt cx="5433072" cy="580613"/>
                              </a:xfrm>
                            </wpg:grpSpPr>
                            <wps:wsp>
                              <wps:cNvPr id="47067618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9100781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1382734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9588416" name="مربع نص 41"/>
                          <wps:cNvSpPr txBox="1"/>
                          <wps:spPr>
                            <a:xfrm>
                              <a:off x="204466" y="257055"/>
                              <a:ext cx="4615440" cy="389397"/>
                            </a:xfrm>
                            <a:prstGeom prst="rect">
                              <a:avLst/>
                            </a:prstGeom>
                            <a:noFill/>
                          </wps:spPr>
                          <wps:txbx>
                            <w:txbxContent>
                              <w:p w14:paraId="00DA27C3" w14:textId="258E9D98"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بناء ثقافة الدعم المتبادل</w:t>
                                </w:r>
                              </w:p>
                            </w:txbxContent>
                          </wps:txbx>
                          <wps:bodyPr wrap="square" rtlCol="1">
                            <a:spAutoFit/>
                          </wps:bodyPr>
                        </wps:wsp>
                      </wpg:grpSp>
                      <pic:pic xmlns:pic="http://schemas.openxmlformats.org/drawingml/2006/picture">
                        <pic:nvPicPr>
                          <pic:cNvPr id="1119957044"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ABE0B42" id="_x0000_s168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RCy8BJsHAAD3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16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">
                  <v:group id="_x0000_s16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">
                    <v:group id="_x0000_s16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">
                      <v:shape id="شكل حر 50" o:spid="_x0000_s16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" fillcolor="#a5a5a5 [2092]" stroked="f" strokeweight="1pt">
                        <v:stroke joinstyle="miter"/>
                      </v:roundrect>
                    </v:group>
                    <v:oval id="شكل بيضاوي 52" o:spid="_x0000_s16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" filled="f" strokecolor="#168489" strokeweight="1pt">
                      <v:stroke joinstyle="miter"/>
                    </v:oval>
                  </v:group>
                  <v:shape id="مربع نص 41" o:spid="_x0000_s169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" filled="f" stroked="f">
                    <v:textbox style="mso-fit-shape-to-text:t">
                      <w:txbxContent>
                        <w:p w14:paraId="00DA27C3" w14:textId="258E9D98"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بناء ثقافة الدعم المتبادل</w:t>
                          </w:r>
                        </w:p>
                      </w:txbxContent>
                    </v:textbox>
                  </v:shape>
                </v:group>
                <v:shape id="صورة 54" o:spid="_x0000_s16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">
                  <v:imagedata r:id="rId90" o:title=""/>
                </v:shape>
                <w10:anchorlock/>
              </v:group>
            </w:pict>
          </mc:Fallback>
        </mc:AlternateContent>
      </w:r>
    </w:p>
    <w:p w14:paraId="196B85A5"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تشجيع التعاون بدلاً من المنافسة السلبية.</w:t>
      </w:r>
    </w:p>
    <w:p w14:paraId="4CF2D951"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خلق فرص للعمل المشترك وتبادل الخبرات.</w:t>
      </w:r>
    </w:p>
    <w:p w14:paraId="1B87D21E"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تعزيز ثقافة التعلّم المشترك.</w:t>
      </w:r>
    </w:p>
    <w:p w14:paraId="66DEE11A" w14:textId="7EBF60B0" w:rsidR="00352626" w:rsidRPr="00AE5B95" w:rsidRDefault="00352626" w:rsidP="00AE5B95">
      <w:pPr>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0EED338E" wp14:editId="7D6732DC">
                <wp:extent cx="5731510" cy="891540"/>
                <wp:effectExtent l="0" t="0" r="2540" b="22860"/>
                <wp:docPr id="178468804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76240361" name="مجموعة 47"/>
                        <wpg:cNvGrpSpPr/>
                        <wpg:grpSpPr>
                          <a:xfrm>
                            <a:off x="0" y="0"/>
                            <a:ext cx="5731510" cy="895351"/>
                            <a:chOff x="0" y="0"/>
                            <a:chExt cx="5878196" cy="918845"/>
                          </a:xfrm>
                        </wpg:grpSpPr>
                        <wpg:grpSp>
                          <wpg:cNvPr id="1874793519" name="مجموعة 48"/>
                          <wpg:cNvGrpSpPr/>
                          <wpg:grpSpPr>
                            <a:xfrm>
                              <a:off x="0" y="0"/>
                              <a:ext cx="5878196" cy="918845"/>
                              <a:chOff x="0" y="0"/>
                              <a:chExt cx="6240348" cy="919070"/>
                            </a:xfrm>
                          </wpg:grpSpPr>
                          <wpg:grpSp>
                            <wpg:cNvPr id="573322874" name="مجموعة 49"/>
                            <wpg:cNvGrpSpPr/>
                            <wpg:grpSpPr>
                              <a:xfrm>
                                <a:off x="0" y="169208"/>
                                <a:ext cx="5433072" cy="580613"/>
                                <a:chOff x="0" y="169208"/>
                                <a:chExt cx="5433072" cy="580613"/>
                              </a:xfrm>
                            </wpg:grpSpPr>
                            <wps:wsp>
                              <wps:cNvPr id="2431426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218967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9422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8153194" name="مربع نص 41"/>
                          <wps:cNvSpPr txBox="1"/>
                          <wps:spPr>
                            <a:xfrm>
                              <a:off x="204466" y="257055"/>
                              <a:ext cx="4615440" cy="389397"/>
                            </a:xfrm>
                            <a:prstGeom prst="rect">
                              <a:avLst/>
                            </a:prstGeom>
                            <a:noFill/>
                          </wps:spPr>
                          <wps:txbx>
                            <w:txbxContent>
                              <w:p w14:paraId="0F6E9AC9" w14:textId="4A991E6B"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الاعتراف والتقدير</w:t>
                                </w:r>
                              </w:p>
                            </w:txbxContent>
                          </wps:txbx>
                          <wps:bodyPr wrap="square" rtlCol="1">
                            <a:spAutoFit/>
                          </wps:bodyPr>
                        </wps:wsp>
                      </wpg:grpSp>
                      <pic:pic xmlns:pic="http://schemas.openxmlformats.org/drawingml/2006/picture">
                        <pic:nvPicPr>
                          <pic:cNvPr id="1638362091"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EED338E" id="_x0000_s169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NowolwcAAPg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16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">
                  <v:group id="_x0000_s16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">
                    <v:group id="_x0000_s16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">
                      <v:shape id="شكل حر 50" o:spid="_x0000_s17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" fillcolor="#a5a5a5 [2092]" stroked="f" strokeweight="1pt">
                        <v:stroke joinstyle="miter"/>
                      </v:roundrect>
                    </v:group>
                    <v:oval id="شكل بيضاوي 52" o:spid="_x0000_s17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" filled="f" strokecolor="#168489" strokeweight="1pt">
                      <v:stroke joinstyle="miter"/>
                    </v:oval>
                  </v:group>
                  <v:shape id="مربع نص 41" o:spid="_x0000_s170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" filled="f" stroked="f">
                    <v:textbox style="mso-fit-shape-to-text:t">
                      <w:txbxContent>
                        <w:p w14:paraId="0F6E9AC9" w14:textId="4A991E6B"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الاعتراف والتقدير</w:t>
                          </w:r>
                        </w:p>
                      </w:txbxContent>
                    </v:textbox>
                  </v:shape>
                </v:group>
                <v:shape id="صورة 54" o:spid="_x0000_s17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">
                  <v:imagedata r:id="rId90" o:title=""/>
                </v:shape>
                <w10:anchorlock/>
              </v:group>
            </w:pict>
          </mc:Fallback>
        </mc:AlternateContent>
      </w:r>
    </w:p>
    <w:p w14:paraId="11E4047C"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تقدير الإسهامات الفردية والجماعية.</w:t>
      </w:r>
    </w:p>
    <w:p w14:paraId="738CD685"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تخصيص وقت للاعتراف بالإنجازات.</w:t>
      </w:r>
    </w:p>
    <w:p w14:paraId="7D0EA579"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استخدام أساليب متنوعة للتقدير (علني/خاص، رسمي/غير رسمي).</w:t>
      </w:r>
    </w:p>
    <w:p w14:paraId="35EF0839" w14:textId="77777777" w:rsidR="00AE5B95" w:rsidRPr="00073C5E" w:rsidRDefault="00AE5B95" w:rsidP="00AE5B95">
      <w:pPr>
        <w:spacing w:line="259" w:lineRule="auto"/>
        <w:rPr>
          <w:rFonts w:ascii="Sakkal Majalla" w:hAnsi="Sakkal Majalla"/>
          <w:b/>
          <w:bCs/>
          <w:color w:val="C00000"/>
          <w:sz w:val="34"/>
          <w:rtl/>
        </w:rPr>
      </w:pPr>
      <w:r w:rsidRPr="00073C5E">
        <w:rPr>
          <w:rFonts w:ascii="Sakkal Majalla" w:hAnsi="Sakkal Majalla"/>
          <w:b/>
          <w:bCs/>
          <w:color w:val="C00000"/>
          <w:sz w:val="34"/>
          <w:rtl/>
        </w:rPr>
        <w:t>3. استعادة الثقة بعد الإخفاقات</w:t>
      </w:r>
    </w:p>
    <w:p w14:paraId="2E1B3086"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قد تتعرّض الثقة للاهتزاز أو الفقدان نتيجة سوء تفاهم أو خطأ، وتتطلب استعادتها:</w:t>
      </w:r>
    </w:p>
    <w:p w14:paraId="24BEEE1B" w14:textId="51795FAE" w:rsidR="00352626" w:rsidRPr="00AE5B95" w:rsidRDefault="00352626" w:rsidP="00352626">
      <w:pPr>
        <w:spacing w:line="259" w:lineRule="auto"/>
        <w:jc w:val="center"/>
        <w:rPr>
          <w:rFonts w:ascii="Sakkal Majalla" w:hAnsi="Sakkal Majalla"/>
          <w:sz w:val="34"/>
          <w:rtl/>
        </w:rPr>
      </w:pPr>
      <w:r w:rsidRPr="009706BA">
        <w:rPr>
          <w:rFonts w:ascii="Sakkal Majalla" w:hAnsi="Sakkal Majalla"/>
          <w:noProof/>
          <w:sz w:val="34"/>
        </w:rPr>
        <mc:AlternateContent>
          <mc:Choice Requires="wpg">
            <w:drawing>
              <wp:inline distT="0" distB="0" distL="0" distR="0" wp14:anchorId="38587658" wp14:editId="693F029F">
                <wp:extent cx="5138419" cy="1253053"/>
                <wp:effectExtent l="0" t="0" r="5715" b="4445"/>
                <wp:docPr id="159245573" name="مجموعة 37"/>
                <wp:cNvGraphicFramePr/>
                <a:graphic xmlns:a="http://schemas.openxmlformats.org/drawingml/2006/main">
                  <a:graphicData uri="http://schemas.microsoft.com/office/word/2010/wordprocessingGroup">
                    <wpg:wgp>
                      <wpg:cNvGrpSpPr/>
                      <wpg:grpSpPr>
                        <a:xfrm>
                          <a:off x="0" y="0"/>
                          <a:ext cx="5138419" cy="1253053"/>
                          <a:chOff x="0" y="0"/>
                          <a:chExt cx="5138419" cy="1253053"/>
                        </a:xfrm>
                      </wpg:grpSpPr>
                      <wpg:grpSp>
                        <wpg:cNvPr id="939583933" name="Group 7"/>
                        <wpg:cNvGrpSpPr/>
                        <wpg:grpSpPr>
                          <a:xfrm>
                            <a:off x="2607333" y="0"/>
                            <a:ext cx="2531086" cy="593848"/>
                            <a:chOff x="2607333" y="0"/>
                            <a:chExt cx="1058699" cy="254316"/>
                          </a:xfrm>
                        </wpg:grpSpPr>
                        <wps:wsp>
                          <wps:cNvPr id="1731973756" name="Freeform 8"/>
                          <wps:cNvSpPr/>
                          <wps:spPr>
                            <a:xfrm>
                              <a:off x="2607333" y="19050"/>
                              <a:ext cx="1058699" cy="235266"/>
                            </a:xfrm>
                            <a:custGeom>
                              <a:avLst/>
                              <a:gdLst/>
                              <a:ahLst/>
                              <a:cxnLst/>
                              <a:rect l="l" t="t" r="r" b="b"/>
                              <a:pathLst>
                                <a:path w="1058699" h="235266">
                                  <a:moveTo>
                                    <a:pt x="117633" y="0"/>
                                  </a:moveTo>
                                  <a:lnTo>
                                    <a:pt x="941066" y="0"/>
                                  </a:lnTo>
                                  <a:cubicBezTo>
                                    <a:pt x="1006033" y="0"/>
                                    <a:pt x="1058699" y="52666"/>
                                    <a:pt x="1058699" y="117633"/>
                                  </a:cubicBezTo>
                                  <a:lnTo>
                                    <a:pt x="1058699" y="117633"/>
                                  </a:lnTo>
                                  <a:cubicBezTo>
                                    <a:pt x="1058699" y="148832"/>
                                    <a:pt x="1046306" y="178752"/>
                                    <a:pt x="1024245" y="200812"/>
                                  </a:cubicBezTo>
                                  <a:cubicBezTo>
                                    <a:pt x="1002185" y="222873"/>
                                    <a:pt x="972264" y="235266"/>
                                    <a:pt x="941066" y="235266"/>
                                  </a:cubicBezTo>
                                  <a:lnTo>
                                    <a:pt x="117633" y="235266"/>
                                  </a:lnTo>
                                  <a:cubicBezTo>
                                    <a:pt x="86435" y="235266"/>
                                    <a:pt x="56514" y="222873"/>
                                    <a:pt x="34454" y="200812"/>
                                  </a:cubicBezTo>
                                  <a:cubicBezTo>
                                    <a:pt x="12393" y="178752"/>
                                    <a:pt x="0" y="148832"/>
                                    <a:pt x="0" y="117633"/>
                                  </a:cubicBezTo>
                                  <a:lnTo>
                                    <a:pt x="0" y="117633"/>
                                  </a:lnTo>
                                  <a:cubicBezTo>
                                    <a:pt x="0" y="86435"/>
                                    <a:pt x="12393" y="56514"/>
                                    <a:pt x="34454" y="34454"/>
                                  </a:cubicBezTo>
                                  <a:cubicBezTo>
                                    <a:pt x="56514" y="12393"/>
                                    <a:pt x="86435" y="0"/>
                                    <a:pt x="117633" y="0"/>
                                  </a:cubicBezTo>
                                  <a:close/>
                                </a:path>
                              </a:pathLst>
                            </a:custGeom>
                            <a:solidFill>
                              <a:srgbClr val="F0DBAA"/>
                            </a:solidFill>
                            <a:ln cap="rnd">
                              <a:noFill/>
                              <a:prstDash val="solid"/>
                              <a:round/>
                            </a:ln>
                          </wps:spPr>
                          <wps:bodyPr/>
                        </wps:wsp>
                        <wps:wsp>
                          <wps:cNvPr id="1544674039" name="TextBox 9"/>
                          <wps:cNvSpPr txBox="1"/>
                          <wps:spPr>
                            <a:xfrm>
                              <a:off x="2607333" y="0"/>
                              <a:ext cx="1058699" cy="254316"/>
                            </a:xfrm>
                            <a:prstGeom prst="rect">
                              <a:avLst/>
                            </a:prstGeom>
                          </wps:spPr>
                          <wps:bodyPr lIns="60984" tIns="60984" rIns="60984" bIns="60984" rtlCol="0" anchor="ctr"/>
                        </wps:wsp>
                      </wpg:grpSp>
                      <wpg:grpSp>
                        <wpg:cNvPr id="648364751" name="Group 10"/>
                        <wpg:cNvGrpSpPr/>
                        <wpg:grpSpPr>
                          <a:xfrm>
                            <a:off x="2607333" y="44483"/>
                            <a:ext cx="562464" cy="549365"/>
                            <a:chOff x="2607333" y="44483"/>
                            <a:chExt cx="812800" cy="812800"/>
                          </a:xfrm>
                        </wpg:grpSpPr>
                        <wps:wsp>
                          <wps:cNvPr id="1933415166" name="Freeform 11"/>
                          <wps:cNvSpPr/>
                          <wps:spPr>
                            <a:xfrm>
                              <a:off x="2607333" y="44483"/>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404040"/>
                            </a:solidFill>
                          </wps:spPr>
                          <wps:bodyPr/>
                        </wps:wsp>
                        <wps:wsp>
                          <wps:cNvPr id="343631509" name="TextBox 12"/>
                          <wps:cNvSpPr txBox="1"/>
                          <wps:spPr>
                            <a:xfrm>
                              <a:off x="2683533" y="101633"/>
                              <a:ext cx="660400" cy="679450"/>
                            </a:xfrm>
                            <a:prstGeom prst="rect">
                              <a:avLst/>
                            </a:prstGeom>
                          </wps:spPr>
                          <wps:bodyPr lIns="50800" tIns="50800" rIns="50800" bIns="50800" rtlCol="0" anchor="ctr"/>
                        </wps:wsp>
                      </wpg:grpSp>
                      <wpg:grpSp>
                        <wpg:cNvPr id="259549531" name="Group 13"/>
                        <wpg:cNvGrpSpPr/>
                        <wpg:grpSpPr>
                          <a:xfrm>
                            <a:off x="0" y="549"/>
                            <a:ext cx="2531086" cy="593848"/>
                            <a:chOff x="0" y="549"/>
                            <a:chExt cx="1058699" cy="254316"/>
                          </a:xfrm>
                        </wpg:grpSpPr>
                        <wps:wsp>
                          <wps:cNvPr id="408419021" name="Freeform 14"/>
                          <wps:cNvSpPr/>
                          <wps:spPr>
                            <a:xfrm>
                              <a:off x="0" y="19599"/>
                              <a:ext cx="1058699" cy="235266"/>
                            </a:xfrm>
                            <a:custGeom>
                              <a:avLst/>
                              <a:gdLst/>
                              <a:ahLst/>
                              <a:cxnLst/>
                              <a:rect l="l" t="t" r="r" b="b"/>
                              <a:pathLst>
                                <a:path w="1058699" h="235266">
                                  <a:moveTo>
                                    <a:pt x="117633" y="0"/>
                                  </a:moveTo>
                                  <a:lnTo>
                                    <a:pt x="941066" y="0"/>
                                  </a:lnTo>
                                  <a:cubicBezTo>
                                    <a:pt x="1006033" y="0"/>
                                    <a:pt x="1058699" y="52666"/>
                                    <a:pt x="1058699" y="117633"/>
                                  </a:cubicBezTo>
                                  <a:lnTo>
                                    <a:pt x="1058699" y="117633"/>
                                  </a:lnTo>
                                  <a:cubicBezTo>
                                    <a:pt x="1058699" y="148832"/>
                                    <a:pt x="1046306" y="178752"/>
                                    <a:pt x="1024245" y="200812"/>
                                  </a:cubicBezTo>
                                  <a:cubicBezTo>
                                    <a:pt x="1002185" y="222873"/>
                                    <a:pt x="972264" y="235266"/>
                                    <a:pt x="941066" y="235266"/>
                                  </a:cubicBezTo>
                                  <a:lnTo>
                                    <a:pt x="117633" y="235266"/>
                                  </a:lnTo>
                                  <a:cubicBezTo>
                                    <a:pt x="86435" y="235266"/>
                                    <a:pt x="56514" y="222873"/>
                                    <a:pt x="34454" y="200812"/>
                                  </a:cubicBezTo>
                                  <a:cubicBezTo>
                                    <a:pt x="12393" y="178752"/>
                                    <a:pt x="0" y="148832"/>
                                    <a:pt x="0" y="117633"/>
                                  </a:cubicBezTo>
                                  <a:lnTo>
                                    <a:pt x="0" y="117633"/>
                                  </a:lnTo>
                                  <a:cubicBezTo>
                                    <a:pt x="0" y="86435"/>
                                    <a:pt x="12393" y="56514"/>
                                    <a:pt x="34454" y="34454"/>
                                  </a:cubicBezTo>
                                  <a:cubicBezTo>
                                    <a:pt x="56514" y="12393"/>
                                    <a:pt x="86435" y="0"/>
                                    <a:pt x="117633" y="0"/>
                                  </a:cubicBezTo>
                                  <a:close/>
                                </a:path>
                              </a:pathLst>
                            </a:custGeom>
                            <a:solidFill>
                              <a:srgbClr val="C4DFB6"/>
                            </a:solidFill>
                            <a:ln cap="rnd">
                              <a:noFill/>
                              <a:prstDash val="solid"/>
                              <a:round/>
                            </a:ln>
                          </wps:spPr>
                          <wps:bodyPr/>
                        </wps:wsp>
                        <wps:wsp>
                          <wps:cNvPr id="910039086" name="TextBox 15"/>
                          <wps:cNvSpPr txBox="1"/>
                          <wps:spPr>
                            <a:xfrm>
                              <a:off x="0" y="549"/>
                              <a:ext cx="1058699" cy="254316"/>
                            </a:xfrm>
                            <a:prstGeom prst="rect">
                              <a:avLst/>
                            </a:prstGeom>
                          </wps:spPr>
                          <wps:bodyPr lIns="60984" tIns="60984" rIns="60984" bIns="60984" rtlCol="0" anchor="ctr"/>
                        </wps:wsp>
                      </wpg:grpSp>
                      <wpg:grpSp>
                        <wpg:cNvPr id="632787731" name="Group 16"/>
                        <wpg:cNvGrpSpPr/>
                        <wpg:grpSpPr>
                          <a:xfrm>
                            <a:off x="0" y="45032"/>
                            <a:ext cx="562464" cy="549365"/>
                            <a:chOff x="0" y="45032"/>
                            <a:chExt cx="812800" cy="812800"/>
                          </a:xfrm>
                        </wpg:grpSpPr>
                        <wps:wsp>
                          <wps:cNvPr id="946112982" name="Freeform 17"/>
                          <wps:cNvSpPr/>
                          <wps:spPr>
                            <a:xfrm>
                              <a:off x="0" y="45032"/>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404040"/>
                            </a:solidFill>
                          </wps:spPr>
                          <wps:bodyPr/>
                        </wps:wsp>
                        <wps:wsp>
                          <wps:cNvPr id="1478458984" name="TextBox 18"/>
                          <wps:cNvSpPr txBox="1"/>
                          <wps:spPr>
                            <a:xfrm>
                              <a:off x="76200" y="102182"/>
                              <a:ext cx="660400" cy="679450"/>
                            </a:xfrm>
                            <a:prstGeom prst="rect">
                              <a:avLst/>
                            </a:prstGeom>
                          </wps:spPr>
                          <wps:bodyPr lIns="50800" tIns="50800" rIns="50800" bIns="50800" rtlCol="0" anchor="ctr"/>
                        </wps:wsp>
                      </wpg:grpSp>
                      <wpg:grpSp>
                        <wpg:cNvPr id="545842954" name="Group 19"/>
                        <wpg:cNvGrpSpPr/>
                        <wpg:grpSpPr>
                          <a:xfrm>
                            <a:off x="2607333" y="659205"/>
                            <a:ext cx="2531086" cy="593848"/>
                            <a:chOff x="2607333" y="659205"/>
                            <a:chExt cx="1058699" cy="254316"/>
                          </a:xfrm>
                        </wpg:grpSpPr>
                        <wps:wsp>
                          <wps:cNvPr id="1823911218" name="Freeform 20"/>
                          <wps:cNvSpPr/>
                          <wps:spPr>
                            <a:xfrm>
                              <a:off x="2607333" y="678255"/>
                              <a:ext cx="1058699" cy="235266"/>
                            </a:xfrm>
                            <a:custGeom>
                              <a:avLst/>
                              <a:gdLst/>
                              <a:ahLst/>
                              <a:cxnLst/>
                              <a:rect l="l" t="t" r="r" b="b"/>
                              <a:pathLst>
                                <a:path w="1058699" h="235266">
                                  <a:moveTo>
                                    <a:pt x="117633" y="0"/>
                                  </a:moveTo>
                                  <a:lnTo>
                                    <a:pt x="941066" y="0"/>
                                  </a:lnTo>
                                  <a:cubicBezTo>
                                    <a:pt x="1006033" y="0"/>
                                    <a:pt x="1058699" y="52666"/>
                                    <a:pt x="1058699" y="117633"/>
                                  </a:cubicBezTo>
                                  <a:lnTo>
                                    <a:pt x="1058699" y="117633"/>
                                  </a:lnTo>
                                  <a:cubicBezTo>
                                    <a:pt x="1058699" y="148832"/>
                                    <a:pt x="1046306" y="178752"/>
                                    <a:pt x="1024245" y="200812"/>
                                  </a:cubicBezTo>
                                  <a:cubicBezTo>
                                    <a:pt x="1002185" y="222873"/>
                                    <a:pt x="972264" y="235266"/>
                                    <a:pt x="941066" y="235266"/>
                                  </a:cubicBezTo>
                                  <a:lnTo>
                                    <a:pt x="117633" y="235266"/>
                                  </a:lnTo>
                                  <a:cubicBezTo>
                                    <a:pt x="86435" y="235266"/>
                                    <a:pt x="56514" y="222873"/>
                                    <a:pt x="34454" y="200812"/>
                                  </a:cubicBezTo>
                                  <a:cubicBezTo>
                                    <a:pt x="12393" y="178752"/>
                                    <a:pt x="0" y="148832"/>
                                    <a:pt x="0" y="117633"/>
                                  </a:cubicBezTo>
                                  <a:lnTo>
                                    <a:pt x="0" y="117633"/>
                                  </a:lnTo>
                                  <a:cubicBezTo>
                                    <a:pt x="0" y="86435"/>
                                    <a:pt x="12393" y="56514"/>
                                    <a:pt x="34454" y="34454"/>
                                  </a:cubicBezTo>
                                  <a:cubicBezTo>
                                    <a:pt x="56514" y="12393"/>
                                    <a:pt x="86435" y="0"/>
                                    <a:pt x="117633" y="0"/>
                                  </a:cubicBezTo>
                                  <a:close/>
                                </a:path>
                              </a:pathLst>
                            </a:custGeom>
                            <a:solidFill>
                              <a:srgbClr val="B6CEDF"/>
                            </a:solidFill>
                            <a:ln cap="rnd">
                              <a:noFill/>
                              <a:prstDash val="solid"/>
                              <a:round/>
                            </a:ln>
                          </wps:spPr>
                          <wps:bodyPr/>
                        </wps:wsp>
                        <wps:wsp>
                          <wps:cNvPr id="1100468748" name="TextBox 21"/>
                          <wps:cNvSpPr txBox="1"/>
                          <wps:spPr>
                            <a:xfrm>
                              <a:off x="2607333" y="659205"/>
                              <a:ext cx="1058699" cy="254316"/>
                            </a:xfrm>
                            <a:prstGeom prst="rect">
                              <a:avLst/>
                            </a:prstGeom>
                          </wps:spPr>
                          <wps:bodyPr lIns="60984" tIns="60984" rIns="60984" bIns="60984" rtlCol="0" anchor="ctr"/>
                        </wps:wsp>
                      </wpg:grpSp>
                      <wpg:grpSp>
                        <wpg:cNvPr id="1224353283" name="Group 22"/>
                        <wpg:cNvGrpSpPr/>
                        <wpg:grpSpPr>
                          <a:xfrm>
                            <a:off x="2607333" y="703688"/>
                            <a:ext cx="562464" cy="549365"/>
                            <a:chOff x="2607333" y="703688"/>
                            <a:chExt cx="812800" cy="812800"/>
                          </a:xfrm>
                        </wpg:grpSpPr>
                        <wps:wsp>
                          <wps:cNvPr id="16500061" name="Freeform 23"/>
                          <wps:cNvSpPr/>
                          <wps:spPr>
                            <a:xfrm>
                              <a:off x="2607333" y="703688"/>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404040"/>
                            </a:solidFill>
                          </wps:spPr>
                          <wps:bodyPr/>
                        </wps:wsp>
                        <wps:wsp>
                          <wps:cNvPr id="653247490" name="TextBox 24"/>
                          <wps:cNvSpPr txBox="1"/>
                          <wps:spPr>
                            <a:xfrm>
                              <a:off x="2683533" y="760838"/>
                              <a:ext cx="660400" cy="679450"/>
                            </a:xfrm>
                            <a:prstGeom prst="rect">
                              <a:avLst/>
                            </a:prstGeom>
                          </wps:spPr>
                          <wps:bodyPr lIns="50800" tIns="50800" rIns="50800" bIns="50800" rtlCol="0" anchor="ctr"/>
                        </wps:wsp>
                      </wpg:grpSp>
                      <wpg:grpSp>
                        <wpg:cNvPr id="85705114" name="Group 25"/>
                        <wpg:cNvGrpSpPr/>
                        <wpg:grpSpPr>
                          <a:xfrm>
                            <a:off x="2364" y="659205"/>
                            <a:ext cx="2531086" cy="593848"/>
                            <a:chOff x="2364" y="659205"/>
                            <a:chExt cx="1058699" cy="254316"/>
                          </a:xfrm>
                        </wpg:grpSpPr>
                        <wps:wsp>
                          <wps:cNvPr id="1242208581" name="Freeform 26"/>
                          <wps:cNvSpPr/>
                          <wps:spPr>
                            <a:xfrm>
                              <a:off x="2364" y="678255"/>
                              <a:ext cx="1058699" cy="235266"/>
                            </a:xfrm>
                            <a:custGeom>
                              <a:avLst/>
                              <a:gdLst/>
                              <a:ahLst/>
                              <a:cxnLst/>
                              <a:rect l="l" t="t" r="r" b="b"/>
                              <a:pathLst>
                                <a:path w="1058699" h="235266">
                                  <a:moveTo>
                                    <a:pt x="117633" y="0"/>
                                  </a:moveTo>
                                  <a:lnTo>
                                    <a:pt x="941066" y="0"/>
                                  </a:lnTo>
                                  <a:cubicBezTo>
                                    <a:pt x="1006033" y="0"/>
                                    <a:pt x="1058699" y="52666"/>
                                    <a:pt x="1058699" y="117633"/>
                                  </a:cubicBezTo>
                                  <a:lnTo>
                                    <a:pt x="1058699" y="117633"/>
                                  </a:lnTo>
                                  <a:cubicBezTo>
                                    <a:pt x="1058699" y="148832"/>
                                    <a:pt x="1046306" y="178752"/>
                                    <a:pt x="1024245" y="200812"/>
                                  </a:cubicBezTo>
                                  <a:cubicBezTo>
                                    <a:pt x="1002185" y="222873"/>
                                    <a:pt x="972264" y="235266"/>
                                    <a:pt x="941066" y="235266"/>
                                  </a:cubicBezTo>
                                  <a:lnTo>
                                    <a:pt x="117633" y="235266"/>
                                  </a:lnTo>
                                  <a:cubicBezTo>
                                    <a:pt x="86435" y="235266"/>
                                    <a:pt x="56514" y="222873"/>
                                    <a:pt x="34454" y="200812"/>
                                  </a:cubicBezTo>
                                  <a:cubicBezTo>
                                    <a:pt x="12393" y="178752"/>
                                    <a:pt x="0" y="148832"/>
                                    <a:pt x="0" y="117633"/>
                                  </a:cubicBezTo>
                                  <a:lnTo>
                                    <a:pt x="0" y="117633"/>
                                  </a:lnTo>
                                  <a:cubicBezTo>
                                    <a:pt x="0" y="86435"/>
                                    <a:pt x="12393" y="56514"/>
                                    <a:pt x="34454" y="34454"/>
                                  </a:cubicBezTo>
                                  <a:cubicBezTo>
                                    <a:pt x="56514" y="12393"/>
                                    <a:pt x="86435" y="0"/>
                                    <a:pt x="117633" y="0"/>
                                  </a:cubicBezTo>
                                  <a:close/>
                                </a:path>
                              </a:pathLst>
                            </a:custGeom>
                            <a:solidFill>
                              <a:srgbClr val="C4BCDD"/>
                            </a:solidFill>
                            <a:ln cap="rnd">
                              <a:noFill/>
                              <a:prstDash val="solid"/>
                              <a:round/>
                            </a:ln>
                          </wps:spPr>
                          <wps:bodyPr/>
                        </wps:wsp>
                        <wps:wsp>
                          <wps:cNvPr id="1989671357" name="TextBox 27"/>
                          <wps:cNvSpPr txBox="1"/>
                          <wps:spPr>
                            <a:xfrm>
                              <a:off x="2364" y="659205"/>
                              <a:ext cx="1058699" cy="254316"/>
                            </a:xfrm>
                            <a:prstGeom prst="rect">
                              <a:avLst/>
                            </a:prstGeom>
                          </wps:spPr>
                          <wps:bodyPr lIns="60984" tIns="60984" rIns="60984" bIns="60984" rtlCol="0" anchor="ctr"/>
                        </wps:wsp>
                      </wpg:grpSp>
                      <wpg:grpSp>
                        <wpg:cNvPr id="988788730" name="Group 28"/>
                        <wpg:cNvGrpSpPr/>
                        <wpg:grpSpPr>
                          <a:xfrm>
                            <a:off x="2364" y="703688"/>
                            <a:ext cx="562464" cy="549365"/>
                            <a:chOff x="2364" y="703688"/>
                            <a:chExt cx="812800" cy="812800"/>
                          </a:xfrm>
                        </wpg:grpSpPr>
                        <wps:wsp>
                          <wps:cNvPr id="755575668" name="Freeform 29"/>
                          <wps:cNvSpPr/>
                          <wps:spPr>
                            <a:xfrm>
                              <a:off x="2364" y="703688"/>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404040"/>
                            </a:solidFill>
                          </wps:spPr>
                          <wps:bodyPr/>
                        </wps:wsp>
                        <wps:wsp>
                          <wps:cNvPr id="1283822511" name="TextBox 30"/>
                          <wps:cNvSpPr txBox="1"/>
                          <wps:spPr>
                            <a:xfrm>
                              <a:off x="78564" y="760838"/>
                              <a:ext cx="660400" cy="679450"/>
                            </a:xfrm>
                            <a:prstGeom prst="rect">
                              <a:avLst/>
                            </a:prstGeom>
                          </wps:spPr>
                          <wps:bodyPr lIns="50800" tIns="50800" rIns="50800" bIns="50800" rtlCol="0" anchor="ctr"/>
                        </wps:wsp>
                      </wpg:grpSp>
                      <wps:wsp>
                        <wps:cNvPr id="1573268385" name="TextBox 41"/>
                        <wps:cNvSpPr txBox="1"/>
                        <wps:spPr>
                          <a:xfrm>
                            <a:off x="3169264" y="172816"/>
                            <a:ext cx="1880870" cy="248920"/>
                          </a:xfrm>
                          <a:prstGeom prst="rect">
                            <a:avLst/>
                          </a:prstGeom>
                        </wps:spPr>
                        <wps:txbx>
                          <w:txbxContent>
                            <w:p w14:paraId="4B356C41" w14:textId="0E098FD0" w:rsidR="00352626" w:rsidRDefault="00352626" w:rsidP="00352626">
                              <w:pPr>
                                <w:spacing w:line="240" w:lineRule="auto"/>
                                <w:jc w:val="center"/>
                                <w:rPr>
                                  <w:rFonts w:eastAsia="TT Norms" w:hAnsi="Adobe Arabic" w:cs="Adobe Arabic"/>
                                  <w:color w:val="000000"/>
                                  <w:kern w:val="24"/>
                                  <w:sz w:val="36"/>
                                  <w:szCs w:val="36"/>
                                  <w:lang w:bidi="ar-AE"/>
                                </w:rPr>
                              </w:pPr>
                              <w:r w:rsidRPr="00352626">
                                <w:rPr>
                                  <w:rFonts w:eastAsia="TT Norms" w:hAnsi="Adobe Arabic" w:cs="Adobe Arabic"/>
                                  <w:color w:val="000000"/>
                                  <w:kern w:val="24"/>
                                  <w:sz w:val="36"/>
                                  <w:szCs w:val="36"/>
                                  <w:rtl/>
                                  <w:lang w:bidi="ar-AE"/>
                                </w:rPr>
                                <w:t>الاعتراف الصريح بالخطأ</w:t>
                              </w:r>
                            </w:p>
                          </w:txbxContent>
                        </wps:txbx>
                        <wps:bodyPr wrap="square" lIns="0" tIns="0" rIns="0" bIns="0" rtlCol="0" anchor="t">
                          <a:spAutoFit/>
                        </wps:bodyPr>
                      </wps:wsp>
                      <wps:wsp>
                        <wps:cNvPr id="61539201" name="TextBox 42"/>
                        <wps:cNvSpPr txBox="1"/>
                        <wps:spPr>
                          <a:xfrm>
                            <a:off x="2719575" y="212633"/>
                            <a:ext cx="337157" cy="304730"/>
                          </a:xfrm>
                          <a:prstGeom prst="rect">
                            <a:avLst/>
                          </a:prstGeom>
                        </wps:spPr>
                        <wps:txbx>
                          <w:txbxContent>
                            <w:p w14:paraId="5B86CB95" w14:textId="77777777" w:rsidR="00352626" w:rsidRDefault="00352626" w:rsidP="00352626">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01</w:t>
                              </w:r>
                            </w:p>
                          </w:txbxContent>
                        </wps:txbx>
                        <wps:bodyPr lIns="0" tIns="0" rIns="0" bIns="0" rtlCol="0" anchor="t">
                          <a:spAutoFit/>
                        </wps:bodyPr>
                      </wps:wsp>
                      <wps:wsp>
                        <wps:cNvPr id="756429359" name="TextBox 43"/>
                        <wps:cNvSpPr txBox="1"/>
                        <wps:spPr>
                          <a:xfrm>
                            <a:off x="651767" y="172830"/>
                            <a:ext cx="1644650" cy="248920"/>
                          </a:xfrm>
                          <a:prstGeom prst="rect">
                            <a:avLst/>
                          </a:prstGeom>
                        </wps:spPr>
                        <wps:txbx>
                          <w:txbxContent>
                            <w:p w14:paraId="5D3D0864" w14:textId="783C5F63" w:rsidR="00352626" w:rsidRDefault="00352626" w:rsidP="00352626">
                              <w:pPr>
                                <w:spacing w:line="240" w:lineRule="auto"/>
                                <w:jc w:val="center"/>
                                <w:rPr>
                                  <w:rFonts w:eastAsia="TT Norms" w:hAnsi="Adobe Arabic" w:cs="Adobe Arabic"/>
                                  <w:color w:val="000000"/>
                                  <w:kern w:val="24"/>
                                  <w:sz w:val="36"/>
                                  <w:szCs w:val="36"/>
                                  <w:lang w:bidi="ar-AE"/>
                                </w:rPr>
                              </w:pPr>
                              <w:r w:rsidRPr="00352626">
                                <w:rPr>
                                  <w:rFonts w:eastAsia="TT Norms" w:hAnsi="Adobe Arabic" w:cs="Adobe Arabic"/>
                                  <w:color w:val="000000"/>
                                  <w:kern w:val="24"/>
                                  <w:sz w:val="36"/>
                                  <w:szCs w:val="36"/>
                                  <w:rtl/>
                                  <w:lang w:bidi="ar-AE"/>
                                </w:rPr>
                                <w:t>الاستماع بتعاطف</w:t>
                              </w:r>
                            </w:p>
                          </w:txbxContent>
                        </wps:txbx>
                        <wps:bodyPr wrap="square" lIns="0" tIns="0" rIns="0" bIns="0" rtlCol="0" anchor="t">
                          <a:spAutoFit/>
                        </wps:bodyPr>
                      </wps:wsp>
                      <wps:wsp>
                        <wps:cNvPr id="955914488" name="TextBox 44"/>
                        <wps:cNvSpPr txBox="1"/>
                        <wps:spPr>
                          <a:xfrm>
                            <a:off x="112482" y="213182"/>
                            <a:ext cx="337792" cy="304730"/>
                          </a:xfrm>
                          <a:prstGeom prst="rect">
                            <a:avLst/>
                          </a:prstGeom>
                        </wps:spPr>
                        <wps:txbx>
                          <w:txbxContent>
                            <w:p w14:paraId="0977C870" w14:textId="77777777" w:rsidR="00352626" w:rsidRDefault="00352626" w:rsidP="00352626">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02</w:t>
                              </w:r>
                            </w:p>
                          </w:txbxContent>
                        </wps:txbx>
                        <wps:bodyPr lIns="0" tIns="0" rIns="0" bIns="0" rtlCol="0" anchor="t">
                          <a:spAutoFit/>
                        </wps:bodyPr>
                      </wps:wsp>
                      <wps:wsp>
                        <wps:cNvPr id="94693720" name="TextBox 45"/>
                        <wps:cNvSpPr txBox="1"/>
                        <wps:spPr>
                          <a:xfrm>
                            <a:off x="3110844" y="871001"/>
                            <a:ext cx="1939290" cy="248920"/>
                          </a:xfrm>
                          <a:prstGeom prst="rect">
                            <a:avLst/>
                          </a:prstGeom>
                        </wps:spPr>
                        <wps:txbx>
                          <w:txbxContent>
                            <w:p w14:paraId="53511793" w14:textId="16A4AB3E" w:rsidR="00352626" w:rsidRDefault="00352626" w:rsidP="00352626">
                              <w:pPr>
                                <w:spacing w:line="240" w:lineRule="auto"/>
                                <w:jc w:val="center"/>
                                <w:rPr>
                                  <w:rFonts w:eastAsia="TT Norms" w:hAnsi="Adobe Arabic" w:cs="Adobe Arabic"/>
                                  <w:color w:val="000000"/>
                                  <w:kern w:val="24"/>
                                  <w:sz w:val="36"/>
                                  <w:szCs w:val="36"/>
                                  <w:lang w:bidi="ar-AE"/>
                                </w:rPr>
                              </w:pPr>
                              <w:r w:rsidRPr="00352626">
                                <w:rPr>
                                  <w:rFonts w:eastAsia="TT Norms" w:hAnsi="Adobe Arabic" w:cs="Adobe Arabic"/>
                                  <w:color w:val="000000"/>
                                  <w:kern w:val="24"/>
                                  <w:sz w:val="36"/>
                                  <w:szCs w:val="36"/>
                                  <w:rtl/>
                                  <w:lang w:bidi="ar-AE"/>
                                </w:rPr>
                                <w:t>اتخاذ إجراءات تصحيحية</w:t>
                              </w:r>
                            </w:p>
                          </w:txbxContent>
                        </wps:txbx>
                        <wps:bodyPr wrap="square" lIns="0" tIns="0" rIns="0" bIns="0" rtlCol="0" anchor="t">
                          <a:spAutoFit/>
                        </wps:bodyPr>
                      </wps:wsp>
                      <wps:wsp>
                        <wps:cNvPr id="1774683607" name="TextBox 46"/>
                        <wps:cNvSpPr txBox="1"/>
                        <wps:spPr>
                          <a:xfrm>
                            <a:off x="2719575" y="871554"/>
                            <a:ext cx="337157" cy="304730"/>
                          </a:xfrm>
                          <a:prstGeom prst="rect">
                            <a:avLst/>
                          </a:prstGeom>
                        </wps:spPr>
                        <wps:txbx>
                          <w:txbxContent>
                            <w:p w14:paraId="690246A7" w14:textId="77777777" w:rsidR="00352626" w:rsidRDefault="00352626" w:rsidP="00352626">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03</w:t>
                              </w:r>
                            </w:p>
                          </w:txbxContent>
                        </wps:txbx>
                        <wps:bodyPr lIns="0" tIns="0" rIns="0" bIns="0" rtlCol="0" anchor="t">
                          <a:spAutoFit/>
                        </wps:bodyPr>
                      </wps:wsp>
                      <wps:wsp>
                        <wps:cNvPr id="723212692" name="TextBox 47"/>
                        <wps:cNvSpPr txBox="1"/>
                        <wps:spPr>
                          <a:xfrm>
                            <a:off x="512104" y="870980"/>
                            <a:ext cx="1851660" cy="248920"/>
                          </a:xfrm>
                          <a:prstGeom prst="rect">
                            <a:avLst/>
                          </a:prstGeom>
                        </wps:spPr>
                        <wps:txbx>
                          <w:txbxContent>
                            <w:p w14:paraId="175D7639" w14:textId="00FB35AA" w:rsidR="00352626" w:rsidRDefault="00352626" w:rsidP="00352626">
                              <w:pPr>
                                <w:spacing w:line="240" w:lineRule="auto"/>
                                <w:jc w:val="center"/>
                                <w:rPr>
                                  <w:rFonts w:eastAsia="TT Norms" w:hAnsi="Adobe Arabic" w:cs="Adobe Arabic"/>
                                  <w:color w:val="000000"/>
                                  <w:kern w:val="24"/>
                                  <w:sz w:val="36"/>
                                  <w:szCs w:val="36"/>
                                  <w:lang w:bidi="ar-AE"/>
                                </w:rPr>
                              </w:pPr>
                              <w:r w:rsidRPr="00352626">
                                <w:rPr>
                                  <w:rFonts w:eastAsia="TT Norms" w:hAnsi="Adobe Arabic" w:cs="Adobe Arabic"/>
                                  <w:color w:val="000000"/>
                                  <w:kern w:val="24"/>
                                  <w:sz w:val="36"/>
                                  <w:szCs w:val="36"/>
                                  <w:rtl/>
                                  <w:lang w:bidi="ar-AE"/>
                                </w:rPr>
                                <w:t>منح الوقت</w:t>
                              </w:r>
                            </w:p>
                          </w:txbxContent>
                        </wps:txbx>
                        <wps:bodyPr wrap="square" lIns="0" tIns="0" rIns="0" bIns="0" rtlCol="0" anchor="t">
                          <a:spAutoFit/>
                        </wps:bodyPr>
                      </wps:wsp>
                      <wps:wsp>
                        <wps:cNvPr id="387602906" name="TextBox 48"/>
                        <wps:cNvSpPr txBox="1"/>
                        <wps:spPr>
                          <a:xfrm>
                            <a:off x="114845" y="871553"/>
                            <a:ext cx="337792" cy="304730"/>
                          </a:xfrm>
                          <a:prstGeom prst="rect">
                            <a:avLst/>
                          </a:prstGeom>
                        </wps:spPr>
                        <wps:txbx>
                          <w:txbxContent>
                            <w:p w14:paraId="778D1E5A" w14:textId="77777777" w:rsidR="00352626" w:rsidRDefault="00352626" w:rsidP="00352626">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04</w:t>
                              </w:r>
                            </w:p>
                          </w:txbxContent>
                        </wps:txbx>
                        <wps:bodyPr lIns="0" tIns="0" rIns="0" bIns="0" rtlCol="0" anchor="t">
                          <a:spAutoFit/>
                        </wps:bodyPr>
                      </wps:wsp>
                    </wpg:wgp>
                  </a:graphicData>
                </a:graphic>
              </wp:inline>
            </w:drawing>
          </mc:Choice>
          <mc:Fallback>
            <w:pict>
              <v:group w14:anchorId="38587658" id="مجموعة 37" o:spid="_x0000_s1705" style="width:404.6pt;height:98.65pt;mso-position-horizontal-relative:char;mso-position-vertical-relative:line" coordsize="51384,12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">
                <v:group id="_x0000_s1706" style="position:absolute;left:26073;width:25311;height:5938" coordorigin="26073" coordsize="10586,2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">
                  <v:shape id="Freeform 8" o:spid="_x0000_s1707" style="position:absolute;left:26073;top:190;width:10587;height:2353;visibility:visible;mso-wrap-style:square;v-text-anchor:top" coordsize="1058699,235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" path="m117633,l941066,v64967,,117633,52666,117633,117633l1058699,117633v,31199,-12393,61119,-34454,83179c1002185,222873,972264,235266,941066,235266r-823433,c86435,235266,56514,222873,34454,200812,12393,178752,,148832,,117633r,c,86435,12393,56514,34454,34454,56514,12393,86435,,117633,xe" fillcolor="#f0dbaa" stroked="f">
                    <v:stroke endcap="round"/>
                    <v:path arrowok="t"/>
                  </v:shape>
                  <v:shape id="TextBox 9" o:spid="_x0000_s1708" type="#_x0000_t202" style="position:absolute;left:26073;width:10587;height:2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" filled="f" stroked="f">
                    <v:textbox inset="1.694mm,1.694mm,1.694mm,1.694mm"/>
                  </v:shape>
                </v:group>
                <v:group id="Group 10" o:spid="_x0000_s1709" style="position:absolute;left:26073;top:444;width:5624;height:5494" coordorigin="26073,444"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">
                  <v:shape id="Freeform 11" o:spid="_x0000_s1710" style="position:absolute;left:26073;top:444;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" path="m406400,c181951,,,181951,,406400,,630849,181951,812800,406400,812800v224449,,406400,-181951,406400,-406400c812800,181951,630849,,406400,xe" fillcolor="#404040" stroked="f">
                    <v:path arrowok="t"/>
                  </v:shape>
                  <v:shape id="TextBox 12" o:spid="_x0000_s1711" type="#_x0000_t202" style="position:absolute;left:26835;top:1016;width:6604;height:6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" filled="f" stroked="f">
                    <v:textbox inset="4pt,4pt,4pt,4pt"/>
                  </v:shape>
                </v:group>
                <v:group id="_x0000_s1712" style="position:absolute;top:5;width:25310;height:5938" coordorigin=",5" coordsize="10586,2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">
                  <v:shape id="Freeform 14" o:spid="_x0000_s1713" style="position:absolute;top:195;width:10586;height:2353;visibility:visible;mso-wrap-style:square;v-text-anchor:top" coordsize="1058699,235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" path="m117633,l941066,v64967,,117633,52666,117633,117633l1058699,117633v,31199,-12393,61119,-34454,83179c1002185,222873,972264,235266,941066,235266r-823433,c86435,235266,56514,222873,34454,200812,12393,178752,,148832,,117633r,c,86435,12393,56514,34454,34454,56514,12393,86435,,117633,xe" fillcolor="#c4dfb6" stroked="f">
                    <v:stroke endcap="round"/>
                    <v:path arrowok="t"/>
                  </v:shape>
                  <v:shape id="TextBox 15" o:spid="_x0000_s1714" type="#_x0000_t202" style="position:absolute;top:5;width:10586;height:2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" filled="f" stroked="f">
                    <v:textbox inset="1.694mm,1.694mm,1.694mm,1.694mm"/>
                  </v:shape>
                </v:group>
                <v:group id="Group 16" o:spid="_x0000_s1715" style="position:absolute;top:450;width:5624;height:5493" coordorigin=",450"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">
                  <v:shape id="Freeform 17" o:spid="_x0000_s1716" style="position:absolute;top:450;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" path="m406400,c181951,,,181951,,406400,,630849,181951,812800,406400,812800v224449,,406400,-181951,406400,-406400c812800,181951,630849,,406400,xe" fillcolor="#404040" stroked="f">
                    <v:path arrowok="t"/>
                  </v:shape>
                  <v:shape id="TextBox 18" o:spid="_x0000_s1717" type="#_x0000_t202" style="position:absolute;left:762;top:1021;width:6604;height:6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" filled="f" stroked="f">
                    <v:textbox inset="4pt,4pt,4pt,4pt"/>
                  </v:shape>
                </v:group>
                <v:group id="Group 19" o:spid="_x0000_s1718" style="position:absolute;left:26073;top:6592;width:25311;height:5938" coordorigin="26073,6592" coordsize="10586,2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">
                  <v:shape id="Freeform 20" o:spid="_x0000_s1719" style="position:absolute;left:26073;top:6782;width:10587;height:2353;visibility:visible;mso-wrap-style:square;v-text-anchor:top" coordsize="1058699,235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" path="m117633,l941066,v64967,,117633,52666,117633,117633l1058699,117633v,31199,-12393,61119,-34454,83179c1002185,222873,972264,235266,941066,235266r-823433,c86435,235266,56514,222873,34454,200812,12393,178752,,148832,,117633r,c,86435,12393,56514,34454,34454,56514,12393,86435,,117633,xe" fillcolor="#b6cedf" stroked="f">
                    <v:stroke endcap="round"/>
                    <v:path arrowok="t"/>
                  </v:shape>
                  <v:shape id="TextBox 21" o:spid="_x0000_s1720" type="#_x0000_t202" style="position:absolute;left:26073;top:6592;width:10587;height:2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" filled="f" stroked="f">
                    <v:textbox inset="1.694mm,1.694mm,1.694mm,1.694mm"/>
                  </v:shape>
                </v:group>
                <v:group id="Group 22" o:spid="_x0000_s1721" style="position:absolute;left:26073;top:7036;width:5624;height:5494" coordorigin="26073,7036"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">
                  <v:shape id="Freeform 23" o:spid="_x0000_s1722" style="position:absolute;left:26073;top:7036;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" path="m406400,c181951,,,181951,,406400,,630849,181951,812800,406400,812800v224449,,406400,-181951,406400,-406400c812800,181951,630849,,406400,xe" fillcolor="#404040" stroked="f">
                    <v:path arrowok="t"/>
                  </v:shape>
                  <v:shape id="TextBox 24" o:spid="_x0000_s1723" type="#_x0000_t202" style="position:absolute;left:26835;top:7608;width:6604;height:6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" filled="f" stroked="f">
                    <v:textbox inset="4pt,4pt,4pt,4pt"/>
                  </v:shape>
                </v:group>
                <v:group id="Group 25" o:spid="_x0000_s1724" style="position:absolute;left:23;top:6592;width:25311;height:5938" coordorigin="23,6592" coordsize="10586,2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">
                  <v:shape id="Freeform 26" o:spid="_x0000_s1725" style="position:absolute;left:23;top:6782;width:10587;height:2353;visibility:visible;mso-wrap-style:square;v-text-anchor:top" coordsize="1058699,235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" path="m117633,l941066,v64967,,117633,52666,117633,117633l1058699,117633v,31199,-12393,61119,-34454,83179c1002185,222873,972264,235266,941066,235266r-823433,c86435,235266,56514,222873,34454,200812,12393,178752,,148832,,117633r,c,86435,12393,56514,34454,34454,56514,12393,86435,,117633,xe" fillcolor="#c4bcdd" stroked="f">
                    <v:stroke endcap="round"/>
                    <v:path arrowok="t"/>
                  </v:shape>
                  <v:shape id="TextBox 27" o:spid="_x0000_s1726" type="#_x0000_t202" style="position:absolute;left:23;top:6592;width:10587;height:2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" filled="f" stroked="f">
                    <v:textbox inset="1.694mm,1.694mm,1.694mm,1.694mm"/>
                  </v:shape>
                </v:group>
                <v:group id="_x0000_s1727" style="position:absolute;left:23;top:7036;width:5625;height:5494" coordorigin="23,7036"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">
                  <v:shape id="Freeform 29" o:spid="_x0000_s1728" style="position:absolute;left:23;top:7036;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" path="m406400,c181951,,,181951,,406400,,630849,181951,812800,406400,812800v224449,,406400,-181951,406400,-406400c812800,181951,630849,,406400,xe" fillcolor="#404040" stroked="f">
                    <v:path arrowok="t"/>
                  </v:shape>
                  <v:shape id="TextBox 30" o:spid="_x0000_s1729" type="#_x0000_t202" style="position:absolute;left:785;top:7608;width:6604;height:6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" filled="f" stroked="f">
                    <v:textbox inset="4pt,4pt,4pt,4pt"/>
                  </v:shape>
                </v:group>
                <v:shape id="TextBox 41" o:spid="_x0000_s1730" type="#_x0000_t202" style="position:absolute;left:31692;top:1728;width:18809;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" filled="f" stroked="f">
                  <v:textbox style="mso-fit-shape-to-text:t" inset="0,0,0,0">
                    <w:txbxContent>
                      <w:p w14:paraId="4B356C41" w14:textId="0E098FD0" w:rsidR="00352626" w:rsidRDefault="00352626" w:rsidP="00352626">
                        <w:pPr>
                          <w:spacing w:line="240" w:lineRule="auto"/>
                          <w:jc w:val="center"/>
                          <w:rPr>
                            <w:rFonts w:eastAsia="TT Norms" w:hAnsi="Adobe Arabic" w:cs="Adobe Arabic"/>
                            <w:color w:val="000000"/>
                            <w:kern w:val="24"/>
                            <w:sz w:val="36"/>
                            <w:szCs w:val="36"/>
                            <w:lang w:bidi="ar-AE"/>
                          </w:rPr>
                        </w:pPr>
                        <w:r w:rsidRPr="00352626">
                          <w:rPr>
                            <w:rFonts w:eastAsia="TT Norms" w:hAnsi="Adobe Arabic" w:cs="Adobe Arabic"/>
                            <w:color w:val="000000"/>
                            <w:kern w:val="24"/>
                            <w:sz w:val="36"/>
                            <w:szCs w:val="36"/>
                            <w:rtl/>
                            <w:lang w:bidi="ar-AE"/>
                          </w:rPr>
                          <w:t>الاعتراف الصريح بالخطأ</w:t>
                        </w:r>
                      </w:p>
                    </w:txbxContent>
                  </v:textbox>
                </v:shape>
                <v:shape id="TextBox 42" o:spid="_x0000_s1731" type="#_x0000_t202" style="position:absolute;left:27195;top:2126;width:3372;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" filled="f" stroked="f">
                  <v:textbox style="mso-fit-shape-to-text:t" inset="0,0,0,0">
                    <w:txbxContent>
                      <w:p w14:paraId="5B86CB95" w14:textId="77777777" w:rsidR="00352626" w:rsidRDefault="00352626" w:rsidP="00352626">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01</w:t>
                        </w:r>
                      </w:p>
                    </w:txbxContent>
                  </v:textbox>
                </v:shape>
                <v:shape id="TextBox 43" o:spid="_x0000_s1732" type="#_x0000_t202" style="position:absolute;left:6517;top:1728;width:16447;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" filled="f" stroked="f">
                  <v:textbox style="mso-fit-shape-to-text:t" inset="0,0,0,0">
                    <w:txbxContent>
                      <w:p w14:paraId="5D3D0864" w14:textId="783C5F63" w:rsidR="00352626" w:rsidRDefault="00352626" w:rsidP="00352626">
                        <w:pPr>
                          <w:spacing w:line="240" w:lineRule="auto"/>
                          <w:jc w:val="center"/>
                          <w:rPr>
                            <w:rFonts w:eastAsia="TT Norms" w:hAnsi="Adobe Arabic" w:cs="Adobe Arabic"/>
                            <w:color w:val="000000"/>
                            <w:kern w:val="24"/>
                            <w:sz w:val="36"/>
                            <w:szCs w:val="36"/>
                            <w:lang w:bidi="ar-AE"/>
                          </w:rPr>
                        </w:pPr>
                        <w:r w:rsidRPr="00352626">
                          <w:rPr>
                            <w:rFonts w:eastAsia="TT Norms" w:hAnsi="Adobe Arabic" w:cs="Adobe Arabic"/>
                            <w:color w:val="000000"/>
                            <w:kern w:val="24"/>
                            <w:sz w:val="36"/>
                            <w:szCs w:val="36"/>
                            <w:rtl/>
                            <w:lang w:bidi="ar-AE"/>
                          </w:rPr>
                          <w:t>الاستماع بتعاطف</w:t>
                        </w:r>
                      </w:p>
                    </w:txbxContent>
                  </v:textbox>
                </v:shape>
                <v:shape id="TextBox 44" o:spid="_x0000_s1733" type="#_x0000_t202" style="position:absolute;left:1124;top:2131;width:337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" filled="f" stroked="f">
                  <v:textbox style="mso-fit-shape-to-text:t" inset="0,0,0,0">
                    <w:txbxContent>
                      <w:p w14:paraId="0977C870" w14:textId="77777777" w:rsidR="00352626" w:rsidRDefault="00352626" w:rsidP="00352626">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02</w:t>
                        </w:r>
                      </w:p>
                    </w:txbxContent>
                  </v:textbox>
                </v:shape>
                <v:shape id="TextBox 45" o:spid="_x0000_s1734" type="#_x0000_t202" style="position:absolute;left:31108;top:8710;width:19393;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" filled="f" stroked="f">
                  <v:textbox style="mso-fit-shape-to-text:t" inset="0,0,0,0">
                    <w:txbxContent>
                      <w:p w14:paraId="53511793" w14:textId="16A4AB3E" w:rsidR="00352626" w:rsidRDefault="00352626" w:rsidP="00352626">
                        <w:pPr>
                          <w:spacing w:line="240" w:lineRule="auto"/>
                          <w:jc w:val="center"/>
                          <w:rPr>
                            <w:rFonts w:eastAsia="TT Norms" w:hAnsi="Adobe Arabic" w:cs="Adobe Arabic"/>
                            <w:color w:val="000000"/>
                            <w:kern w:val="24"/>
                            <w:sz w:val="36"/>
                            <w:szCs w:val="36"/>
                            <w:lang w:bidi="ar-AE"/>
                          </w:rPr>
                        </w:pPr>
                        <w:r w:rsidRPr="00352626">
                          <w:rPr>
                            <w:rFonts w:eastAsia="TT Norms" w:hAnsi="Adobe Arabic" w:cs="Adobe Arabic"/>
                            <w:color w:val="000000"/>
                            <w:kern w:val="24"/>
                            <w:sz w:val="36"/>
                            <w:szCs w:val="36"/>
                            <w:rtl/>
                            <w:lang w:bidi="ar-AE"/>
                          </w:rPr>
                          <w:t>اتخاذ إجراءات تصحيحية</w:t>
                        </w:r>
                      </w:p>
                    </w:txbxContent>
                  </v:textbox>
                </v:shape>
                <v:shape id="TextBox 46" o:spid="_x0000_s1735" type="#_x0000_t202" style="position:absolute;left:27195;top:8715;width:3372;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" filled="f" stroked="f">
                  <v:textbox style="mso-fit-shape-to-text:t" inset="0,0,0,0">
                    <w:txbxContent>
                      <w:p w14:paraId="690246A7" w14:textId="77777777" w:rsidR="00352626" w:rsidRDefault="00352626" w:rsidP="00352626">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03</w:t>
                        </w:r>
                      </w:p>
                    </w:txbxContent>
                  </v:textbox>
                </v:shape>
                <v:shape id="TextBox 47" o:spid="_x0000_s1736" type="#_x0000_t202" style="position:absolute;left:5121;top:8709;width:18516;height:2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" filled="f" stroked="f">
                  <v:textbox style="mso-fit-shape-to-text:t" inset="0,0,0,0">
                    <w:txbxContent>
                      <w:p w14:paraId="175D7639" w14:textId="00FB35AA" w:rsidR="00352626" w:rsidRDefault="00352626" w:rsidP="00352626">
                        <w:pPr>
                          <w:spacing w:line="240" w:lineRule="auto"/>
                          <w:jc w:val="center"/>
                          <w:rPr>
                            <w:rFonts w:eastAsia="TT Norms" w:hAnsi="Adobe Arabic" w:cs="Adobe Arabic"/>
                            <w:color w:val="000000"/>
                            <w:kern w:val="24"/>
                            <w:sz w:val="36"/>
                            <w:szCs w:val="36"/>
                            <w:lang w:bidi="ar-AE"/>
                          </w:rPr>
                        </w:pPr>
                        <w:r w:rsidRPr="00352626">
                          <w:rPr>
                            <w:rFonts w:eastAsia="TT Norms" w:hAnsi="Adobe Arabic" w:cs="Adobe Arabic"/>
                            <w:color w:val="000000"/>
                            <w:kern w:val="24"/>
                            <w:sz w:val="36"/>
                            <w:szCs w:val="36"/>
                            <w:rtl/>
                            <w:lang w:bidi="ar-AE"/>
                          </w:rPr>
                          <w:t>منح الوقت</w:t>
                        </w:r>
                      </w:p>
                    </w:txbxContent>
                  </v:textbox>
                </v:shape>
                <v:shape id="TextBox 48" o:spid="_x0000_s1737" type="#_x0000_t202" style="position:absolute;left:1148;top:8715;width:3378;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" filled="f" stroked="f">
                  <v:textbox style="mso-fit-shape-to-text:t" inset="0,0,0,0">
                    <w:txbxContent>
                      <w:p w14:paraId="778D1E5A" w14:textId="77777777" w:rsidR="00352626" w:rsidRDefault="00352626" w:rsidP="00352626">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04</w:t>
                        </w:r>
                      </w:p>
                    </w:txbxContent>
                  </v:textbox>
                </v:shape>
                <w10:anchorlock/>
              </v:group>
            </w:pict>
          </mc:Fallback>
        </mc:AlternateContent>
      </w:r>
    </w:p>
    <w:p w14:paraId="642158E6" w14:textId="635F5E79" w:rsidR="00AE5B95" w:rsidRPr="00AE5B95" w:rsidRDefault="00352626" w:rsidP="00352626">
      <w:pPr>
        <w:spacing w:line="259" w:lineRule="auto"/>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6B1A61F3" wp14:editId="1499FA7F">
                <wp:extent cx="5731510" cy="891540"/>
                <wp:effectExtent l="0" t="0" r="2540" b="22860"/>
                <wp:docPr id="136213754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49061114" name="مجموعة 47"/>
                        <wpg:cNvGrpSpPr/>
                        <wpg:grpSpPr>
                          <a:xfrm>
                            <a:off x="0" y="0"/>
                            <a:ext cx="5731510" cy="895351"/>
                            <a:chOff x="0" y="0"/>
                            <a:chExt cx="5878196" cy="918845"/>
                          </a:xfrm>
                        </wpg:grpSpPr>
                        <wpg:grpSp>
                          <wpg:cNvPr id="619585875" name="مجموعة 48"/>
                          <wpg:cNvGrpSpPr/>
                          <wpg:grpSpPr>
                            <a:xfrm>
                              <a:off x="0" y="0"/>
                              <a:ext cx="5878196" cy="918845"/>
                              <a:chOff x="0" y="0"/>
                              <a:chExt cx="6240348" cy="919070"/>
                            </a:xfrm>
                          </wpg:grpSpPr>
                          <wpg:grpSp>
                            <wpg:cNvPr id="627123678" name="مجموعة 49"/>
                            <wpg:cNvGrpSpPr/>
                            <wpg:grpSpPr>
                              <a:xfrm>
                                <a:off x="0" y="169208"/>
                                <a:ext cx="5433072" cy="580613"/>
                                <a:chOff x="0" y="169208"/>
                                <a:chExt cx="5433072" cy="580613"/>
                              </a:xfrm>
                            </wpg:grpSpPr>
                            <wps:wsp>
                              <wps:cNvPr id="3034728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4030027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71438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6671627" name="مربع نص 41"/>
                          <wps:cNvSpPr txBox="1"/>
                          <wps:spPr>
                            <a:xfrm>
                              <a:off x="204466" y="257055"/>
                              <a:ext cx="4615440" cy="389397"/>
                            </a:xfrm>
                            <a:prstGeom prst="rect">
                              <a:avLst/>
                            </a:prstGeom>
                            <a:noFill/>
                          </wps:spPr>
                          <wps:txbx>
                            <w:txbxContent>
                              <w:p w14:paraId="31CD176B" w14:textId="27C8F4AD"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الاعتراف الصريح بالخطأ</w:t>
                                </w:r>
                              </w:p>
                            </w:txbxContent>
                          </wps:txbx>
                          <wps:bodyPr wrap="square" rtlCol="1">
                            <a:spAutoFit/>
                          </wps:bodyPr>
                        </wps:wsp>
                      </wpg:grpSp>
                      <pic:pic xmlns:pic="http://schemas.openxmlformats.org/drawingml/2006/picture">
                        <pic:nvPicPr>
                          <pic:cNvPr id="692412272"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B1A61F3" id="_x0000_s173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uduumQcAAPk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LG5266ZBwAA+R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17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">
                  <v:group id="_x0000_s17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">
                    <v:group id="_x0000_s17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">
                      <v:shape id="شكل حر 50" o:spid="_x0000_s17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" fillcolor="#a5a5a5 [2092]" stroked="f" strokeweight="1pt">
                        <v:stroke joinstyle="miter"/>
                      </v:roundrect>
                    </v:group>
                    <v:oval id="شكل بيضاوي 52" o:spid="_x0000_s17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" filled="f" strokecolor="#168489" strokeweight="1pt">
                      <v:stroke joinstyle="miter"/>
                    </v:oval>
                  </v:group>
                  <v:shape id="مربع نص 41" o:spid="_x0000_s174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" filled="f" stroked="f">
                    <v:textbox style="mso-fit-shape-to-text:t">
                      <w:txbxContent>
                        <w:p w14:paraId="31CD176B" w14:textId="27C8F4AD"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الاعتراف الصريح بالخطأ</w:t>
                          </w:r>
                        </w:p>
                      </w:txbxContent>
                    </v:textbox>
                  </v:shape>
                </v:group>
                <v:shape id="صورة 54" o:spid="_x0000_s17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">
                  <v:imagedata r:id="rId90" o:title=""/>
                </v:shape>
                <w10:anchorlock/>
              </v:group>
            </w:pict>
          </mc:Fallback>
        </mc:AlternateContent>
      </w:r>
    </w:p>
    <w:p w14:paraId="6E5C4FAF"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تحمّل المسؤولية دون تبرير أو إلقاء اللوم.</w:t>
      </w:r>
    </w:p>
    <w:p w14:paraId="6669EE7F"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التعبير عن الندم والاعتذار بصدق.</w:t>
      </w:r>
    </w:p>
    <w:p w14:paraId="0FEC8348" w14:textId="4C180054" w:rsidR="00352626" w:rsidRPr="00AE5B95" w:rsidRDefault="00352626" w:rsidP="00AE5B9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4FD1863C" wp14:editId="2784FEEB">
                <wp:extent cx="5731510" cy="891540"/>
                <wp:effectExtent l="0" t="0" r="2540" b="22860"/>
                <wp:docPr id="3717533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83521197" name="مجموعة 47"/>
                        <wpg:cNvGrpSpPr/>
                        <wpg:grpSpPr>
                          <a:xfrm>
                            <a:off x="0" y="0"/>
                            <a:ext cx="5731510" cy="895351"/>
                            <a:chOff x="0" y="0"/>
                            <a:chExt cx="5878196" cy="918845"/>
                          </a:xfrm>
                        </wpg:grpSpPr>
                        <wpg:grpSp>
                          <wpg:cNvPr id="2144749756" name="مجموعة 48"/>
                          <wpg:cNvGrpSpPr/>
                          <wpg:grpSpPr>
                            <a:xfrm>
                              <a:off x="0" y="0"/>
                              <a:ext cx="5878196" cy="918845"/>
                              <a:chOff x="0" y="0"/>
                              <a:chExt cx="6240348" cy="919070"/>
                            </a:xfrm>
                          </wpg:grpSpPr>
                          <wpg:grpSp>
                            <wpg:cNvPr id="1334747756" name="مجموعة 49"/>
                            <wpg:cNvGrpSpPr/>
                            <wpg:grpSpPr>
                              <a:xfrm>
                                <a:off x="0" y="169208"/>
                                <a:ext cx="5433072" cy="580613"/>
                                <a:chOff x="0" y="169208"/>
                                <a:chExt cx="5433072" cy="580613"/>
                              </a:xfrm>
                            </wpg:grpSpPr>
                            <wps:wsp>
                              <wps:cNvPr id="18652648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757389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578879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99911210" name="مربع نص 41"/>
                          <wps:cNvSpPr txBox="1"/>
                          <wps:spPr>
                            <a:xfrm>
                              <a:off x="204466" y="257055"/>
                              <a:ext cx="4615440" cy="389397"/>
                            </a:xfrm>
                            <a:prstGeom prst="rect">
                              <a:avLst/>
                            </a:prstGeom>
                            <a:noFill/>
                          </wps:spPr>
                          <wps:txbx>
                            <w:txbxContent>
                              <w:p w14:paraId="7F7524F6" w14:textId="484972EA"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الاستماع بتعاطف</w:t>
                                </w:r>
                              </w:p>
                            </w:txbxContent>
                          </wps:txbx>
                          <wps:bodyPr wrap="square" rtlCol="1">
                            <a:spAutoFit/>
                          </wps:bodyPr>
                        </wps:wsp>
                      </wpg:grpSp>
                      <pic:pic xmlns:pic="http://schemas.openxmlformats.org/drawingml/2006/picture">
                        <pic:nvPicPr>
                          <pic:cNvPr id="2014461155"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FD1863C" id="_x0000_s174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">
                <v:group id="مجموعة 47" o:spid="_x0000_s17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">
                  <v:group id="_x0000_s17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">
                    <v:group id="_x0000_s17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">
                      <v:shape id="شكل حر 50" o:spid="_x0000_s17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" fillcolor="#a5a5a5 [2092]" stroked="f" strokeweight="1pt">
                        <v:stroke joinstyle="miter"/>
                      </v:roundrect>
                    </v:group>
                    <v:oval id="شكل بيضاوي 52" o:spid="_x0000_s17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" filled="f" strokecolor="#168489" strokeweight="1pt">
                      <v:stroke joinstyle="miter"/>
                    </v:oval>
                  </v:group>
                  <v:shape id="مربع نص 41" o:spid="_x0000_s175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" filled="f" stroked="f">
                    <v:textbox style="mso-fit-shape-to-text:t">
                      <w:txbxContent>
                        <w:p w14:paraId="7F7524F6" w14:textId="484972EA"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الاستماع بتعاطف</w:t>
                          </w:r>
                        </w:p>
                      </w:txbxContent>
                    </v:textbox>
                  </v:shape>
                </v:group>
                <v:shape id="صورة 54" o:spid="_x0000_s17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">
                  <v:imagedata r:id="rId90" o:title=""/>
                </v:shape>
                <w10:anchorlock/>
              </v:group>
            </w:pict>
          </mc:Fallback>
        </mc:AlternateContent>
      </w:r>
    </w:p>
    <w:p w14:paraId="66A0A358"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إتاحة الفرصة للطرف الآخر للتعبير عن مشاعره.</w:t>
      </w:r>
    </w:p>
    <w:p w14:paraId="3BA75BEF"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تفهّم وجهة نظره واحتياجاته.</w:t>
      </w:r>
    </w:p>
    <w:p w14:paraId="535F2E31" w14:textId="7C419DF5" w:rsidR="00352626" w:rsidRPr="00AE5B95" w:rsidRDefault="00352626" w:rsidP="00AE5B9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7C55A83A" wp14:editId="115633B3">
                <wp:extent cx="5731510" cy="891540"/>
                <wp:effectExtent l="0" t="0" r="2540" b="22860"/>
                <wp:docPr id="179011400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53909097" name="مجموعة 47"/>
                        <wpg:cNvGrpSpPr/>
                        <wpg:grpSpPr>
                          <a:xfrm>
                            <a:off x="0" y="0"/>
                            <a:ext cx="5731510" cy="895351"/>
                            <a:chOff x="0" y="0"/>
                            <a:chExt cx="5878196" cy="918845"/>
                          </a:xfrm>
                        </wpg:grpSpPr>
                        <wpg:grpSp>
                          <wpg:cNvPr id="1719691438" name="مجموعة 48"/>
                          <wpg:cNvGrpSpPr/>
                          <wpg:grpSpPr>
                            <a:xfrm>
                              <a:off x="0" y="0"/>
                              <a:ext cx="5878196" cy="918845"/>
                              <a:chOff x="0" y="0"/>
                              <a:chExt cx="6240348" cy="919070"/>
                            </a:xfrm>
                          </wpg:grpSpPr>
                          <wpg:grpSp>
                            <wpg:cNvPr id="2023172880" name="مجموعة 49"/>
                            <wpg:cNvGrpSpPr/>
                            <wpg:grpSpPr>
                              <a:xfrm>
                                <a:off x="0" y="169208"/>
                                <a:ext cx="5433072" cy="580613"/>
                                <a:chOff x="0" y="169208"/>
                                <a:chExt cx="5433072" cy="580613"/>
                              </a:xfrm>
                            </wpg:grpSpPr>
                            <wps:wsp>
                              <wps:cNvPr id="9445297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304340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6773242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1146485" name="مربع نص 41"/>
                          <wps:cNvSpPr txBox="1"/>
                          <wps:spPr>
                            <a:xfrm>
                              <a:off x="204466" y="257055"/>
                              <a:ext cx="4615440" cy="389397"/>
                            </a:xfrm>
                            <a:prstGeom prst="rect">
                              <a:avLst/>
                            </a:prstGeom>
                            <a:noFill/>
                          </wps:spPr>
                          <wps:txbx>
                            <w:txbxContent>
                              <w:p w14:paraId="057BDFB4" w14:textId="0BCCD2BB"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اتخاذ إجراءات تصحيحية</w:t>
                                </w:r>
                              </w:p>
                            </w:txbxContent>
                          </wps:txbx>
                          <wps:bodyPr wrap="square" rtlCol="1">
                            <a:spAutoFit/>
                          </wps:bodyPr>
                        </wps:wsp>
                      </wpg:grpSp>
                      <pic:pic xmlns:pic="http://schemas.openxmlformats.org/drawingml/2006/picture">
                        <pic:nvPicPr>
                          <pic:cNvPr id="450004228"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55A83A" id="_x0000_s175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">
                <v:group id="مجموعة 47" o:spid="_x0000_s17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">
                  <v:group id="_x0000_s17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">
                    <v:group id="_x0000_s17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">
                      <v:shape id="شكل حر 50" o:spid="_x0000_s17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" fillcolor="#a5a5a5 [2092]" stroked="f" strokeweight="1pt">
                        <v:stroke joinstyle="miter"/>
                      </v:roundrect>
                    </v:group>
                    <v:oval id="شكل بيضاوي 52" o:spid="_x0000_s17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" filled="f" strokecolor="#168489" strokeweight="1pt">
                      <v:stroke joinstyle="miter"/>
                    </v:oval>
                  </v:group>
                  <v:shape id="مربع نص 41" o:spid="_x0000_s176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" filled="f" stroked="f">
                    <v:textbox style="mso-fit-shape-to-text:t">
                      <w:txbxContent>
                        <w:p w14:paraId="057BDFB4" w14:textId="0BCCD2BB"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اتخاذ إجراءات تصحيحية</w:t>
                          </w:r>
                        </w:p>
                      </w:txbxContent>
                    </v:textbox>
                  </v:shape>
                </v:group>
                <v:shape id="صورة 54" o:spid="_x0000_s17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">
                  <v:imagedata r:id="rId90" o:title=""/>
                </v:shape>
                <w10:anchorlock/>
              </v:group>
            </w:pict>
          </mc:Fallback>
        </mc:AlternateContent>
      </w:r>
    </w:p>
    <w:p w14:paraId="7C01FED1"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تقديم حلول عملية لمعالجة الموقف.</w:t>
      </w:r>
    </w:p>
    <w:p w14:paraId="7399A10B"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وضع ضمانات لعدم تكرار المشكلة.</w:t>
      </w:r>
    </w:p>
    <w:p w14:paraId="46C7DCE1" w14:textId="1B71645B" w:rsidR="00352626" w:rsidRPr="00AE5B95" w:rsidRDefault="00352626" w:rsidP="00AE5B95">
      <w:pPr>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6823B027" wp14:editId="5886F3E2">
                <wp:extent cx="5731510" cy="891540"/>
                <wp:effectExtent l="0" t="0" r="2540" b="22860"/>
                <wp:docPr id="190761641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30689731" name="مجموعة 47"/>
                        <wpg:cNvGrpSpPr/>
                        <wpg:grpSpPr>
                          <a:xfrm>
                            <a:off x="0" y="0"/>
                            <a:ext cx="5731510" cy="895351"/>
                            <a:chOff x="0" y="0"/>
                            <a:chExt cx="5878196" cy="918845"/>
                          </a:xfrm>
                        </wpg:grpSpPr>
                        <wpg:grpSp>
                          <wpg:cNvPr id="89374352" name="مجموعة 48"/>
                          <wpg:cNvGrpSpPr/>
                          <wpg:grpSpPr>
                            <a:xfrm>
                              <a:off x="0" y="0"/>
                              <a:ext cx="5878196" cy="918845"/>
                              <a:chOff x="0" y="0"/>
                              <a:chExt cx="6240348" cy="919070"/>
                            </a:xfrm>
                          </wpg:grpSpPr>
                          <wpg:grpSp>
                            <wpg:cNvPr id="405949850" name="مجموعة 49"/>
                            <wpg:cNvGrpSpPr/>
                            <wpg:grpSpPr>
                              <a:xfrm>
                                <a:off x="0" y="169208"/>
                                <a:ext cx="5433072" cy="580613"/>
                                <a:chOff x="0" y="169208"/>
                                <a:chExt cx="5433072" cy="580613"/>
                              </a:xfrm>
                            </wpg:grpSpPr>
                            <wps:wsp>
                              <wps:cNvPr id="16472110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50792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86777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8883038" name="مربع نص 41"/>
                          <wps:cNvSpPr txBox="1"/>
                          <wps:spPr>
                            <a:xfrm>
                              <a:off x="204466" y="257055"/>
                              <a:ext cx="4615440" cy="389397"/>
                            </a:xfrm>
                            <a:prstGeom prst="rect">
                              <a:avLst/>
                            </a:prstGeom>
                            <a:noFill/>
                          </wps:spPr>
                          <wps:txbx>
                            <w:txbxContent>
                              <w:p w14:paraId="7C7177F4" w14:textId="45C89AAA"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منح الوقت</w:t>
                                </w:r>
                              </w:p>
                            </w:txbxContent>
                          </wps:txbx>
                          <wps:bodyPr wrap="square" rtlCol="1">
                            <a:spAutoFit/>
                          </wps:bodyPr>
                        </wps:wsp>
                      </wpg:grpSp>
                      <pic:pic xmlns:pic="http://schemas.openxmlformats.org/drawingml/2006/picture">
                        <pic:nvPicPr>
                          <pic:cNvPr id="1759786253"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823B027" id="_x0000_s176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PInLmWZBwAA+B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17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">
                  <v:group id="_x0000_s17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">
                    <v:group id="_x0000_s17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">
                      <v:shape id="شكل حر 50" o:spid="_x0000_s17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" fillcolor="#a5a5a5 [2092]" stroked="f" strokeweight="1pt">
                        <v:stroke joinstyle="miter"/>
                      </v:roundrect>
                    </v:group>
                    <v:oval id="شكل بيضاوي 52" o:spid="_x0000_s17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" filled="f" strokecolor="#168489" strokeweight="1pt">
                      <v:stroke joinstyle="miter"/>
                    </v:oval>
                  </v:group>
                  <v:shape id="مربع نص 41" o:spid="_x0000_s177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" filled="f" stroked="f">
                    <v:textbox style="mso-fit-shape-to-text:t">
                      <w:txbxContent>
                        <w:p w14:paraId="7C7177F4" w14:textId="45C89AAA"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منح الوقت</w:t>
                          </w:r>
                        </w:p>
                      </w:txbxContent>
                    </v:textbox>
                  </v:shape>
                </v:group>
                <v:shape id="صورة 54" o:spid="_x0000_s17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">
                  <v:imagedata r:id="rId90" o:title=""/>
                </v:shape>
                <w10:anchorlock/>
              </v:group>
            </w:pict>
          </mc:Fallback>
        </mc:AlternateContent>
      </w:r>
    </w:p>
    <w:p w14:paraId="671D5496"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فهم أن استعادة الثقة تتطلب وقتاً وصبراً.</w:t>
      </w:r>
    </w:p>
    <w:p w14:paraId="6B42F806"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إظهار الاتساق والالتزام على المدى الطويل.</w:t>
      </w:r>
    </w:p>
    <w:p w14:paraId="0331EFDA" w14:textId="438F7992" w:rsidR="00AE5B95" w:rsidRPr="00AE5B95" w:rsidRDefault="00352626" w:rsidP="00AE5B95">
      <w:pPr>
        <w:spacing w:line="259" w:lineRule="auto"/>
        <w:rPr>
          <w:rFonts w:ascii="Sakkal Majalla" w:hAnsi="Sakkal Majalla"/>
          <w:sz w:val="34"/>
          <w:rtl/>
        </w:rPr>
      </w:pPr>
      <w:r w:rsidRPr="00E42DAD">
        <w:rPr>
          <w:rFonts w:ascii="Adobe Arabic" w:hAnsi="Adobe Arabic" w:cs="Adobe Arabic"/>
          <w:noProof/>
          <w:sz w:val="36"/>
          <w:szCs w:val="36"/>
        </w:rPr>
        <mc:AlternateContent>
          <mc:Choice Requires="wpg">
            <w:drawing>
              <wp:anchor distT="0" distB="0" distL="114300" distR="114300" simplePos="0" relativeHeight="252849152" behindDoc="0" locked="0" layoutInCell="1" allowOverlap="1" wp14:anchorId="72379E31" wp14:editId="5013D569">
                <wp:simplePos x="0" y="0"/>
                <wp:positionH relativeFrom="column">
                  <wp:posOffset>5368290</wp:posOffset>
                </wp:positionH>
                <wp:positionV relativeFrom="paragraph">
                  <wp:posOffset>635</wp:posOffset>
                </wp:positionV>
                <wp:extent cx="361315" cy="324485"/>
                <wp:effectExtent l="0" t="0" r="635" b="0"/>
                <wp:wrapSquare wrapText="bothSides"/>
                <wp:docPr id="1443035198"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641766916" name="Picture 388507661" descr="Reference "/>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730014665"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2935029B" id="Group 20" o:spid="_x0000_s1026" style="position:absolute;margin-left:422.7pt;margin-top:.05pt;width:28.45pt;height:25.55pt;z-index:25284915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">
                  <v:imagedata r:id="rId126"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" fillcolor="#168489" strokecolor="#168489" strokeweight="1pt">
                  <v:stroke joinstyle="miter"/>
                </v:roundrect>
                <w10:wrap type="square"/>
              </v:group>
            </w:pict>
          </mc:Fallback>
        </mc:AlternateContent>
      </w:r>
      <w:r w:rsidR="00AE5B95" w:rsidRPr="00352626">
        <w:rPr>
          <w:rFonts w:ascii="Adobe Arabic" w:hAnsi="Adobe Arabic" w:cs="Adobe Arabic"/>
          <w:b/>
          <w:bCs/>
          <w:color w:val="008080"/>
          <w:sz w:val="36"/>
          <w:szCs w:val="36"/>
          <w:rtl/>
        </w:rPr>
        <w:t>مثال:</w:t>
      </w:r>
      <w:r w:rsidR="00AE5B95" w:rsidRPr="00352626">
        <w:rPr>
          <w:rFonts w:ascii="Sakkal Majalla" w:hAnsi="Sakkal Majalla"/>
          <w:color w:val="008080"/>
          <w:sz w:val="36"/>
          <w:szCs w:val="36"/>
          <w:rtl/>
        </w:rPr>
        <w:t xml:space="preserve"> </w:t>
      </w:r>
      <w:r w:rsidR="00AE5B95" w:rsidRPr="00AE5B95">
        <w:rPr>
          <w:rFonts w:ascii="Sakkal Majalla" w:hAnsi="Sakkal Majalla"/>
          <w:sz w:val="34"/>
          <w:rtl/>
        </w:rPr>
        <w:t>مدير أخطأ في نقل معلومات سرية عن أداء أحد الموظفين إلى زملائه. لاستعادة الثقة:</w:t>
      </w:r>
    </w:p>
    <w:p w14:paraId="2DCB2070" w14:textId="40519282"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1. طلب مقابلة شخصية مع الموظف واعترف بالخطأ دون تبرير.</w:t>
      </w:r>
    </w:p>
    <w:p w14:paraId="64A842E7" w14:textId="0368DD5F" w:rsidR="00AE5B95" w:rsidRPr="00AE5B95" w:rsidRDefault="00EB373A" w:rsidP="00AE5B95">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68608" behindDoc="0" locked="0" layoutInCell="1" allowOverlap="1" wp14:anchorId="03663084" wp14:editId="27B60B72">
            <wp:simplePos x="0" y="0"/>
            <wp:positionH relativeFrom="column">
              <wp:posOffset>53975</wp:posOffset>
            </wp:positionH>
            <wp:positionV relativeFrom="paragraph">
              <wp:posOffset>24765</wp:posOffset>
            </wp:positionV>
            <wp:extent cx="2809875" cy="1532255"/>
            <wp:effectExtent l="0" t="0" r="9525" b="0"/>
            <wp:wrapSquare wrapText="bothSides"/>
            <wp:docPr id="1771042980" name="صورة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042980" name="صورة 1771042980"/>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2809875" cy="1532255"/>
                    </a:xfrm>
                    <a:prstGeom prst="rect">
                      <a:avLst/>
                    </a:prstGeom>
                  </pic:spPr>
                </pic:pic>
              </a:graphicData>
            </a:graphic>
            <wp14:sizeRelH relativeFrom="margin">
              <wp14:pctWidth>0</wp14:pctWidth>
            </wp14:sizeRelH>
            <wp14:sizeRelV relativeFrom="margin">
              <wp14:pctHeight>0</wp14:pctHeight>
            </wp14:sizeRelV>
          </wp:anchor>
        </w:drawing>
      </w:r>
      <w:r w:rsidR="00AE5B95" w:rsidRPr="00AE5B95">
        <w:rPr>
          <w:rFonts w:ascii="Sakkal Majalla" w:hAnsi="Sakkal Majalla"/>
          <w:sz w:val="34"/>
          <w:rtl/>
        </w:rPr>
        <w:t>2. استمع بتعاطف لمشاعر الموظف وتأثير الخطأ عليه.</w:t>
      </w:r>
    </w:p>
    <w:p w14:paraId="261B7D13" w14:textId="085107F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3. قدّم اعتذاراً صريحاً وواضحاً.</w:t>
      </w:r>
    </w:p>
    <w:p w14:paraId="0799FDA0" w14:textId="2CAF8EE0"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4. شرح الإجراءات التي سيتخذها لمعالجة الموقف ومنع تكراره.</w:t>
      </w:r>
    </w:p>
    <w:p w14:paraId="39A38DAF" w14:textId="2F3445DC"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5. أظهر الالتزام المستمر بالسرية والاحترام في تعامله اليومي.</w:t>
      </w:r>
    </w:p>
    <w:p w14:paraId="527F5302" w14:textId="3C89A9CF" w:rsidR="00AE5B95" w:rsidRPr="00AE5B95" w:rsidRDefault="00352626" w:rsidP="00352626">
      <w:pPr>
        <w:keepNext/>
        <w:pageBreakBefore/>
        <w:spacing w:line="259" w:lineRule="auto"/>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08444145" wp14:editId="1F204A77">
                <wp:extent cx="5731510" cy="895350"/>
                <wp:effectExtent l="0" t="0" r="21590" b="19050"/>
                <wp:docPr id="192248747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11266943" name="صورة 38"/>
                          <pic:cNvPicPr/>
                        </pic:nvPicPr>
                        <pic:blipFill>
                          <a:blip r:embed="rId6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7447376" name="مجموعة 39"/>
                        <wpg:cNvGrpSpPr/>
                        <wpg:grpSpPr>
                          <a:xfrm>
                            <a:off x="0" y="0"/>
                            <a:ext cx="5731510" cy="895350"/>
                            <a:chOff x="0" y="0"/>
                            <a:chExt cx="5878196" cy="918845"/>
                          </a:xfrm>
                        </wpg:grpSpPr>
                        <wpg:grpSp>
                          <wpg:cNvPr id="1311377265" name="مجموعة 40"/>
                          <wpg:cNvGrpSpPr/>
                          <wpg:grpSpPr>
                            <a:xfrm>
                              <a:off x="0" y="0"/>
                              <a:ext cx="5878196" cy="918845"/>
                              <a:chOff x="0" y="0"/>
                              <a:chExt cx="6240348" cy="919070"/>
                            </a:xfrm>
                          </wpg:grpSpPr>
                          <wpg:grpSp>
                            <wpg:cNvPr id="1193524622" name="مجموعة 41"/>
                            <wpg:cNvGrpSpPr/>
                            <wpg:grpSpPr>
                              <a:xfrm>
                                <a:off x="0" y="169208"/>
                                <a:ext cx="5433072" cy="580613"/>
                                <a:chOff x="0" y="169208"/>
                                <a:chExt cx="5433072" cy="580613"/>
                              </a:xfrm>
                            </wpg:grpSpPr>
                            <wps:wsp>
                              <wps:cNvPr id="165304451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7100997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220641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4393146" name="مربع نص 41"/>
                          <wps:cNvSpPr txBox="1"/>
                          <wps:spPr>
                            <a:xfrm>
                              <a:off x="204484" y="257055"/>
                              <a:ext cx="4616071" cy="387740"/>
                            </a:xfrm>
                            <a:prstGeom prst="rect">
                              <a:avLst/>
                            </a:prstGeom>
                            <a:noFill/>
                          </wps:spPr>
                          <wps:txbx>
                            <w:txbxContent>
                              <w:p w14:paraId="79703576" w14:textId="1AF3382F" w:rsid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إدارة الاجتماعات الإشرافية بفعالية</w:t>
                                </w:r>
                              </w:p>
                            </w:txbxContent>
                          </wps:txbx>
                          <wps:bodyPr wrap="square" rtlCol="1">
                            <a:spAutoFit/>
                          </wps:bodyPr>
                        </wps:wsp>
                      </wpg:grpSp>
                    </wpg:wgp>
                  </a:graphicData>
                </a:graphic>
              </wp:inline>
            </w:drawing>
          </mc:Choice>
          <mc:Fallback>
            <w:pict>
              <v:group w14:anchorId="08444145" id="_x0000_s177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">
                <v:shape id="صورة 38" o:spid="_x0000_s177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">
                  <v:imagedata r:id="rId64" o:title=""/>
                </v:shape>
                <v:group id="مجموعة 39" o:spid="_x0000_s17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">
                  <v:group id="مجموعة 40" o:spid="_x0000_s17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">
                    <v:group id="مجموعة 41" o:spid="_x0000_s17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">
                      <v:shape id="شكل حر 42" o:spid="_x0000_s17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" fillcolor="#168489" stroked="f" strokeweight="1pt">
                        <v:stroke joinstyle="miter"/>
                      </v:roundrect>
                    </v:group>
                    <v:oval id="شكل بيضاوي 44" o:spid="_x0000_s17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" filled="f" strokecolor="#a5a5a5 [2092]" strokeweight="1pt">
                      <v:stroke joinstyle="miter"/>
                    </v:oval>
                  </v:group>
                  <v:shape id="مربع نص 41" o:spid="_x0000_s178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" filled="f" stroked="f">
                    <v:textbox style="mso-fit-shape-to-text:t">
                      <w:txbxContent>
                        <w:p w14:paraId="79703576" w14:textId="1AF3382F" w:rsid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إدارة الاجتماعات الإشرافية بفعالية</w:t>
                          </w:r>
                        </w:p>
                      </w:txbxContent>
                    </v:textbox>
                  </v:shape>
                </v:group>
                <w10:anchorlock/>
              </v:group>
            </w:pict>
          </mc:Fallback>
        </mc:AlternateContent>
      </w:r>
    </w:p>
    <w:p w14:paraId="147C347B"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ت</w:t>
      </w:r>
      <w:r w:rsidRPr="00AE5B95">
        <w:rPr>
          <w:rFonts w:ascii="Sakkal Majalla" w:hAnsi="Sakkal Majalla" w:hint="cs"/>
          <w:sz w:val="34"/>
          <w:rtl/>
        </w:rPr>
        <w:t>ُ</w:t>
      </w:r>
      <w:r w:rsidRPr="00AE5B95">
        <w:rPr>
          <w:rFonts w:ascii="Sakkal Majalla" w:hAnsi="Sakkal Majalla"/>
          <w:sz w:val="34"/>
          <w:rtl/>
        </w:rPr>
        <w:t>عتبر الاجتماعات الإشرافية من أهم أدوات التواصل والتوجيه، لكنها تستهلك وقتاً كبيراً وقد تصبح غير فعّالة إذا لم تُدر بشكل جيد. تشير الدراسات إلى أن المديرين يقضون ما يقارب 35-50% من وقتهم في اجتماعات، لذا فإن إدارتها بفعالية أمر بالغ الأهمية.</w:t>
      </w:r>
    </w:p>
    <w:p w14:paraId="7BF61B96" w14:textId="77777777" w:rsidR="00AE5B95" w:rsidRPr="00352626" w:rsidRDefault="00AE5B95" w:rsidP="00AE5B95">
      <w:pPr>
        <w:spacing w:line="259" w:lineRule="auto"/>
        <w:rPr>
          <w:rFonts w:ascii="Sakkal Majalla" w:hAnsi="Sakkal Majalla"/>
          <w:b/>
          <w:bCs/>
          <w:color w:val="C00000"/>
          <w:sz w:val="34"/>
          <w:rtl/>
        </w:rPr>
      </w:pPr>
      <w:r w:rsidRPr="00352626">
        <w:rPr>
          <w:rFonts w:ascii="Sakkal Majalla" w:hAnsi="Sakkal Majalla"/>
          <w:b/>
          <w:bCs/>
          <w:color w:val="C00000"/>
          <w:sz w:val="34"/>
          <w:rtl/>
        </w:rPr>
        <w:t>1. أنواع الاجتماعات الإشرافية وأهدافها</w:t>
      </w:r>
    </w:p>
    <w:p w14:paraId="2B8D3F95"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تختلف الاجتماعات الإشرافية باختلاف أهدافها:</w:t>
      </w:r>
    </w:p>
    <w:tbl>
      <w:tblPr>
        <w:tblStyle w:val="a6"/>
        <w:bidiVisual/>
        <w:tblW w:w="0" w:type="auto"/>
        <w:tblLook w:val="04A0" w:firstRow="1" w:lastRow="0" w:firstColumn="1" w:lastColumn="0" w:noHBand="0" w:noVBand="1"/>
      </w:tblPr>
      <w:tblGrid>
        <w:gridCol w:w="3005"/>
        <w:gridCol w:w="3005"/>
        <w:gridCol w:w="3006"/>
      </w:tblGrid>
      <w:tr w:rsidR="00352626" w:rsidRPr="00352626" w14:paraId="41083B9A" w14:textId="77777777" w:rsidTr="00352626">
        <w:tc>
          <w:tcPr>
            <w:tcW w:w="3005" w:type="dxa"/>
            <w:shd w:val="clear" w:color="auto" w:fill="BFBFBF" w:themeFill="background1" w:themeFillShade="BF"/>
          </w:tcPr>
          <w:p w14:paraId="5C6B12BB" w14:textId="60A91704" w:rsidR="00352626" w:rsidRPr="00352626" w:rsidRDefault="00352626" w:rsidP="00352626">
            <w:pPr>
              <w:spacing w:line="259" w:lineRule="auto"/>
              <w:jc w:val="center"/>
              <w:rPr>
                <w:rFonts w:ascii="Adobe Arabic" w:hAnsi="Adobe Arabic" w:cs="Adobe Arabic"/>
                <w:b/>
                <w:bCs/>
                <w:color w:val="008080"/>
                <w:sz w:val="36"/>
                <w:szCs w:val="36"/>
                <w:rtl/>
              </w:rPr>
            </w:pPr>
            <w:r w:rsidRPr="00352626">
              <w:rPr>
                <w:rFonts w:ascii="Adobe Arabic" w:hAnsi="Adobe Arabic" w:cs="Adobe Arabic"/>
                <w:b/>
                <w:bCs/>
                <w:color w:val="008080"/>
                <w:sz w:val="36"/>
                <w:szCs w:val="36"/>
                <w:rtl/>
              </w:rPr>
              <w:t>أنواع الاجتماعات الإشرافية</w:t>
            </w:r>
          </w:p>
        </w:tc>
        <w:tc>
          <w:tcPr>
            <w:tcW w:w="3005" w:type="dxa"/>
            <w:shd w:val="clear" w:color="auto" w:fill="BFBFBF" w:themeFill="background1" w:themeFillShade="BF"/>
          </w:tcPr>
          <w:p w14:paraId="12BA87BF" w14:textId="77DA36D7" w:rsidR="00352626" w:rsidRPr="00352626" w:rsidRDefault="00352626" w:rsidP="00352626">
            <w:pPr>
              <w:spacing w:line="259" w:lineRule="auto"/>
              <w:jc w:val="center"/>
              <w:rPr>
                <w:rFonts w:ascii="Adobe Arabic" w:hAnsi="Adobe Arabic" w:cs="Adobe Arabic"/>
                <w:b/>
                <w:bCs/>
                <w:color w:val="008080"/>
                <w:sz w:val="36"/>
                <w:szCs w:val="36"/>
                <w:rtl/>
              </w:rPr>
            </w:pPr>
            <w:r w:rsidRPr="00352626">
              <w:rPr>
                <w:rFonts w:ascii="Adobe Arabic" w:hAnsi="Adobe Arabic" w:cs="Adobe Arabic"/>
                <w:b/>
                <w:bCs/>
                <w:color w:val="008080"/>
                <w:sz w:val="36"/>
                <w:szCs w:val="36"/>
                <w:rtl/>
              </w:rPr>
              <w:t>الأهداف</w:t>
            </w:r>
          </w:p>
        </w:tc>
        <w:tc>
          <w:tcPr>
            <w:tcW w:w="3006" w:type="dxa"/>
            <w:shd w:val="clear" w:color="auto" w:fill="BFBFBF" w:themeFill="background1" w:themeFillShade="BF"/>
          </w:tcPr>
          <w:p w14:paraId="18F66EE0" w14:textId="0389A8E7" w:rsidR="00352626" w:rsidRPr="00352626" w:rsidRDefault="00352626" w:rsidP="00352626">
            <w:pPr>
              <w:spacing w:line="259" w:lineRule="auto"/>
              <w:jc w:val="center"/>
              <w:rPr>
                <w:rFonts w:ascii="Adobe Arabic" w:hAnsi="Adobe Arabic" w:cs="Adobe Arabic"/>
                <w:b/>
                <w:bCs/>
                <w:color w:val="008080"/>
                <w:sz w:val="36"/>
                <w:szCs w:val="36"/>
                <w:rtl/>
              </w:rPr>
            </w:pPr>
            <w:r w:rsidRPr="00352626">
              <w:rPr>
                <w:rFonts w:ascii="Adobe Arabic" w:hAnsi="Adobe Arabic" w:cs="Adobe Arabic"/>
                <w:b/>
                <w:bCs/>
                <w:color w:val="008080"/>
                <w:sz w:val="36"/>
                <w:szCs w:val="36"/>
                <w:rtl/>
              </w:rPr>
              <w:t>الخصائص</w:t>
            </w:r>
          </w:p>
        </w:tc>
      </w:tr>
      <w:tr w:rsidR="00352626" w14:paraId="02455A50" w14:textId="77777777" w:rsidTr="00352626">
        <w:tc>
          <w:tcPr>
            <w:tcW w:w="3005" w:type="dxa"/>
          </w:tcPr>
          <w:p w14:paraId="73E34D92" w14:textId="5E378DB9" w:rsidR="00352626" w:rsidRPr="007E4D76" w:rsidRDefault="007E4D76" w:rsidP="007E4D76">
            <w:pPr>
              <w:spacing w:line="259" w:lineRule="auto"/>
              <w:jc w:val="center"/>
              <w:rPr>
                <w:rFonts w:ascii="Adobe Arabic" w:hAnsi="Adobe Arabic" w:cs="Adobe Arabic"/>
                <w:sz w:val="36"/>
                <w:szCs w:val="36"/>
                <w:rtl/>
              </w:rPr>
            </w:pPr>
            <w:r w:rsidRPr="007E4D76">
              <w:rPr>
                <w:rFonts w:ascii="Adobe Arabic" w:hAnsi="Adobe Arabic" w:cs="Adobe Arabic"/>
                <w:b/>
                <w:bCs/>
                <w:sz w:val="36"/>
                <w:szCs w:val="36"/>
                <w:rtl/>
              </w:rPr>
              <w:t>اجتماعات المتابعة الدورية</w:t>
            </w:r>
          </w:p>
        </w:tc>
        <w:tc>
          <w:tcPr>
            <w:tcW w:w="3005" w:type="dxa"/>
          </w:tcPr>
          <w:p w14:paraId="7223D6F1" w14:textId="43428657" w:rsidR="00352626" w:rsidRDefault="007E4D76" w:rsidP="007E4D76">
            <w:pPr>
              <w:spacing w:line="259" w:lineRule="auto"/>
              <w:rPr>
                <w:rFonts w:ascii="Sakkal Majalla" w:hAnsi="Sakkal Majalla"/>
                <w:sz w:val="34"/>
                <w:rtl/>
              </w:rPr>
            </w:pPr>
            <w:r w:rsidRPr="00AE5B95">
              <w:rPr>
                <w:rFonts w:ascii="Sakkal Majalla" w:hAnsi="Sakkal Majalla"/>
                <w:sz w:val="34"/>
                <w:rtl/>
              </w:rPr>
              <w:t>مراجعة التقدّم في العمل وتبادل المعلومات.</w:t>
            </w:r>
          </w:p>
        </w:tc>
        <w:tc>
          <w:tcPr>
            <w:tcW w:w="3006" w:type="dxa"/>
          </w:tcPr>
          <w:p w14:paraId="63F9D3F5" w14:textId="4390F1D0" w:rsidR="00352626" w:rsidRDefault="007E4D76" w:rsidP="00AE5B95">
            <w:pPr>
              <w:spacing w:line="259" w:lineRule="auto"/>
              <w:rPr>
                <w:rFonts w:ascii="Sakkal Majalla" w:hAnsi="Sakkal Majalla"/>
                <w:sz w:val="34"/>
                <w:rtl/>
              </w:rPr>
            </w:pPr>
            <w:r w:rsidRPr="00AE5B95">
              <w:rPr>
                <w:rFonts w:ascii="Sakkal Majalla" w:hAnsi="Sakkal Majalla"/>
                <w:sz w:val="34"/>
                <w:rtl/>
              </w:rPr>
              <w:t>منتظمة، قصيرة، تركّز على التحديثات والتنسيق.</w:t>
            </w:r>
          </w:p>
        </w:tc>
      </w:tr>
      <w:tr w:rsidR="00352626" w14:paraId="67C44413" w14:textId="77777777" w:rsidTr="00352626">
        <w:tc>
          <w:tcPr>
            <w:tcW w:w="3005" w:type="dxa"/>
          </w:tcPr>
          <w:p w14:paraId="39A66FA7" w14:textId="5B49A34B" w:rsidR="00352626" w:rsidRPr="007E4D76" w:rsidRDefault="007E4D76" w:rsidP="007E4D76">
            <w:pPr>
              <w:spacing w:line="259" w:lineRule="auto"/>
              <w:jc w:val="center"/>
              <w:rPr>
                <w:rFonts w:ascii="Adobe Arabic" w:hAnsi="Adobe Arabic" w:cs="Adobe Arabic"/>
                <w:sz w:val="36"/>
                <w:szCs w:val="36"/>
                <w:rtl/>
              </w:rPr>
            </w:pPr>
            <w:r w:rsidRPr="007E4D76">
              <w:rPr>
                <w:rFonts w:ascii="Adobe Arabic" w:hAnsi="Adobe Arabic" w:cs="Adobe Arabic"/>
                <w:b/>
                <w:bCs/>
                <w:sz w:val="36"/>
                <w:szCs w:val="36"/>
                <w:rtl/>
              </w:rPr>
              <w:t>اجتماعات حل المشكلات</w:t>
            </w:r>
          </w:p>
        </w:tc>
        <w:tc>
          <w:tcPr>
            <w:tcW w:w="3005" w:type="dxa"/>
          </w:tcPr>
          <w:p w14:paraId="4116232D" w14:textId="12449F99" w:rsidR="00352626" w:rsidRDefault="007E4D76" w:rsidP="007E4D76">
            <w:pPr>
              <w:spacing w:line="259" w:lineRule="auto"/>
              <w:rPr>
                <w:rFonts w:ascii="Sakkal Majalla" w:hAnsi="Sakkal Majalla"/>
                <w:sz w:val="34"/>
                <w:rtl/>
              </w:rPr>
            </w:pPr>
            <w:r w:rsidRPr="00AE5B95">
              <w:rPr>
                <w:rFonts w:ascii="Sakkal Majalla" w:hAnsi="Sakkal Majalla"/>
                <w:sz w:val="34"/>
                <w:rtl/>
              </w:rPr>
              <w:t>مناقشة التحديات واقتراح الحلول.</w:t>
            </w:r>
          </w:p>
        </w:tc>
        <w:tc>
          <w:tcPr>
            <w:tcW w:w="3006" w:type="dxa"/>
          </w:tcPr>
          <w:p w14:paraId="09504719" w14:textId="71844938" w:rsidR="00352626" w:rsidRDefault="007E4D76" w:rsidP="007E4D76">
            <w:pPr>
              <w:spacing w:line="259" w:lineRule="auto"/>
              <w:rPr>
                <w:rFonts w:ascii="Sakkal Majalla" w:hAnsi="Sakkal Majalla"/>
                <w:sz w:val="34"/>
                <w:rtl/>
              </w:rPr>
            </w:pPr>
            <w:r w:rsidRPr="00AE5B95">
              <w:rPr>
                <w:rFonts w:ascii="Sakkal Majalla" w:hAnsi="Sakkal Majalla"/>
                <w:sz w:val="34"/>
                <w:rtl/>
              </w:rPr>
              <w:t>مركّزة على مشكلة محددة، تشجع العصف الذهني.</w:t>
            </w:r>
          </w:p>
        </w:tc>
      </w:tr>
      <w:tr w:rsidR="00352626" w14:paraId="6E584A8B" w14:textId="77777777" w:rsidTr="00352626">
        <w:tc>
          <w:tcPr>
            <w:tcW w:w="3005" w:type="dxa"/>
          </w:tcPr>
          <w:p w14:paraId="6F747D5E" w14:textId="69B9E0D7" w:rsidR="00352626" w:rsidRPr="007E4D76" w:rsidRDefault="007E4D76" w:rsidP="007E4D76">
            <w:pPr>
              <w:spacing w:line="259" w:lineRule="auto"/>
              <w:jc w:val="center"/>
              <w:rPr>
                <w:rFonts w:ascii="Adobe Arabic" w:hAnsi="Adobe Arabic" w:cs="Adobe Arabic"/>
                <w:sz w:val="36"/>
                <w:szCs w:val="36"/>
                <w:rtl/>
              </w:rPr>
            </w:pPr>
            <w:r w:rsidRPr="007E4D76">
              <w:rPr>
                <w:rFonts w:ascii="Adobe Arabic" w:hAnsi="Adobe Arabic" w:cs="Adobe Arabic"/>
                <w:b/>
                <w:bCs/>
                <w:sz w:val="36"/>
                <w:szCs w:val="36"/>
                <w:rtl/>
              </w:rPr>
              <w:t>اجتماعات اتخاذ القرارات</w:t>
            </w:r>
          </w:p>
        </w:tc>
        <w:tc>
          <w:tcPr>
            <w:tcW w:w="3005" w:type="dxa"/>
          </w:tcPr>
          <w:p w14:paraId="62FA71A3" w14:textId="67F0156A" w:rsidR="00352626" w:rsidRDefault="007E4D76" w:rsidP="007E4D76">
            <w:pPr>
              <w:spacing w:line="259" w:lineRule="auto"/>
              <w:rPr>
                <w:rFonts w:ascii="Sakkal Majalla" w:hAnsi="Sakkal Majalla"/>
                <w:sz w:val="34"/>
                <w:rtl/>
              </w:rPr>
            </w:pPr>
            <w:r w:rsidRPr="00AE5B95">
              <w:rPr>
                <w:rFonts w:ascii="Sakkal Majalla" w:hAnsi="Sakkal Majalla"/>
                <w:sz w:val="34"/>
                <w:rtl/>
              </w:rPr>
              <w:t>مناقشة البدائل واتخاذ قرار جماعي.</w:t>
            </w:r>
          </w:p>
        </w:tc>
        <w:tc>
          <w:tcPr>
            <w:tcW w:w="3006" w:type="dxa"/>
          </w:tcPr>
          <w:p w14:paraId="3CE66909" w14:textId="1A259695" w:rsidR="00352626" w:rsidRDefault="007E4D76" w:rsidP="007E4D76">
            <w:pPr>
              <w:spacing w:line="259" w:lineRule="auto"/>
              <w:rPr>
                <w:rFonts w:ascii="Sakkal Majalla" w:hAnsi="Sakkal Majalla"/>
                <w:sz w:val="34"/>
                <w:rtl/>
              </w:rPr>
            </w:pPr>
            <w:r w:rsidRPr="00AE5B95">
              <w:rPr>
                <w:rFonts w:ascii="Sakkal Majalla" w:hAnsi="Sakkal Majalla"/>
                <w:sz w:val="34"/>
                <w:rtl/>
              </w:rPr>
              <w:t>تتطلب تحضيراً مسبقاً، تتبع منهجية واضحة.</w:t>
            </w:r>
          </w:p>
        </w:tc>
      </w:tr>
      <w:tr w:rsidR="00352626" w14:paraId="31F5A5A9" w14:textId="77777777" w:rsidTr="00352626">
        <w:tc>
          <w:tcPr>
            <w:tcW w:w="3005" w:type="dxa"/>
          </w:tcPr>
          <w:p w14:paraId="4C30B340" w14:textId="0DC8D85A" w:rsidR="00352626" w:rsidRPr="007E4D76" w:rsidRDefault="007E4D76" w:rsidP="007E4D76">
            <w:pPr>
              <w:spacing w:line="259" w:lineRule="auto"/>
              <w:jc w:val="center"/>
              <w:rPr>
                <w:rFonts w:ascii="Adobe Arabic" w:hAnsi="Adobe Arabic" w:cs="Adobe Arabic"/>
                <w:sz w:val="36"/>
                <w:szCs w:val="36"/>
                <w:rtl/>
              </w:rPr>
            </w:pPr>
            <w:r w:rsidRPr="007E4D76">
              <w:rPr>
                <w:rFonts w:ascii="Adobe Arabic" w:hAnsi="Adobe Arabic" w:cs="Adobe Arabic"/>
                <w:b/>
                <w:bCs/>
                <w:sz w:val="36"/>
                <w:szCs w:val="36"/>
                <w:rtl/>
              </w:rPr>
              <w:t>اجتماعات التخطيط</w:t>
            </w:r>
          </w:p>
        </w:tc>
        <w:tc>
          <w:tcPr>
            <w:tcW w:w="3005" w:type="dxa"/>
          </w:tcPr>
          <w:p w14:paraId="035988BA" w14:textId="19BBD31A" w:rsidR="00352626" w:rsidRDefault="007E4D76" w:rsidP="007E4D76">
            <w:pPr>
              <w:spacing w:line="259" w:lineRule="auto"/>
              <w:rPr>
                <w:rFonts w:ascii="Sakkal Majalla" w:hAnsi="Sakkal Majalla"/>
                <w:sz w:val="34"/>
                <w:rtl/>
              </w:rPr>
            </w:pPr>
            <w:r w:rsidRPr="00AE5B95">
              <w:rPr>
                <w:rFonts w:ascii="Sakkal Majalla" w:hAnsi="Sakkal Majalla"/>
                <w:sz w:val="34"/>
                <w:rtl/>
              </w:rPr>
              <w:t>وضع الخطط وتحديد الأهداف والاستراتيجيات.</w:t>
            </w:r>
          </w:p>
        </w:tc>
        <w:tc>
          <w:tcPr>
            <w:tcW w:w="3006" w:type="dxa"/>
          </w:tcPr>
          <w:p w14:paraId="1CDEFF52" w14:textId="7508600C" w:rsidR="00352626" w:rsidRDefault="007E4D76" w:rsidP="007E4D76">
            <w:pPr>
              <w:spacing w:line="259" w:lineRule="auto"/>
              <w:rPr>
                <w:rFonts w:ascii="Sakkal Majalla" w:hAnsi="Sakkal Majalla"/>
                <w:sz w:val="34"/>
                <w:rtl/>
              </w:rPr>
            </w:pPr>
            <w:r w:rsidRPr="00AE5B95">
              <w:rPr>
                <w:rFonts w:ascii="Sakkal Majalla" w:hAnsi="Sakkal Majalla"/>
                <w:sz w:val="34"/>
                <w:rtl/>
              </w:rPr>
              <w:t>تتطلب وقتاً أطول، وتركّز على المستقبل.</w:t>
            </w:r>
          </w:p>
        </w:tc>
      </w:tr>
      <w:tr w:rsidR="00352626" w14:paraId="251414C8" w14:textId="77777777" w:rsidTr="00352626">
        <w:tc>
          <w:tcPr>
            <w:tcW w:w="3005" w:type="dxa"/>
          </w:tcPr>
          <w:p w14:paraId="37E11910" w14:textId="5FE85525" w:rsidR="00352626" w:rsidRPr="007E4D76" w:rsidRDefault="007E4D76" w:rsidP="007E4D76">
            <w:pPr>
              <w:spacing w:line="259" w:lineRule="auto"/>
              <w:jc w:val="center"/>
              <w:rPr>
                <w:rFonts w:ascii="Adobe Arabic" w:hAnsi="Adobe Arabic" w:cs="Adobe Arabic"/>
                <w:sz w:val="36"/>
                <w:szCs w:val="36"/>
                <w:rtl/>
              </w:rPr>
            </w:pPr>
            <w:r w:rsidRPr="007E4D76">
              <w:rPr>
                <w:rFonts w:ascii="Adobe Arabic" w:hAnsi="Adobe Arabic" w:cs="Adobe Arabic"/>
                <w:b/>
                <w:bCs/>
                <w:sz w:val="36"/>
                <w:szCs w:val="36"/>
                <w:rtl/>
              </w:rPr>
              <w:t>اجتماعات التطوير والتعلّم</w:t>
            </w:r>
          </w:p>
        </w:tc>
        <w:tc>
          <w:tcPr>
            <w:tcW w:w="3005" w:type="dxa"/>
          </w:tcPr>
          <w:p w14:paraId="518B5E64" w14:textId="65BC0A63" w:rsidR="00352626" w:rsidRDefault="007E4D76" w:rsidP="007E4D76">
            <w:pPr>
              <w:spacing w:line="259" w:lineRule="auto"/>
              <w:rPr>
                <w:rFonts w:ascii="Sakkal Majalla" w:hAnsi="Sakkal Majalla"/>
                <w:sz w:val="34"/>
                <w:rtl/>
              </w:rPr>
            </w:pPr>
            <w:r w:rsidRPr="00AE5B95">
              <w:rPr>
                <w:rFonts w:ascii="Sakkal Majalla" w:hAnsi="Sakkal Majalla"/>
                <w:sz w:val="34"/>
                <w:rtl/>
              </w:rPr>
              <w:t>تبادل المعرفة وتطوير مهارات الفريق.</w:t>
            </w:r>
          </w:p>
        </w:tc>
        <w:tc>
          <w:tcPr>
            <w:tcW w:w="3006" w:type="dxa"/>
          </w:tcPr>
          <w:p w14:paraId="6AB10B86" w14:textId="183CA75F" w:rsidR="00352626" w:rsidRDefault="007E4D76" w:rsidP="007E4D76">
            <w:pPr>
              <w:spacing w:line="259" w:lineRule="auto"/>
              <w:rPr>
                <w:rFonts w:ascii="Sakkal Majalla" w:hAnsi="Sakkal Majalla"/>
                <w:sz w:val="34"/>
                <w:rtl/>
              </w:rPr>
            </w:pPr>
            <w:r w:rsidRPr="00AE5B95">
              <w:rPr>
                <w:rFonts w:ascii="Sakkal Majalla" w:hAnsi="Sakkal Majalla"/>
                <w:sz w:val="34"/>
                <w:rtl/>
              </w:rPr>
              <w:t>تفاعلية، تشجع المشاركة والنقاش.</w:t>
            </w:r>
          </w:p>
        </w:tc>
      </w:tr>
    </w:tbl>
    <w:p w14:paraId="2B4EB720" w14:textId="77777777" w:rsidR="00352626" w:rsidRPr="00AE5B95" w:rsidRDefault="00352626" w:rsidP="00AE5B95">
      <w:pPr>
        <w:spacing w:line="259" w:lineRule="auto"/>
        <w:rPr>
          <w:rFonts w:ascii="Sakkal Majalla" w:hAnsi="Sakkal Majalla"/>
          <w:sz w:val="34"/>
          <w:rtl/>
        </w:rPr>
      </w:pPr>
    </w:p>
    <w:p w14:paraId="72596432" w14:textId="77777777" w:rsidR="00AE5B95" w:rsidRDefault="00AE5B95" w:rsidP="007E4D76">
      <w:pPr>
        <w:keepNext/>
        <w:pageBreakBefore/>
        <w:spacing w:line="259" w:lineRule="auto"/>
        <w:rPr>
          <w:rFonts w:ascii="Sakkal Majalla" w:hAnsi="Sakkal Majalla"/>
          <w:b/>
          <w:bCs/>
          <w:color w:val="C00000"/>
          <w:sz w:val="34"/>
          <w:rtl/>
        </w:rPr>
      </w:pPr>
      <w:r w:rsidRPr="00352626">
        <w:rPr>
          <w:rFonts w:ascii="Sakkal Majalla" w:hAnsi="Sakkal Majalla"/>
          <w:b/>
          <w:bCs/>
          <w:color w:val="C00000"/>
          <w:sz w:val="34"/>
          <w:rtl/>
        </w:rPr>
        <w:lastRenderedPageBreak/>
        <w:t>2. مراحل تخطيط وإدارة الاجتماع الفعّال</w:t>
      </w:r>
    </w:p>
    <w:tbl>
      <w:tblPr>
        <w:tblStyle w:val="a6"/>
        <w:bidiVisual/>
        <w:tblW w:w="0" w:type="auto"/>
        <w:tblLook w:val="04A0" w:firstRow="1" w:lastRow="0" w:firstColumn="1" w:lastColumn="0" w:noHBand="0" w:noVBand="1"/>
      </w:tblPr>
      <w:tblGrid>
        <w:gridCol w:w="2354"/>
        <w:gridCol w:w="6662"/>
      </w:tblGrid>
      <w:tr w:rsidR="007E4D76" w14:paraId="0629CB78" w14:textId="77777777" w:rsidTr="007E4D76">
        <w:tc>
          <w:tcPr>
            <w:tcW w:w="2354" w:type="dxa"/>
          </w:tcPr>
          <w:p w14:paraId="560C47CC" w14:textId="097D54A6" w:rsidR="007E4D76" w:rsidRPr="007E4D76" w:rsidRDefault="007E4D76" w:rsidP="007E4D76">
            <w:pPr>
              <w:spacing w:line="259" w:lineRule="auto"/>
              <w:jc w:val="center"/>
              <w:rPr>
                <w:rFonts w:ascii="Adobe Arabic" w:hAnsi="Adobe Arabic" w:cs="Adobe Arabic"/>
                <w:b/>
                <w:bCs/>
                <w:color w:val="C00000"/>
                <w:sz w:val="36"/>
                <w:szCs w:val="36"/>
                <w:rtl/>
              </w:rPr>
            </w:pPr>
            <w:r w:rsidRPr="007E4D76">
              <w:rPr>
                <w:rFonts w:ascii="Adobe Arabic" w:hAnsi="Adobe Arabic" w:cs="Adobe Arabic"/>
                <w:b/>
                <w:bCs/>
                <w:sz w:val="36"/>
                <w:szCs w:val="36"/>
                <w:rtl/>
              </w:rPr>
              <w:t>مرحلة ما قبل الاجتماع</w:t>
            </w:r>
          </w:p>
        </w:tc>
        <w:tc>
          <w:tcPr>
            <w:tcW w:w="6662" w:type="dxa"/>
          </w:tcPr>
          <w:p w14:paraId="7B1E30BF" w14:textId="77777777" w:rsidR="007E4D76" w:rsidRPr="00AE5B95" w:rsidRDefault="007E4D76" w:rsidP="007E4D76">
            <w:pPr>
              <w:spacing w:line="259" w:lineRule="auto"/>
              <w:rPr>
                <w:rFonts w:ascii="Sakkal Majalla" w:hAnsi="Sakkal Majalla"/>
                <w:sz w:val="34"/>
                <w:rtl/>
              </w:rPr>
            </w:pPr>
            <w:r w:rsidRPr="00AE5B95">
              <w:rPr>
                <w:rFonts w:ascii="Sakkal Majalla" w:hAnsi="Sakkal Majalla"/>
                <w:sz w:val="34"/>
                <w:rtl/>
              </w:rPr>
              <w:t>تحديد الهدف بوضوح: ما الذي نريد تحقيقه من هذا الاجتماع؟</w:t>
            </w:r>
          </w:p>
          <w:p w14:paraId="50411B6E" w14:textId="77777777" w:rsidR="007E4D76" w:rsidRPr="00AE5B95" w:rsidRDefault="007E4D76" w:rsidP="007E4D76">
            <w:pPr>
              <w:spacing w:line="259" w:lineRule="auto"/>
              <w:rPr>
                <w:rFonts w:ascii="Sakkal Majalla" w:hAnsi="Sakkal Majalla"/>
                <w:sz w:val="34"/>
                <w:rtl/>
              </w:rPr>
            </w:pPr>
            <w:r w:rsidRPr="00AE5B95">
              <w:rPr>
                <w:rFonts w:ascii="Sakkal Majalla" w:hAnsi="Sakkal Majalla"/>
                <w:sz w:val="34"/>
                <w:rtl/>
              </w:rPr>
              <w:t>تحديد المشاركين المناسبين: من يجب أن يحضر؟ من يمكن تجنيب حضوره؟</w:t>
            </w:r>
          </w:p>
          <w:p w14:paraId="6CC62818" w14:textId="77777777" w:rsidR="007E4D76" w:rsidRPr="00AE5B95" w:rsidRDefault="007E4D76" w:rsidP="007E4D76">
            <w:pPr>
              <w:spacing w:line="259" w:lineRule="auto"/>
              <w:rPr>
                <w:rFonts w:ascii="Sakkal Majalla" w:hAnsi="Sakkal Majalla"/>
                <w:sz w:val="34"/>
                <w:rtl/>
              </w:rPr>
            </w:pPr>
            <w:r w:rsidRPr="00AE5B95">
              <w:rPr>
                <w:rFonts w:ascii="Sakkal Majalla" w:hAnsi="Sakkal Majalla"/>
                <w:sz w:val="34"/>
                <w:rtl/>
              </w:rPr>
              <w:t>إعداد جدول الأعمال: تحديد الموضوعات والوقت المخصص لكل منها.</w:t>
            </w:r>
          </w:p>
          <w:p w14:paraId="08FD1875" w14:textId="77777777" w:rsidR="007E4D76" w:rsidRPr="00AE5B95" w:rsidRDefault="007E4D76" w:rsidP="007E4D76">
            <w:pPr>
              <w:spacing w:line="259" w:lineRule="auto"/>
              <w:rPr>
                <w:rFonts w:ascii="Sakkal Majalla" w:hAnsi="Sakkal Majalla"/>
                <w:sz w:val="34"/>
                <w:rtl/>
              </w:rPr>
            </w:pPr>
            <w:r w:rsidRPr="00AE5B95">
              <w:rPr>
                <w:rFonts w:ascii="Sakkal Majalla" w:hAnsi="Sakkal Majalla"/>
                <w:sz w:val="34"/>
                <w:rtl/>
              </w:rPr>
              <w:t>توزيع المواد التحضيرية: إرسال المعلومات والمستندات المطلوبة مسبقاً.</w:t>
            </w:r>
          </w:p>
          <w:p w14:paraId="302B3F57" w14:textId="2AF0248C" w:rsidR="007E4D76" w:rsidRPr="007E4D76" w:rsidRDefault="007E4D76" w:rsidP="007E4D76">
            <w:pPr>
              <w:spacing w:line="259" w:lineRule="auto"/>
              <w:rPr>
                <w:rFonts w:ascii="Sakkal Majalla" w:hAnsi="Sakkal Majalla"/>
                <w:sz w:val="34"/>
                <w:rtl/>
              </w:rPr>
            </w:pPr>
            <w:r w:rsidRPr="00AE5B95">
              <w:rPr>
                <w:rFonts w:ascii="Sakkal Majalla" w:hAnsi="Sakkal Majalla"/>
                <w:sz w:val="34"/>
                <w:rtl/>
              </w:rPr>
              <w:t>تجهيز المكان والتقنيات: ضمان جاهزية مكان الاجتماع والأدوات اللازمة.</w:t>
            </w:r>
          </w:p>
        </w:tc>
      </w:tr>
      <w:tr w:rsidR="007E4D76" w14:paraId="5CF62969" w14:textId="77777777" w:rsidTr="007E4D76">
        <w:tc>
          <w:tcPr>
            <w:tcW w:w="2354" w:type="dxa"/>
          </w:tcPr>
          <w:p w14:paraId="0C6F6C6D" w14:textId="34AC65B5" w:rsidR="007E4D76" w:rsidRPr="007E4D76" w:rsidRDefault="007E4D76" w:rsidP="007E4D76">
            <w:pPr>
              <w:spacing w:line="259" w:lineRule="auto"/>
              <w:jc w:val="center"/>
              <w:rPr>
                <w:rFonts w:ascii="Adobe Arabic" w:hAnsi="Adobe Arabic" w:cs="Adobe Arabic"/>
                <w:b/>
                <w:bCs/>
                <w:color w:val="C00000"/>
                <w:sz w:val="36"/>
                <w:szCs w:val="36"/>
                <w:rtl/>
              </w:rPr>
            </w:pPr>
            <w:r w:rsidRPr="007E4D76">
              <w:rPr>
                <w:rFonts w:ascii="Adobe Arabic" w:hAnsi="Adobe Arabic" w:cs="Adobe Arabic"/>
                <w:b/>
                <w:bCs/>
                <w:sz w:val="36"/>
                <w:szCs w:val="36"/>
                <w:rtl/>
              </w:rPr>
              <w:t>خلال الاجتماع</w:t>
            </w:r>
          </w:p>
        </w:tc>
        <w:tc>
          <w:tcPr>
            <w:tcW w:w="6662" w:type="dxa"/>
          </w:tcPr>
          <w:p w14:paraId="5A935EAE" w14:textId="77777777" w:rsidR="007E4D76" w:rsidRPr="00AE5B95" w:rsidRDefault="007E4D76" w:rsidP="007E4D76">
            <w:pPr>
              <w:spacing w:line="259" w:lineRule="auto"/>
              <w:rPr>
                <w:rFonts w:ascii="Sakkal Majalla" w:hAnsi="Sakkal Majalla"/>
                <w:sz w:val="34"/>
                <w:rtl/>
              </w:rPr>
            </w:pPr>
            <w:r w:rsidRPr="00AE5B95">
              <w:rPr>
                <w:rFonts w:ascii="Sakkal Majalla" w:hAnsi="Sakkal Majalla"/>
                <w:sz w:val="34"/>
                <w:rtl/>
              </w:rPr>
              <w:t>البدء في الوقت المحدد: احترام وقت المشاركين.</w:t>
            </w:r>
          </w:p>
          <w:p w14:paraId="62A40FE7" w14:textId="77777777" w:rsidR="007E4D76" w:rsidRPr="00AE5B95" w:rsidRDefault="007E4D76" w:rsidP="007E4D76">
            <w:pPr>
              <w:spacing w:line="259" w:lineRule="auto"/>
              <w:rPr>
                <w:rFonts w:ascii="Sakkal Majalla" w:hAnsi="Sakkal Majalla"/>
                <w:sz w:val="34"/>
                <w:rtl/>
              </w:rPr>
            </w:pPr>
            <w:r w:rsidRPr="00AE5B95">
              <w:rPr>
                <w:rFonts w:ascii="Sakkal Majalla" w:hAnsi="Sakkal Majalla"/>
                <w:sz w:val="34"/>
                <w:rtl/>
              </w:rPr>
              <w:t>توضيح الأهداف وجدول الأعمال: التذكير بغرض الاجتماع ومساره.</w:t>
            </w:r>
          </w:p>
          <w:p w14:paraId="4B02F0D3" w14:textId="77777777" w:rsidR="007E4D76" w:rsidRPr="00AE5B95" w:rsidRDefault="007E4D76" w:rsidP="007E4D76">
            <w:pPr>
              <w:spacing w:line="259" w:lineRule="auto"/>
              <w:rPr>
                <w:rFonts w:ascii="Sakkal Majalla" w:hAnsi="Sakkal Majalla"/>
                <w:sz w:val="34"/>
                <w:rtl/>
              </w:rPr>
            </w:pPr>
            <w:r w:rsidRPr="00AE5B95">
              <w:rPr>
                <w:rFonts w:ascii="Sakkal Majalla" w:hAnsi="Sakkal Majalla"/>
                <w:sz w:val="34"/>
                <w:rtl/>
              </w:rPr>
              <w:t>إدارة النقاش بفعالية: ضمان مشاركة الجميع وتجنب سيطرة أشخاص محددين.</w:t>
            </w:r>
          </w:p>
          <w:p w14:paraId="4ADDBBAC" w14:textId="77777777" w:rsidR="007E4D76" w:rsidRPr="00AE5B95" w:rsidRDefault="007E4D76" w:rsidP="007E4D76">
            <w:pPr>
              <w:spacing w:line="259" w:lineRule="auto"/>
              <w:rPr>
                <w:rFonts w:ascii="Sakkal Majalla" w:hAnsi="Sakkal Majalla"/>
                <w:sz w:val="34"/>
                <w:rtl/>
              </w:rPr>
            </w:pPr>
            <w:r w:rsidRPr="00AE5B95">
              <w:rPr>
                <w:rFonts w:ascii="Sakkal Majalla" w:hAnsi="Sakkal Majalla"/>
                <w:sz w:val="34"/>
                <w:rtl/>
              </w:rPr>
              <w:t xml:space="preserve"> الحفاظ على التركيز: منع الخروج عن الموضوع أو الانجراف لنقاشات فرعية.</w:t>
            </w:r>
          </w:p>
          <w:p w14:paraId="37759A57" w14:textId="77777777" w:rsidR="007E4D76" w:rsidRPr="00AE5B95" w:rsidRDefault="007E4D76" w:rsidP="007E4D76">
            <w:pPr>
              <w:spacing w:line="259" w:lineRule="auto"/>
              <w:rPr>
                <w:rFonts w:ascii="Sakkal Majalla" w:hAnsi="Sakkal Majalla"/>
                <w:sz w:val="34"/>
                <w:rtl/>
              </w:rPr>
            </w:pPr>
            <w:r w:rsidRPr="00AE5B95">
              <w:rPr>
                <w:rFonts w:ascii="Sakkal Majalla" w:hAnsi="Sakkal Majalla"/>
                <w:sz w:val="34"/>
                <w:rtl/>
              </w:rPr>
              <w:t xml:space="preserve"> تلخيص النقاط والقرارات: تأكيد الفهم المشترك للنتائج.</w:t>
            </w:r>
          </w:p>
          <w:p w14:paraId="299F3D0F" w14:textId="206BEB33" w:rsidR="007E4D76" w:rsidRPr="007E4D76" w:rsidRDefault="007E4D76" w:rsidP="007E4D76">
            <w:pPr>
              <w:spacing w:line="259" w:lineRule="auto"/>
              <w:rPr>
                <w:rFonts w:ascii="Sakkal Majalla" w:hAnsi="Sakkal Majalla"/>
                <w:sz w:val="34"/>
                <w:rtl/>
              </w:rPr>
            </w:pPr>
            <w:r w:rsidRPr="00AE5B95">
              <w:rPr>
                <w:rFonts w:ascii="Sakkal Majalla" w:hAnsi="Sakkal Majalla"/>
                <w:sz w:val="34"/>
                <w:rtl/>
              </w:rPr>
              <w:t xml:space="preserve"> تحديد الخطوات القادمة: توزيع المسؤوليات والمهام والمواعيد النهائية.</w:t>
            </w:r>
          </w:p>
        </w:tc>
      </w:tr>
      <w:tr w:rsidR="007E4D76" w14:paraId="5ECC53BA" w14:textId="77777777" w:rsidTr="007E4D76">
        <w:tc>
          <w:tcPr>
            <w:tcW w:w="2354" w:type="dxa"/>
          </w:tcPr>
          <w:p w14:paraId="6A9F8D7D" w14:textId="6D4B2EAC" w:rsidR="007E4D76" w:rsidRPr="007E4D76" w:rsidRDefault="007E4D76" w:rsidP="007E4D76">
            <w:pPr>
              <w:spacing w:line="259" w:lineRule="auto"/>
              <w:jc w:val="center"/>
              <w:rPr>
                <w:rFonts w:ascii="Adobe Arabic" w:hAnsi="Adobe Arabic" w:cs="Adobe Arabic"/>
                <w:b/>
                <w:bCs/>
                <w:color w:val="C00000"/>
                <w:sz w:val="36"/>
                <w:szCs w:val="36"/>
                <w:rtl/>
              </w:rPr>
            </w:pPr>
            <w:r w:rsidRPr="007E4D76">
              <w:rPr>
                <w:rFonts w:ascii="Adobe Arabic" w:hAnsi="Adobe Arabic" w:cs="Adobe Arabic"/>
                <w:b/>
                <w:bCs/>
                <w:sz w:val="36"/>
                <w:szCs w:val="36"/>
                <w:rtl/>
              </w:rPr>
              <w:t>بعد الاجتماع</w:t>
            </w:r>
          </w:p>
        </w:tc>
        <w:tc>
          <w:tcPr>
            <w:tcW w:w="6662" w:type="dxa"/>
          </w:tcPr>
          <w:p w14:paraId="5395FC49" w14:textId="77777777" w:rsidR="007E4D76" w:rsidRPr="00AE5B95" w:rsidRDefault="007E4D76" w:rsidP="007E4D76">
            <w:pPr>
              <w:spacing w:line="259" w:lineRule="auto"/>
              <w:rPr>
                <w:rFonts w:ascii="Sakkal Majalla" w:hAnsi="Sakkal Majalla"/>
                <w:sz w:val="34"/>
                <w:rtl/>
              </w:rPr>
            </w:pPr>
            <w:r w:rsidRPr="00AE5B95">
              <w:rPr>
                <w:rFonts w:ascii="Sakkal Majalla" w:hAnsi="Sakkal Majalla"/>
                <w:sz w:val="34"/>
                <w:rtl/>
              </w:rPr>
              <w:t>توثيق محضر الاجتماع: تسجيل النقاط الرئيسية والقرارات والإجراءات.</w:t>
            </w:r>
          </w:p>
          <w:p w14:paraId="3BFC5443" w14:textId="77777777" w:rsidR="007E4D76" w:rsidRPr="00AE5B95" w:rsidRDefault="007E4D76" w:rsidP="007E4D76">
            <w:pPr>
              <w:spacing w:line="259" w:lineRule="auto"/>
              <w:rPr>
                <w:rFonts w:ascii="Sakkal Majalla" w:hAnsi="Sakkal Majalla"/>
                <w:sz w:val="34"/>
                <w:rtl/>
              </w:rPr>
            </w:pPr>
            <w:r w:rsidRPr="00AE5B95">
              <w:rPr>
                <w:rFonts w:ascii="Sakkal Majalla" w:hAnsi="Sakkal Majalla"/>
                <w:sz w:val="34"/>
                <w:rtl/>
              </w:rPr>
              <w:t xml:space="preserve"> متابعة تنفيذ القرارات: مراقبة التقدم في المهام المتفق عليها.</w:t>
            </w:r>
          </w:p>
          <w:p w14:paraId="0603E747" w14:textId="35E3996A" w:rsidR="007E4D76" w:rsidRPr="007E4D76" w:rsidRDefault="007E4D76" w:rsidP="007E4D76">
            <w:pPr>
              <w:spacing w:line="259" w:lineRule="auto"/>
              <w:rPr>
                <w:rFonts w:ascii="Sakkal Majalla" w:hAnsi="Sakkal Majalla"/>
                <w:sz w:val="34"/>
                <w:rtl/>
              </w:rPr>
            </w:pPr>
            <w:r w:rsidRPr="00AE5B95">
              <w:rPr>
                <w:rFonts w:ascii="Sakkal Majalla" w:hAnsi="Sakkal Majalla"/>
                <w:sz w:val="34"/>
                <w:rtl/>
              </w:rPr>
              <w:t>تقييم فعالية الاجتماع: الاستفادة من التجربة في تحسين الاجتماعات المستقبلية.</w:t>
            </w:r>
          </w:p>
        </w:tc>
      </w:tr>
    </w:tbl>
    <w:p w14:paraId="1D7632D5" w14:textId="77777777" w:rsidR="007E4D76" w:rsidRPr="00352626" w:rsidRDefault="007E4D76" w:rsidP="007E4D76">
      <w:pPr>
        <w:spacing w:line="259" w:lineRule="auto"/>
        <w:rPr>
          <w:rFonts w:ascii="Sakkal Majalla" w:hAnsi="Sakkal Majalla"/>
          <w:b/>
          <w:bCs/>
          <w:color w:val="C00000"/>
          <w:sz w:val="34"/>
          <w:rtl/>
        </w:rPr>
      </w:pPr>
    </w:p>
    <w:p w14:paraId="78D0D646" w14:textId="77777777" w:rsidR="00AE5B95" w:rsidRPr="00352626" w:rsidRDefault="00AE5B95" w:rsidP="00AE5B95">
      <w:pPr>
        <w:spacing w:line="259" w:lineRule="auto"/>
        <w:rPr>
          <w:rFonts w:ascii="Sakkal Majalla" w:hAnsi="Sakkal Majalla"/>
          <w:b/>
          <w:bCs/>
          <w:color w:val="C00000"/>
          <w:sz w:val="34"/>
          <w:rtl/>
        </w:rPr>
      </w:pPr>
      <w:r w:rsidRPr="00352626">
        <w:rPr>
          <w:rFonts w:ascii="Sakkal Majalla" w:hAnsi="Sakkal Majalla"/>
          <w:b/>
          <w:bCs/>
          <w:color w:val="C00000"/>
          <w:sz w:val="34"/>
          <w:rtl/>
        </w:rPr>
        <w:t>3. تقنيات زيادة فعالية الاجتماعات</w:t>
      </w:r>
    </w:p>
    <w:p w14:paraId="7EB93CC1"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قاعدة الدقائق الثلاث: منح كل مشارك 3 دقائق للتعبير عن رأيه دون مقاطعة.</w:t>
      </w:r>
    </w:p>
    <w:p w14:paraId="235CA5BC"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أسلوب الست قبعات للتفكير: استخدام منهجية إدوارد دي بونو لتنظيم التفكير والنقاش.</w:t>
      </w:r>
    </w:p>
    <w:p w14:paraId="344EED3F"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تقنية 1-2-4-</w:t>
      </w:r>
      <w:r w:rsidRPr="00AE5B95">
        <w:rPr>
          <w:rFonts w:ascii="Sakkal Majalla" w:hAnsi="Sakkal Majalla"/>
          <w:sz w:val="34"/>
        </w:rPr>
        <w:t>All</w:t>
      </w:r>
      <w:r w:rsidRPr="00AE5B95">
        <w:rPr>
          <w:rFonts w:ascii="Sakkal Majalla" w:hAnsi="Sakkal Majalla"/>
          <w:sz w:val="34"/>
          <w:rtl/>
        </w:rPr>
        <w:t>: مناقشة فردية ثم ثنائية ثم رباعية ثم جماعية، لضمان مشاركة الجميع.</w:t>
      </w:r>
    </w:p>
    <w:p w14:paraId="52F05C75"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اجتماعات الوقوف (</w:t>
      </w:r>
      <w:r w:rsidRPr="00AE5B95">
        <w:rPr>
          <w:rFonts w:ascii="Sakkal Majalla" w:hAnsi="Sakkal Majalla"/>
          <w:sz w:val="34"/>
        </w:rPr>
        <w:t>Stand-up meetings</w:t>
      </w:r>
      <w:r w:rsidRPr="00AE5B95">
        <w:rPr>
          <w:rFonts w:ascii="Sakkal Majalla" w:hAnsi="Sakkal Majalla"/>
          <w:sz w:val="34"/>
          <w:rtl/>
        </w:rPr>
        <w:t>): اجتماعات قصيرة يقف فيها المشاركون لزيادة التركيز والفعالية.</w:t>
      </w:r>
    </w:p>
    <w:p w14:paraId="6A17D4C9"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lastRenderedPageBreak/>
        <w:t>- استخدام المرئيات: توظيف الرسوم البيانية والصور لتوضيح الأفكار وتسهيل الفهم.</w:t>
      </w:r>
    </w:p>
    <w:p w14:paraId="2F4B0C85" w14:textId="77777777" w:rsidR="00AE5B95" w:rsidRPr="00352626" w:rsidRDefault="00AE5B95" w:rsidP="00AE5B95">
      <w:pPr>
        <w:spacing w:line="259" w:lineRule="auto"/>
        <w:rPr>
          <w:rFonts w:ascii="Sakkal Majalla" w:hAnsi="Sakkal Majalla"/>
          <w:b/>
          <w:bCs/>
          <w:color w:val="C00000"/>
          <w:sz w:val="34"/>
          <w:rtl/>
        </w:rPr>
      </w:pPr>
      <w:r w:rsidRPr="00352626">
        <w:rPr>
          <w:rFonts w:ascii="Sakkal Majalla" w:hAnsi="Sakkal Majalla"/>
          <w:b/>
          <w:bCs/>
          <w:color w:val="C00000"/>
          <w:sz w:val="34"/>
          <w:rtl/>
        </w:rPr>
        <w:t>4. التعامل مع التحديات الشائعة في الاجتماعات</w:t>
      </w:r>
    </w:p>
    <w:p w14:paraId="6D2C1A90"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السلوكيات الصعبة: استراتيجيات للتعامل مع المقاطعين، المسيطرين، الصامتين.</w:t>
      </w:r>
    </w:p>
    <w:p w14:paraId="5003F4C2"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تشتت الانتباه: قواعد للتعامل مع الهواتف والأجهزة الإلكترونية.</w:t>
      </w:r>
    </w:p>
    <w:p w14:paraId="42D1866D"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الصراعات والخلافات: تقنيات لإدارة النزاعات بشكل بنّاء.</w:t>
      </w:r>
    </w:p>
    <w:p w14:paraId="7B1ED62A"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ضيق الوقت: أساليب لإدارة الوقت بكفاءة والالتزام بجدول الأعمال.</w:t>
      </w:r>
    </w:p>
    <w:p w14:paraId="690B0FE7"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غياب الالتزام بالقرارات: آليات لتعزيز المساءلة ومتابعة التنفيذ.</w:t>
      </w:r>
    </w:p>
    <w:p w14:paraId="686DFA7D" w14:textId="74ED8922" w:rsidR="00AE5B95" w:rsidRPr="00AE5B95" w:rsidRDefault="007E4D76" w:rsidP="00AE5B95">
      <w:pPr>
        <w:spacing w:line="259" w:lineRule="auto"/>
        <w:rPr>
          <w:rFonts w:ascii="Sakkal Majalla" w:hAnsi="Sakkal Majalla"/>
          <w:sz w:val="34"/>
          <w:rtl/>
        </w:rPr>
      </w:pPr>
      <w:r w:rsidRPr="00E42DAD">
        <w:rPr>
          <w:rFonts w:ascii="Adobe Arabic" w:hAnsi="Adobe Arabic" w:cs="Adobe Arabic"/>
          <w:noProof/>
          <w:sz w:val="36"/>
          <w:szCs w:val="36"/>
        </w:rPr>
        <mc:AlternateContent>
          <mc:Choice Requires="wpg">
            <w:drawing>
              <wp:anchor distT="0" distB="0" distL="114300" distR="114300" simplePos="0" relativeHeight="252850176" behindDoc="0" locked="0" layoutInCell="1" allowOverlap="1" wp14:anchorId="57B2C0DB" wp14:editId="482F9DC5">
                <wp:simplePos x="0" y="0"/>
                <wp:positionH relativeFrom="column">
                  <wp:posOffset>5368290</wp:posOffset>
                </wp:positionH>
                <wp:positionV relativeFrom="paragraph">
                  <wp:posOffset>1270</wp:posOffset>
                </wp:positionV>
                <wp:extent cx="361315" cy="324485"/>
                <wp:effectExtent l="0" t="0" r="635" b="0"/>
                <wp:wrapSquare wrapText="bothSides"/>
                <wp:docPr id="1967158428"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353669635" name="Picture 388507661" descr="Reference "/>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32152861"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8E56937" id="Group 20" o:spid="_x0000_s1026" style="position:absolute;margin-left:422.7pt;margin-top:.1pt;width:28.45pt;height:25.55pt;z-index:252850176"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">
                  <v:imagedata r:id="rId126"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" fillcolor="#168489" strokecolor="#168489" strokeweight="1pt">
                  <v:stroke joinstyle="miter"/>
                </v:roundrect>
                <w10:wrap type="square"/>
              </v:group>
            </w:pict>
          </mc:Fallback>
        </mc:AlternateContent>
      </w:r>
      <w:r w:rsidR="00AE5B95" w:rsidRPr="007E4D76">
        <w:rPr>
          <w:rFonts w:ascii="Adobe Arabic" w:hAnsi="Adobe Arabic" w:cs="Adobe Arabic"/>
          <w:b/>
          <w:bCs/>
          <w:color w:val="008080"/>
          <w:sz w:val="36"/>
          <w:szCs w:val="36"/>
          <w:rtl/>
        </w:rPr>
        <w:t>مثال:</w:t>
      </w:r>
      <w:r w:rsidR="00AE5B95" w:rsidRPr="007E4D76">
        <w:rPr>
          <w:rFonts w:ascii="Sakkal Majalla" w:hAnsi="Sakkal Majalla"/>
          <w:color w:val="008080"/>
          <w:sz w:val="36"/>
          <w:szCs w:val="36"/>
          <w:rtl/>
        </w:rPr>
        <w:t xml:space="preserve"> </w:t>
      </w:r>
      <w:r w:rsidR="00AE5B95" w:rsidRPr="00AE5B95">
        <w:rPr>
          <w:rFonts w:ascii="Sakkal Majalla" w:hAnsi="Sakkal Majalla"/>
          <w:sz w:val="34"/>
          <w:rtl/>
        </w:rPr>
        <w:t>قائد فريق يطبّق "اجتماعات المتابعة السريعة" اليومية (</w:t>
      </w:r>
      <w:r w:rsidR="00AE5B95" w:rsidRPr="00AE5B95">
        <w:rPr>
          <w:rFonts w:ascii="Sakkal Majalla" w:hAnsi="Sakkal Majalla"/>
          <w:sz w:val="34"/>
        </w:rPr>
        <w:t>Daily Stand-ups</w:t>
      </w:r>
      <w:r w:rsidR="00AE5B95" w:rsidRPr="00AE5B95">
        <w:rPr>
          <w:rFonts w:ascii="Sakkal Majalla" w:hAnsi="Sakkal Majalla"/>
          <w:sz w:val="34"/>
          <w:rtl/>
        </w:rPr>
        <w:t>) لمدة 15 دقيقة فقط، حيث يجيب كل عضو عن ثلاثة أسئلة:</w:t>
      </w:r>
    </w:p>
    <w:p w14:paraId="5E2F8AFD" w14:textId="171C942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1. ماذا أنجزت أمس؟</w:t>
      </w:r>
    </w:p>
    <w:p w14:paraId="60F3F63B" w14:textId="0A1AF381"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2. ما الذي ستعمل عليه اليوم؟</w:t>
      </w:r>
    </w:p>
    <w:p w14:paraId="0A3A2BF9" w14:textId="7112E58B"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3. هل هناك عوائق تحتاج للمساعدة فيها؟</w:t>
      </w:r>
    </w:p>
    <w:p w14:paraId="554E6A96" w14:textId="77777777" w:rsidR="00D26E98" w:rsidRDefault="00AE5B95" w:rsidP="00AE5B95">
      <w:pPr>
        <w:spacing w:line="259" w:lineRule="auto"/>
        <w:rPr>
          <w:rFonts w:ascii="Sakkal Majalla" w:hAnsi="Sakkal Majalla"/>
          <w:noProof/>
          <w:sz w:val="34"/>
          <w:rtl/>
          <w:lang w:val="ar-SA"/>
        </w:rPr>
      </w:pPr>
      <w:r w:rsidRPr="00AE5B95">
        <w:rPr>
          <w:rFonts w:ascii="Sakkal Majalla" w:hAnsi="Sakkal Majalla"/>
          <w:sz w:val="34"/>
          <w:rtl/>
        </w:rPr>
        <w:t>النتيجة: زيادة التواصل والتنسيق، وسرعة حل المشكلات، وتوفير الوقت.</w:t>
      </w:r>
      <w:r w:rsidR="00D26E98" w:rsidRPr="00D26E98">
        <w:rPr>
          <w:rFonts w:ascii="Sakkal Majalla" w:hAnsi="Sakkal Majalla"/>
          <w:noProof/>
          <w:sz w:val="34"/>
          <w:rtl/>
          <w:lang w:val="ar-SA"/>
        </w:rPr>
        <w:t xml:space="preserve"> </w:t>
      </w:r>
    </w:p>
    <w:p w14:paraId="2D312A69" w14:textId="77777777" w:rsidR="00D26E98" w:rsidRDefault="00D26E98" w:rsidP="00AE5B95">
      <w:pPr>
        <w:spacing w:line="259" w:lineRule="auto"/>
        <w:rPr>
          <w:rFonts w:ascii="Sakkal Majalla" w:hAnsi="Sakkal Majalla"/>
          <w:noProof/>
          <w:sz w:val="34"/>
          <w:rtl/>
          <w:lang w:val="ar-SA"/>
        </w:rPr>
      </w:pPr>
    </w:p>
    <w:p w14:paraId="74B5B091" w14:textId="3C5BEA1D" w:rsidR="00AE5B95" w:rsidRPr="00AE5B95" w:rsidRDefault="00D26E98" w:rsidP="00D26E98">
      <w:pPr>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39D0B76F" wp14:editId="5FBBDDF0">
            <wp:extent cx="5508061" cy="2425700"/>
            <wp:effectExtent l="0" t="0" r="0" b="0"/>
            <wp:docPr id="943711715" name="صورة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711715" name="صورة 943711715"/>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5516000" cy="2429196"/>
                    </a:xfrm>
                    <a:prstGeom prst="rect">
                      <a:avLst/>
                    </a:prstGeom>
                  </pic:spPr>
                </pic:pic>
              </a:graphicData>
            </a:graphic>
          </wp:inline>
        </w:drawing>
      </w:r>
    </w:p>
    <w:p w14:paraId="7943A4F5" w14:textId="5CF7EE8A" w:rsidR="00AE5B95" w:rsidRPr="00AE5B95" w:rsidRDefault="007E4D76" w:rsidP="007E4D76">
      <w:pPr>
        <w:keepNext/>
        <w:pageBreakBefore/>
        <w:spacing w:line="259" w:lineRule="auto"/>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2E870684" wp14:editId="40F8AD61">
                <wp:extent cx="5731510" cy="895350"/>
                <wp:effectExtent l="0" t="0" r="21590" b="19050"/>
                <wp:docPr id="100893584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63595713" name="صورة 38"/>
                          <pic:cNvPicPr/>
                        </pic:nvPicPr>
                        <pic:blipFill>
                          <a:blip r:embed="rId6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22245448" name="مجموعة 39"/>
                        <wpg:cNvGrpSpPr/>
                        <wpg:grpSpPr>
                          <a:xfrm>
                            <a:off x="0" y="0"/>
                            <a:ext cx="5731510" cy="895350"/>
                            <a:chOff x="0" y="0"/>
                            <a:chExt cx="5878196" cy="918845"/>
                          </a:xfrm>
                        </wpg:grpSpPr>
                        <wpg:grpSp>
                          <wpg:cNvPr id="1217569261" name="مجموعة 40"/>
                          <wpg:cNvGrpSpPr/>
                          <wpg:grpSpPr>
                            <a:xfrm>
                              <a:off x="0" y="0"/>
                              <a:ext cx="5878196" cy="918845"/>
                              <a:chOff x="0" y="0"/>
                              <a:chExt cx="6240348" cy="919070"/>
                            </a:xfrm>
                          </wpg:grpSpPr>
                          <wpg:grpSp>
                            <wpg:cNvPr id="1906636423" name="مجموعة 41"/>
                            <wpg:cNvGrpSpPr/>
                            <wpg:grpSpPr>
                              <a:xfrm>
                                <a:off x="0" y="169208"/>
                                <a:ext cx="5433072" cy="580613"/>
                                <a:chOff x="0" y="169208"/>
                                <a:chExt cx="5433072" cy="580613"/>
                              </a:xfrm>
                            </wpg:grpSpPr>
                            <wps:wsp>
                              <wps:cNvPr id="213705207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7693274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1791430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37599255" name="مربع نص 41"/>
                          <wps:cNvSpPr txBox="1"/>
                          <wps:spPr>
                            <a:xfrm>
                              <a:off x="204484" y="257055"/>
                              <a:ext cx="4616071" cy="387740"/>
                            </a:xfrm>
                            <a:prstGeom prst="rect">
                              <a:avLst/>
                            </a:prstGeom>
                            <a:noFill/>
                          </wps:spPr>
                          <wps:txbx>
                            <w:txbxContent>
                              <w:p w14:paraId="2FA18698" w14:textId="5BCC7D12" w:rsidR="007E4D76" w:rsidRDefault="007E4D76" w:rsidP="007E4D76">
                                <w:pPr>
                                  <w:rPr>
                                    <w:rFonts w:eastAsia="Calibri" w:hAnsi="Adobe Arabic" w:cs="Adobe Arabic"/>
                                    <w:b/>
                                    <w:bCs/>
                                    <w:color w:val="FFFFFF"/>
                                    <w:kern w:val="24"/>
                                    <w:sz w:val="36"/>
                                    <w:szCs w:val="36"/>
                                    <w:lang w:bidi="ar-EG"/>
                                  </w:rPr>
                                </w:pPr>
                                <w:r w:rsidRPr="007E4D76">
                                  <w:rPr>
                                    <w:rFonts w:eastAsia="Calibri" w:hAnsi="Adobe Arabic" w:cs="Adobe Arabic"/>
                                    <w:b/>
                                    <w:bCs/>
                                    <w:color w:val="FFFFFF"/>
                                    <w:kern w:val="24"/>
                                    <w:sz w:val="36"/>
                                    <w:szCs w:val="36"/>
                                    <w:rtl/>
                                    <w:lang w:bidi="ar-EG"/>
                                  </w:rPr>
                                  <w:t>معوّقات التواصل وطرق التغلّب عليها</w:t>
                                </w:r>
                              </w:p>
                            </w:txbxContent>
                          </wps:txbx>
                          <wps:bodyPr wrap="square" rtlCol="1">
                            <a:spAutoFit/>
                          </wps:bodyPr>
                        </wps:wsp>
                      </wpg:grpSp>
                    </wpg:wgp>
                  </a:graphicData>
                </a:graphic>
              </wp:inline>
            </w:drawing>
          </mc:Choice>
          <mc:Fallback>
            <w:pict>
              <v:group w14:anchorId="2E870684" id="_x0000_s178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">
                <v:shape id="صورة 38" o:spid="_x0000_s178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">
                  <v:imagedata r:id="rId64" o:title=""/>
                </v:shape>
                <v:group id="مجموعة 39" o:spid="_x0000_s17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">
                  <v:group id="مجموعة 40" o:spid="_x0000_s17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">
                    <v:group id="مجموعة 41" o:spid="_x0000_s17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">
                      <v:shape id="شكل حر 42" o:spid="_x0000_s17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" fillcolor="#168489" stroked="f" strokeweight="1pt">
                        <v:stroke joinstyle="miter"/>
                      </v:roundrect>
                    </v:group>
                    <v:oval id="شكل بيضاوي 44" o:spid="_x0000_s17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" filled="f" strokecolor="#a5a5a5 [2092]" strokeweight="1pt">
                      <v:stroke joinstyle="miter"/>
                    </v:oval>
                  </v:group>
                  <v:shape id="مربع نص 41" o:spid="_x0000_s179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" filled="f" stroked="f">
                    <v:textbox style="mso-fit-shape-to-text:t">
                      <w:txbxContent>
                        <w:p w14:paraId="2FA18698" w14:textId="5BCC7D12" w:rsidR="007E4D76" w:rsidRDefault="007E4D76" w:rsidP="007E4D76">
                          <w:pPr>
                            <w:rPr>
                              <w:rFonts w:eastAsia="Calibri" w:hAnsi="Adobe Arabic" w:cs="Adobe Arabic"/>
                              <w:b/>
                              <w:bCs/>
                              <w:color w:val="FFFFFF"/>
                              <w:kern w:val="24"/>
                              <w:sz w:val="36"/>
                              <w:szCs w:val="36"/>
                              <w:lang w:bidi="ar-EG"/>
                            </w:rPr>
                          </w:pPr>
                          <w:r w:rsidRPr="007E4D76">
                            <w:rPr>
                              <w:rFonts w:eastAsia="Calibri" w:hAnsi="Adobe Arabic" w:cs="Adobe Arabic"/>
                              <w:b/>
                              <w:bCs/>
                              <w:color w:val="FFFFFF"/>
                              <w:kern w:val="24"/>
                              <w:sz w:val="36"/>
                              <w:szCs w:val="36"/>
                              <w:rtl/>
                              <w:lang w:bidi="ar-EG"/>
                            </w:rPr>
                            <w:t>معوّقات التواصل وطرق التغلّب عليها</w:t>
                          </w:r>
                        </w:p>
                      </w:txbxContent>
                    </v:textbox>
                  </v:shape>
                </v:group>
                <w10:anchorlock/>
              </v:group>
            </w:pict>
          </mc:Fallback>
        </mc:AlternateContent>
      </w:r>
    </w:p>
    <w:p w14:paraId="5C42273F"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التواصل الفعّال يواجه العديد من المعوقات التي يمكن أن تؤدي إلى سوء الفهم وضعف الأداء والعلاقات. فهم هذه المعوقات وكيفية التغلب عليها يُعدّ جزءاً أساسياً من مهارات القيادة.</w:t>
      </w:r>
    </w:p>
    <w:p w14:paraId="70E879D8" w14:textId="77777777" w:rsidR="00AE5B95" w:rsidRPr="007E4D76" w:rsidRDefault="00AE5B95" w:rsidP="007E4D76">
      <w:pPr>
        <w:spacing w:line="259" w:lineRule="auto"/>
        <w:rPr>
          <w:rFonts w:ascii="Adobe Arabic" w:hAnsi="Adobe Arabic" w:cs="Adobe Arabic"/>
          <w:b/>
          <w:bCs/>
          <w:color w:val="008080"/>
          <w:sz w:val="36"/>
          <w:szCs w:val="36"/>
          <w:rtl/>
        </w:rPr>
      </w:pPr>
      <w:r w:rsidRPr="007E4D76">
        <w:rPr>
          <w:rFonts w:ascii="Adobe Arabic" w:hAnsi="Adobe Arabic" w:cs="Adobe Arabic"/>
          <w:b/>
          <w:bCs/>
          <w:color w:val="008080"/>
          <w:sz w:val="36"/>
          <w:szCs w:val="36"/>
          <w:rtl/>
        </w:rPr>
        <w:t>1. المعوقات الشخصية للتواصل</w:t>
      </w:r>
    </w:p>
    <w:p w14:paraId="21974B22"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تنشأ من خصائص ومهارات الأفراد المشاركين في عملية التواصل:</w:t>
      </w:r>
    </w:p>
    <w:tbl>
      <w:tblPr>
        <w:tblStyle w:val="a6"/>
        <w:bidiVisual/>
        <w:tblW w:w="0" w:type="auto"/>
        <w:tblLook w:val="04A0" w:firstRow="1" w:lastRow="0" w:firstColumn="1" w:lastColumn="0" w:noHBand="0" w:noVBand="1"/>
      </w:tblPr>
      <w:tblGrid>
        <w:gridCol w:w="2921"/>
        <w:gridCol w:w="3089"/>
        <w:gridCol w:w="3006"/>
      </w:tblGrid>
      <w:tr w:rsidR="007E4D76" w:rsidRPr="007E4D76" w14:paraId="75E382C0" w14:textId="77777777" w:rsidTr="00A53034">
        <w:tc>
          <w:tcPr>
            <w:tcW w:w="2921" w:type="dxa"/>
            <w:shd w:val="clear" w:color="auto" w:fill="BFBFBF" w:themeFill="background1" w:themeFillShade="BF"/>
            <w:vAlign w:val="center"/>
          </w:tcPr>
          <w:p w14:paraId="5BCAC531" w14:textId="29A1CEED" w:rsidR="007E4D76" w:rsidRPr="00A53034" w:rsidRDefault="007E4D76" w:rsidP="00A53034">
            <w:pPr>
              <w:spacing w:line="259" w:lineRule="auto"/>
              <w:jc w:val="center"/>
              <w:rPr>
                <w:rFonts w:ascii="Adobe Arabic" w:hAnsi="Adobe Arabic" w:cs="Adobe Arabic"/>
                <w:b/>
                <w:bCs/>
                <w:color w:val="008080"/>
                <w:sz w:val="36"/>
                <w:szCs w:val="36"/>
                <w:rtl/>
              </w:rPr>
            </w:pPr>
            <w:r w:rsidRPr="00A53034">
              <w:rPr>
                <w:rFonts w:ascii="Adobe Arabic" w:hAnsi="Adobe Arabic" w:cs="Adobe Arabic"/>
                <w:b/>
                <w:bCs/>
                <w:color w:val="008080"/>
                <w:sz w:val="36"/>
                <w:szCs w:val="36"/>
                <w:rtl/>
              </w:rPr>
              <w:t>المعوقات الشخصية للتواصل</w:t>
            </w:r>
          </w:p>
        </w:tc>
        <w:tc>
          <w:tcPr>
            <w:tcW w:w="3089" w:type="dxa"/>
            <w:shd w:val="clear" w:color="auto" w:fill="BFBFBF" w:themeFill="background1" w:themeFillShade="BF"/>
          </w:tcPr>
          <w:p w14:paraId="0CFBC75D" w14:textId="0FC19014" w:rsidR="007E4D76" w:rsidRPr="007E4D76" w:rsidRDefault="007E4D76" w:rsidP="007E4D76">
            <w:pPr>
              <w:spacing w:line="259" w:lineRule="auto"/>
              <w:jc w:val="center"/>
              <w:rPr>
                <w:rFonts w:ascii="Adobe Arabic" w:hAnsi="Adobe Arabic" w:cs="Adobe Arabic"/>
                <w:b/>
                <w:bCs/>
                <w:color w:val="008080"/>
                <w:sz w:val="36"/>
                <w:szCs w:val="36"/>
                <w:rtl/>
              </w:rPr>
            </w:pPr>
            <w:r w:rsidRPr="007E4D76">
              <w:rPr>
                <w:rFonts w:ascii="Adobe Arabic" w:hAnsi="Adobe Arabic" w:cs="Adobe Arabic"/>
                <w:b/>
                <w:bCs/>
                <w:color w:val="008080"/>
                <w:sz w:val="36"/>
                <w:szCs w:val="36"/>
                <w:rtl/>
              </w:rPr>
              <w:t>التحدي</w:t>
            </w:r>
          </w:p>
        </w:tc>
        <w:tc>
          <w:tcPr>
            <w:tcW w:w="3006" w:type="dxa"/>
            <w:shd w:val="clear" w:color="auto" w:fill="BFBFBF" w:themeFill="background1" w:themeFillShade="BF"/>
          </w:tcPr>
          <w:p w14:paraId="321BF71B" w14:textId="28628F46" w:rsidR="007E4D76" w:rsidRPr="007E4D76" w:rsidRDefault="007E4D76" w:rsidP="007E4D76">
            <w:pPr>
              <w:spacing w:line="259" w:lineRule="auto"/>
              <w:jc w:val="center"/>
              <w:rPr>
                <w:rFonts w:ascii="Adobe Arabic" w:hAnsi="Adobe Arabic" w:cs="Adobe Arabic"/>
                <w:b/>
                <w:bCs/>
                <w:color w:val="008080"/>
                <w:sz w:val="36"/>
                <w:szCs w:val="36"/>
                <w:rtl/>
              </w:rPr>
            </w:pPr>
            <w:r w:rsidRPr="007E4D76">
              <w:rPr>
                <w:rFonts w:ascii="Adobe Arabic" w:hAnsi="Adobe Arabic" w:cs="Adobe Arabic"/>
                <w:b/>
                <w:bCs/>
                <w:color w:val="008080"/>
                <w:sz w:val="36"/>
                <w:szCs w:val="36"/>
                <w:rtl/>
              </w:rPr>
              <w:t>الحل</w:t>
            </w:r>
          </w:p>
        </w:tc>
      </w:tr>
      <w:tr w:rsidR="007E4D76" w14:paraId="0623FDE3" w14:textId="77777777" w:rsidTr="00A53034">
        <w:tc>
          <w:tcPr>
            <w:tcW w:w="2921" w:type="dxa"/>
            <w:vAlign w:val="center"/>
          </w:tcPr>
          <w:p w14:paraId="341BE594" w14:textId="78BA544A" w:rsidR="007E4D76" w:rsidRPr="00A53034" w:rsidRDefault="007E4D76" w:rsidP="00A53034">
            <w:pPr>
              <w:spacing w:line="259" w:lineRule="auto"/>
              <w:jc w:val="center"/>
              <w:rPr>
                <w:rFonts w:ascii="Adobe Arabic" w:hAnsi="Adobe Arabic" w:cs="Adobe Arabic"/>
                <w:sz w:val="34"/>
                <w:rtl/>
              </w:rPr>
            </w:pPr>
            <w:r w:rsidRPr="00A53034">
              <w:rPr>
                <w:rFonts w:ascii="Adobe Arabic" w:hAnsi="Adobe Arabic" w:cs="Adobe Arabic"/>
                <w:b/>
                <w:bCs/>
                <w:sz w:val="34"/>
                <w:rtl/>
              </w:rPr>
              <w:t>الاختلافات في الإدراك والتفسير</w:t>
            </w:r>
          </w:p>
        </w:tc>
        <w:tc>
          <w:tcPr>
            <w:tcW w:w="3089" w:type="dxa"/>
          </w:tcPr>
          <w:p w14:paraId="2D4332E9" w14:textId="3F2AB406" w:rsidR="007E4D76" w:rsidRDefault="007E4D76" w:rsidP="007E4D76">
            <w:pPr>
              <w:spacing w:line="259" w:lineRule="auto"/>
              <w:rPr>
                <w:rFonts w:ascii="Sakkal Majalla" w:hAnsi="Sakkal Majalla"/>
                <w:sz w:val="34"/>
                <w:rtl/>
              </w:rPr>
            </w:pPr>
            <w:r w:rsidRPr="00AE5B95">
              <w:rPr>
                <w:rFonts w:ascii="Sakkal Majalla" w:hAnsi="Sakkal Majalla"/>
                <w:sz w:val="34"/>
                <w:rtl/>
              </w:rPr>
              <w:t>تفسير الرسالة بطرق مختلفة بناءً على الخبرات والمعتقدات الشخصية.</w:t>
            </w:r>
          </w:p>
        </w:tc>
        <w:tc>
          <w:tcPr>
            <w:tcW w:w="3006" w:type="dxa"/>
          </w:tcPr>
          <w:p w14:paraId="0604EDD0" w14:textId="47809CF1" w:rsidR="007E4D76" w:rsidRDefault="007E4D76" w:rsidP="007E4D76">
            <w:pPr>
              <w:spacing w:line="259" w:lineRule="auto"/>
              <w:rPr>
                <w:rFonts w:ascii="Sakkal Majalla" w:hAnsi="Sakkal Majalla"/>
                <w:sz w:val="34"/>
                <w:rtl/>
              </w:rPr>
            </w:pPr>
            <w:r w:rsidRPr="00AE5B95">
              <w:rPr>
                <w:rFonts w:ascii="Sakkal Majalla" w:hAnsi="Sakkal Majalla"/>
                <w:sz w:val="34"/>
                <w:rtl/>
              </w:rPr>
              <w:t>التحقق من الفهم، وطلب التغذية الراجعة، واستخدام أمثلة توضيحية.</w:t>
            </w:r>
          </w:p>
        </w:tc>
      </w:tr>
      <w:tr w:rsidR="007E4D76" w14:paraId="17BF73A5" w14:textId="77777777" w:rsidTr="00A53034">
        <w:tc>
          <w:tcPr>
            <w:tcW w:w="2921" w:type="dxa"/>
            <w:vAlign w:val="center"/>
          </w:tcPr>
          <w:p w14:paraId="2DCF9F38" w14:textId="4FDD636A" w:rsidR="007E4D76" w:rsidRPr="00A53034" w:rsidRDefault="007E4D76" w:rsidP="00A53034">
            <w:pPr>
              <w:spacing w:line="259" w:lineRule="auto"/>
              <w:jc w:val="center"/>
              <w:rPr>
                <w:rFonts w:ascii="Adobe Arabic" w:hAnsi="Adobe Arabic" w:cs="Adobe Arabic"/>
                <w:sz w:val="34"/>
                <w:rtl/>
              </w:rPr>
            </w:pPr>
            <w:r w:rsidRPr="00A53034">
              <w:rPr>
                <w:rFonts w:ascii="Adobe Arabic" w:hAnsi="Adobe Arabic" w:cs="Adobe Arabic"/>
                <w:b/>
                <w:bCs/>
                <w:sz w:val="34"/>
                <w:rtl/>
              </w:rPr>
              <w:t>ضعف مهارات الاستماع</w:t>
            </w:r>
          </w:p>
        </w:tc>
        <w:tc>
          <w:tcPr>
            <w:tcW w:w="3089" w:type="dxa"/>
          </w:tcPr>
          <w:p w14:paraId="111BF233" w14:textId="5A34A355" w:rsidR="007E4D76" w:rsidRDefault="007E4D76" w:rsidP="007E4D76">
            <w:pPr>
              <w:spacing w:line="259" w:lineRule="auto"/>
              <w:rPr>
                <w:rFonts w:ascii="Sakkal Majalla" w:hAnsi="Sakkal Majalla"/>
                <w:sz w:val="34"/>
                <w:rtl/>
              </w:rPr>
            </w:pPr>
            <w:r w:rsidRPr="00AE5B95">
              <w:rPr>
                <w:rFonts w:ascii="Sakkal Majalla" w:hAnsi="Sakkal Majalla"/>
                <w:sz w:val="34"/>
                <w:rtl/>
              </w:rPr>
              <w:t>التركيز على الرد بدلاً من فهم الرسالة.</w:t>
            </w:r>
          </w:p>
        </w:tc>
        <w:tc>
          <w:tcPr>
            <w:tcW w:w="3006" w:type="dxa"/>
          </w:tcPr>
          <w:p w14:paraId="7827539C" w14:textId="3FF65046" w:rsidR="007E4D76" w:rsidRDefault="007E4D76" w:rsidP="007E4D76">
            <w:pPr>
              <w:spacing w:line="259" w:lineRule="auto"/>
              <w:rPr>
                <w:rFonts w:ascii="Sakkal Majalla" w:hAnsi="Sakkal Majalla"/>
                <w:sz w:val="34"/>
                <w:rtl/>
              </w:rPr>
            </w:pPr>
            <w:r w:rsidRPr="00AE5B95">
              <w:rPr>
                <w:rFonts w:ascii="Sakkal Majalla" w:hAnsi="Sakkal Majalla"/>
                <w:sz w:val="34"/>
                <w:rtl/>
              </w:rPr>
              <w:t>ممارسة الاستماع النشط، والتلخيص، وإعادة الصياغة.</w:t>
            </w:r>
          </w:p>
        </w:tc>
      </w:tr>
      <w:tr w:rsidR="007E4D76" w14:paraId="05068727" w14:textId="77777777" w:rsidTr="00A53034">
        <w:tc>
          <w:tcPr>
            <w:tcW w:w="2921" w:type="dxa"/>
            <w:vAlign w:val="center"/>
          </w:tcPr>
          <w:p w14:paraId="26C4510B" w14:textId="15577C09" w:rsidR="007E4D76" w:rsidRPr="00A53034" w:rsidRDefault="007E4D76" w:rsidP="00A53034">
            <w:pPr>
              <w:spacing w:line="259" w:lineRule="auto"/>
              <w:jc w:val="center"/>
              <w:rPr>
                <w:rFonts w:ascii="Adobe Arabic" w:hAnsi="Adobe Arabic" w:cs="Adobe Arabic"/>
                <w:sz w:val="34"/>
                <w:rtl/>
              </w:rPr>
            </w:pPr>
            <w:r w:rsidRPr="00A53034">
              <w:rPr>
                <w:rFonts w:ascii="Adobe Arabic" w:hAnsi="Adobe Arabic" w:cs="Adobe Arabic"/>
                <w:b/>
                <w:bCs/>
                <w:sz w:val="34"/>
                <w:rtl/>
              </w:rPr>
              <w:t>الحالة النفسية والعاطفية</w:t>
            </w:r>
          </w:p>
        </w:tc>
        <w:tc>
          <w:tcPr>
            <w:tcW w:w="3089" w:type="dxa"/>
          </w:tcPr>
          <w:p w14:paraId="5465CD24" w14:textId="5D2DCBF2" w:rsidR="007E4D76" w:rsidRDefault="007E4D76" w:rsidP="007E4D76">
            <w:pPr>
              <w:spacing w:line="259" w:lineRule="auto"/>
              <w:rPr>
                <w:rFonts w:ascii="Sakkal Majalla" w:hAnsi="Sakkal Majalla"/>
                <w:sz w:val="34"/>
                <w:rtl/>
              </w:rPr>
            </w:pPr>
            <w:r w:rsidRPr="00AE5B95">
              <w:rPr>
                <w:rFonts w:ascii="Sakkal Majalla" w:hAnsi="Sakkal Majalla"/>
                <w:sz w:val="34"/>
                <w:rtl/>
              </w:rPr>
              <w:t>تأثير المشاعر والضغوط على استقبال وإرسال الرسائل.</w:t>
            </w:r>
          </w:p>
        </w:tc>
        <w:tc>
          <w:tcPr>
            <w:tcW w:w="3006" w:type="dxa"/>
          </w:tcPr>
          <w:p w14:paraId="607BB61E" w14:textId="79CF3F3F" w:rsidR="007E4D76" w:rsidRDefault="007E4D76" w:rsidP="007E4D76">
            <w:pPr>
              <w:spacing w:line="259" w:lineRule="auto"/>
              <w:rPr>
                <w:rFonts w:ascii="Sakkal Majalla" w:hAnsi="Sakkal Majalla"/>
                <w:sz w:val="34"/>
                <w:rtl/>
              </w:rPr>
            </w:pPr>
            <w:r w:rsidRPr="00AE5B95">
              <w:rPr>
                <w:rFonts w:ascii="Sakkal Majalla" w:hAnsi="Sakkal Majalla"/>
                <w:sz w:val="34"/>
                <w:rtl/>
              </w:rPr>
              <w:t>الوعي العاطفي، واختيار التوقيت المناسب للتواصل، والتحكم في الانفعالات.</w:t>
            </w:r>
          </w:p>
        </w:tc>
      </w:tr>
      <w:tr w:rsidR="007E4D76" w14:paraId="6E1987CE" w14:textId="77777777" w:rsidTr="00A53034">
        <w:tc>
          <w:tcPr>
            <w:tcW w:w="2921" w:type="dxa"/>
            <w:vAlign w:val="center"/>
          </w:tcPr>
          <w:p w14:paraId="667B8602" w14:textId="678815C9" w:rsidR="007E4D76" w:rsidRPr="00A53034" w:rsidRDefault="007E4D76" w:rsidP="00A53034">
            <w:pPr>
              <w:spacing w:line="259" w:lineRule="auto"/>
              <w:jc w:val="center"/>
              <w:rPr>
                <w:rFonts w:ascii="Adobe Arabic" w:hAnsi="Adobe Arabic" w:cs="Adobe Arabic"/>
                <w:sz w:val="34"/>
                <w:rtl/>
              </w:rPr>
            </w:pPr>
            <w:r w:rsidRPr="00A53034">
              <w:rPr>
                <w:rFonts w:ascii="Adobe Arabic" w:hAnsi="Adobe Arabic" w:cs="Adobe Arabic"/>
                <w:b/>
                <w:bCs/>
                <w:sz w:val="34"/>
                <w:rtl/>
              </w:rPr>
              <w:t>الأحكام المسبقة والتحيّزات</w:t>
            </w:r>
          </w:p>
        </w:tc>
        <w:tc>
          <w:tcPr>
            <w:tcW w:w="3089" w:type="dxa"/>
          </w:tcPr>
          <w:p w14:paraId="2BD0E653" w14:textId="55C8BBCA" w:rsidR="007E4D76" w:rsidRDefault="007E4D76" w:rsidP="007E4D76">
            <w:pPr>
              <w:spacing w:line="259" w:lineRule="auto"/>
              <w:rPr>
                <w:rFonts w:ascii="Sakkal Majalla" w:hAnsi="Sakkal Majalla"/>
                <w:sz w:val="34"/>
                <w:rtl/>
              </w:rPr>
            </w:pPr>
            <w:r w:rsidRPr="00AE5B95">
              <w:rPr>
                <w:rFonts w:ascii="Sakkal Majalla" w:hAnsi="Sakkal Majalla"/>
                <w:sz w:val="34"/>
                <w:rtl/>
              </w:rPr>
              <w:t>تشويه الرسالة بسبب الصور النمطية والأحكام المسبقة.</w:t>
            </w:r>
          </w:p>
        </w:tc>
        <w:tc>
          <w:tcPr>
            <w:tcW w:w="3006" w:type="dxa"/>
          </w:tcPr>
          <w:p w14:paraId="0820D1B3" w14:textId="6A3D83ED" w:rsidR="007E4D76" w:rsidRDefault="007E4D76" w:rsidP="007E4D76">
            <w:pPr>
              <w:spacing w:line="259" w:lineRule="auto"/>
              <w:rPr>
                <w:rFonts w:ascii="Sakkal Majalla" w:hAnsi="Sakkal Majalla"/>
                <w:sz w:val="34"/>
                <w:rtl/>
              </w:rPr>
            </w:pPr>
            <w:r w:rsidRPr="00AE5B95">
              <w:rPr>
                <w:rFonts w:ascii="Sakkal Majalla" w:hAnsi="Sakkal Majalla"/>
                <w:sz w:val="34"/>
                <w:rtl/>
              </w:rPr>
              <w:t>الوعي بالتحيّزات الشخصية، والانفتاح على وجهات النظر المختلفة.</w:t>
            </w:r>
          </w:p>
        </w:tc>
      </w:tr>
    </w:tbl>
    <w:p w14:paraId="29F6ACA1" w14:textId="77777777" w:rsidR="007E4D76" w:rsidRPr="00AE5B95" w:rsidRDefault="007E4D76" w:rsidP="00AE5B95">
      <w:pPr>
        <w:spacing w:line="259" w:lineRule="auto"/>
        <w:rPr>
          <w:rFonts w:ascii="Sakkal Majalla" w:hAnsi="Sakkal Majalla"/>
          <w:sz w:val="34"/>
          <w:rtl/>
        </w:rPr>
      </w:pPr>
    </w:p>
    <w:p w14:paraId="2C92D788" w14:textId="77777777" w:rsidR="00AE5B95" w:rsidRPr="007E4D76" w:rsidRDefault="00AE5B95" w:rsidP="00A53034">
      <w:pPr>
        <w:keepNext/>
        <w:pageBreakBefore/>
        <w:spacing w:line="259" w:lineRule="auto"/>
        <w:rPr>
          <w:rFonts w:ascii="Adobe Arabic" w:hAnsi="Adobe Arabic" w:cs="Adobe Arabic"/>
          <w:b/>
          <w:bCs/>
          <w:color w:val="008080"/>
          <w:sz w:val="36"/>
          <w:szCs w:val="36"/>
          <w:rtl/>
        </w:rPr>
      </w:pPr>
      <w:r w:rsidRPr="007E4D76">
        <w:rPr>
          <w:rFonts w:ascii="Adobe Arabic" w:hAnsi="Adobe Arabic" w:cs="Adobe Arabic"/>
          <w:b/>
          <w:bCs/>
          <w:color w:val="008080"/>
          <w:sz w:val="36"/>
          <w:szCs w:val="36"/>
          <w:rtl/>
        </w:rPr>
        <w:lastRenderedPageBreak/>
        <w:t>2. المعوقات التنظيمية والثقافية</w:t>
      </w:r>
    </w:p>
    <w:p w14:paraId="186347DD"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ترتبط ببيئة العمل وثقافة المؤسسة والهياكل التنظيمية:</w:t>
      </w:r>
    </w:p>
    <w:tbl>
      <w:tblPr>
        <w:tblStyle w:val="a6"/>
        <w:bidiVisual/>
        <w:tblW w:w="0" w:type="auto"/>
        <w:tblLook w:val="04A0" w:firstRow="1" w:lastRow="0" w:firstColumn="1" w:lastColumn="0" w:noHBand="0" w:noVBand="1"/>
      </w:tblPr>
      <w:tblGrid>
        <w:gridCol w:w="2921"/>
        <w:gridCol w:w="3089"/>
        <w:gridCol w:w="3006"/>
      </w:tblGrid>
      <w:tr w:rsidR="00A53034" w:rsidRPr="007E4D76" w14:paraId="049B5146" w14:textId="77777777" w:rsidTr="00F602E7">
        <w:tc>
          <w:tcPr>
            <w:tcW w:w="2921" w:type="dxa"/>
            <w:shd w:val="clear" w:color="auto" w:fill="BFBFBF" w:themeFill="background1" w:themeFillShade="BF"/>
            <w:vAlign w:val="center"/>
          </w:tcPr>
          <w:p w14:paraId="6F188321" w14:textId="724A4D5E" w:rsidR="00A53034" w:rsidRPr="00A53034" w:rsidRDefault="00A53034" w:rsidP="00F602E7">
            <w:pPr>
              <w:spacing w:line="259" w:lineRule="auto"/>
              <w:jc w:val="center"/>
              <w:rPr>
                <w:rFonts w:ascii="Adobe Arabic" w:hAnsi="Adobe Arabic" w:cs="Adobe Arabic"/>
                <w:b/>
                <w:bCs/>
                <w:color w:val="008080"/>
                <w:sz w:val="36"/>
                <w:szCs w:val="36"/>
                <w:rtl/>
              </w:rPr>
            </w:pPr>
            <w:r w:rsidRPr="00A53034">
              <w:rPr>
                <w:rFonts w:ascii="Adobe Arabic" w:hAnsi="Adobe Arabic" w:cs="Adobe Arabic"/>
                <w:b/>
                <w:bCs/>
                <w:color w:val="008080"/>
                <w:sz w:val="36"/>
                <w:szCs w:val="36"/>
                <w:rtl/>
              </w:rPr>
              <w:t>المعوقات التنظيمية والثقافية</w:t>
            </w:r>
          </w:p>
        </w:tc>
        <w:tc>
          <w:tcPr>
            <w:tcW w:w="3089" w:type="dxa"/>
            <w:shd w:val="clear" w:color="auto" w:fill="BFBFBF" w:themeFill="background1" w:themeFillShade="BF"/>
          </w:tcPr>
          <w:p w14:paraId="1A6B78B6" w14:textId="77777777" w:rsidR="00A53034" w:rsidRPr="007E4D76" w:rsidRDefault="00A53034" w:rsidP="00F602E7">
            <w:pPr>
              <w:spacing w:line="259" w:lineRule="auto"/>
              <w:jc w:val="center"/>
              <w:rPr>
                <w:rFonts w:ascii="Adobe Arabic" w:hAnsi="Adobe Arabic" w:cs="Adobe Arabic"/>
                <w:b/>
                <w:bCs/>
                <w:color w:val="008080"/>
                <w:sz w:val="36"/>
                <w:szCs w:val="36"/>
                <w:rtl/>
              </w:rPr>
            </w:pPr>
            <w:r w:rsidRPr="007E4D76">
              <w:rPr>
                <w:rFonts w:ascii="Adobe Arabic" w:hAnsi="Adobe Arabic" w:cs="Adobe Arabic"/>
                <w:b/>
                <w:bCs/>
                <w:color w:val="008080"/>
                <w:sz w:val="36"/>
                <w:szCs w:val="36"/>
                <w:rtl/>
              </w:rPr>
              <w:t>التحدي</w:t>
            </w:r>
          </w:p>
        </w:tc>
        <w:tc>
          <w:tcPr>
            <w:tcW w:w="3006" w:type="dxa"/>
            <w:shd w:val="clear" w:color="auto" w:fill="BFBFBF" w:themeFill="background1" w:themeFillShade="BF"/>
          </w:tcPr>
          <w:p w14:paraId="28028B00" w14:textId="77777777" w:rsidR="00A53034" w:rsidRPr="007E4D76" w:rsidRDefault="00A53034" w:rsidP="00F602E7">
            <w:pPr>
              <w:spacing w:line="259" w:lineRule="auto"/>
              <w:jc w:val="center"/>
              <w:rPr>
                <w:rFonts w:ascii="Adobe Arabic" w:hAnsi="Adobe Arabic" w:cs="Adobe Arabic"/>
                <w:b/>
                <w:bCs/>
                <w:color w:val="008080"/>
                <w:sz w:val="36"/>
                <w:szCs w:val="36"/>
                <w:rtl/>
              </w:rPr>
            </w:pPr>
            <w:r w:rsidRPr="007E4D76">
              <w:rPr>
                <w:rFonts w:ascii="Adobe Arabic" w:hAnsi="Adobe Arabic" w:cs="Adobe Arabic"/>
                <w:b/>
                <w:bCs/>
                <w:color w:val="008080"/>
                <w:sz w:val="36"/>
                <w:szCs w:val="36"/>
                <w:rtl/>
              </w:rPr>
              <w:t>الحل</w:t>
            </w:r>
          </w:p>
        </w:tc>
      </w:tr>
      <w:tr w:rsidR="00A53034" w14:paraId="74D15EF4" w14:textId="77777777" w:rsidTr="00F602E7">
        <w:tc>
          <w:tcPr>
            <w:tcW w:w="2921" w:type="dxa"/>
            <w:vAlign w:val="center"/>
          </w:tcPr>
          <w:p w14:paraId="5589AED7" w14:textId="6AFFCF5D" w:rsidR="00A53034" w:rsidRPr="00A53034" w:rsidRDefault="00A53034" w:rsidP="00F602E7">
            <w:pPr>
              <w:spacing w:line="259" w:lineRule="auto"/>
              <w:jc w:val="center"/>
              <w:rPr>
                <w:rFonts w:ascii="Adobe Arabic" w:hAnsi="Adobe Arabic" w:cs="Adobe Arabic"/>
                <w:sz w:val="34"/>
                <w:rtl/>
              </w:rPr>
            </w:pPr>
            <w:r w:rsidRPr="00A53034">
              <w:rPr>
                <w:rFonts w:ascii="Adobe Arabic" w:hAnsi="Adobe Arabic" w:cs="Adobe Arabic"/>
                <w:b/>
                <w:bCs/>
                <w:sz w:val="34"/>
                <w:rtl/>
              </w:rPr>
              <w:t>التسلسل الهرمي والحواجز الإدارية</w:t>
            </w:r>
          </w:p>
        </w:tc>
        <w:tc>
          <w:tcPr>
            <w:tcW w:w="3089" w:type="dxa"/>
          </w:tcPr>
          <w:p w14:paraId="1E0541BA" w14:textId="2FC80D53" w:rsidR="00A53034" w:rsidRDefault="00A53034" w:rsidP="00F602E7">
            <w:pPr>
              <w:spacing w:line="259" w:lineRule="auto"/>
              <w:rPr>
                <w:rFonts w:ascii="Sakkal Majalla" w:hAnsi="Sakkal Majalla"/>
                <w:sz w:val="34"/>
                <w:rtl/>
              </w:rPr>
            </w:pPr>
            <w:r w:rsidRPr="00A53034">
              <w:rPr>
                <w:rFonts w:ascii="Sakkal Majalla" w:hAnsi="Sakkal Majalla"/>
                <w:sz w:val="34"/>
                <w:rtl/>
              </w:rPr>
              <w:t>صعوبة تدفق المعلومات بين المستويات المختلفة.</w:t>
            </w:r>
          </w:p>
        </w:tc>
        <w:tc>
          <w:tcPr>
            <w:tcW w:w="3006" w:type="dxa"/>
          </w:tcPr>
          <w:p w14:paraId="4AB74B52" w14:textId="323C157C" w:rsidR="00A53034" w:rsidRDefault="00A53034" w:rsidP="00F602E7">
            <w:pPr>
              <w:spacing w:line="259" w:lineRule="auto"/>
              <w:rPr>
                <w:rFonts w:ascii="Sakkal Majalla" w:hAnsi="Sakkal Majalla"/>
                <w:sz w:val="34"/>
                <w:rtl/>
              </w:rPr>
            </w:pPr>
            <w:r w:rsidRPr="00A53034">
              <w:rPr>
                <w:rFonts w:ascii="Sakkal Majalla" w:hAnsi="Sakkal Majalla"/>
                <w:sz w:val="34"/>
                <w:rtl/>
              </w:rPr>
              <w:t>خلق قنوات تواصل مفتوحة، وتشجيع التغذية الراجعة الصاعدة.</w:t>
            </w:r>
          </w:p>
        </w:tc>
      </w:tr>
      <w:tr w:rsidR="00A53034" w14:paraId="2411CBF3" w14:textId="77777777" w:rsidTr="00F602E7">
        <w:tc>
          <w:tcPr>
            <w:tcW w:w="2921" w:type="dxa"/>
            <w:vAlign w:val="center"/>
          </w:tcPr>
          <w:p w14:paraId="1F34B280" w14:textId="256678FC" w:rsidR="00A53034" w:rsidRPr="00A53034" w:rsidRDefault="00A53034" w:rsidP="00F602E7">
            <w:pPr>
              <w:spacing w:line="259" w:lineRule="auto"/>
              <w:jc w:val="center"/>
              <w:rPr>
                <w:rFonts w:ascii="Adobe Arabic" w:hAnsi="Adobe Arabic" w:cs="Adobe Arabic"/>
                <w:sz w:val="34"/>
                <w:rtl/>
              </w:rPr>
            </w:pPr>
            <w:r w:rsidRPr="00A53034">
              <w:rPr>
                <w:rFonts w:ascii="Adobe Arabic" w:hAnsi="Adobe Arabic" w:cs="Adobe Arabic"/>
                <w:b/>
                <w:bCs/>
                <w:sz w:val="34"/>
                <w:rtl/>
              </w:rPr>
              <w:t>الاختلافات الثقافية والقيمية</w:t>
            </w:r>
          </w:p>
        </w:tc>
        <w:tc>
          <w:tcPr>
            <w:tcW w:w="3089" w:type="dxa"/>
          </w:tcPr>
          <w:p w14:paraId="43B095B7" w14:textId="6A1B9554" w:rsidR="00A53034" w:rsidRDefault="00A53034" w:rsidP="00F602E7">
            <w:pPr>
              <w:spacing w:line="259" w:lineRule="auto"/>
              <w:rPr>
                <w:rFonts w:ascii="Sakkal Majalla" w:hAnsi="Sakkal Majalla"/>
                <w:sz w:val="34"/>
                <w:rtl/>
              </w:rPr>
            </w:pPr>
            <w:r w:rsidRPr="00A53034">
              <w:rPr>
                <w:rFonts w:ascii="Sakkal Majalla" w:hAnsi="Sakkal Majalla"/>
                <w:sz w:val="34"/>
                <w:rtl/>
              </w:rPr>
              <w:t>تفسير الرسائل والسلوكيات بشكل مختلف وفقاً للخلفية الثقافية.</w:t>
            </w:r>
          </w:p>
        </w:tc>
        <w:tc>
          <w:tcPr>
            <w:tcW w:w="3006" w:type="dxa"/>
          </w:tcPr>
          <w:p w14:paraId="686C76AD" w14:textId="77875CE6" w:rsidR="00A53034" w:rsidRDefault="00A53034" w:rsidP="00F602E7">
            <w:pPr>
              <w:spacing w:line="259" w:lineRule="auto"/>
              <w:rPr>
                <w:rFonts w:ascii="Sakkal Majalla" w:hAnsi="Sakkal Majalla"/>
                <w:sz w:val="34"/>
                <w:rtl/>
              </w:rPr>
            </w:pPr>
            <w:r w:rsidRPr="00A53034">
              <w:rPr>
                <w:rFonts w:ascii="Sakkal Majalla" w:hAnsi="Sakkal Majalla"/>
                <w:sz w:val="34"/>
                <w:rtl/>
              </w:rPr>
              <w:t>تعزيز الوعي الثقافي، وتكييف أسلوب التواصل وفقاً للاختلافات الثقافية.</w:t>
            </w:r>
          </w:p>
        </w:tc>
      </w:tr>
      <w:tr w:rsidR="00A53034" w14:paraId="2B3767BE" w14:textId="77777777" w:rsidTr="00F602E7">
        <w:tc>
          <w:tcPr>
            <w:tcW w:w="2921" w:type="dxa"/>
            <w:vAlign w:val="center"/>
          </w:tcPr>
          <w:p w14:paraId="59CA01D7" w14:textId="07758932" w:rsidR="00A53034" w:rsidRPr="00A53034" w:rsidRDefault="00A53034" w:rsidP="00F602E7">
            <w:pPr>
              <w:spacing w:line="259" w:lineRule="auto"/>
              <w:jc w:val="center"/>
              <w:rPr>
                <w:rFonts w:ascii="Adobe Arabic" w:hAnsi="Adobe Arabic" w:cs="Adobe Arabic"/>
                <w:sz w:val="34"/>
                <w:rtl/>
              </w:rPr>
            </w:pPr>
            <w:r w:rsidRPr="00A53034">
              <w:rPr>
                <w:rFonts w:ascii="Adobe Arabic" w:hAnsi="Adobe Arabic" w:cs="Adobe Arabic"/>
                <w:b/>
                <w:bCs/>
                <w:sz w:val="34"/>
                <w:rtl/>
              </w:rPr>
              <w:t>سياسات وقيود المعلومات</w:t>
            </w:r>
          </w:p>
        </w:tc>
        <w:tc>
          <w:tcPr>
            <w:tcW w:w="3089" w:type="dxa"/>
          </w:tcPr>
          <w:p w14:paraId="35B589C5" w14:textId="79459F50" w:rsidR="00A53034" w:rsidRDefault="00A53034" w:rsidP="00F602E7">
            <w:pPr>
              <w:spacing w:line="259" w:lineRule="auto"/>
              <w:rPr>
                <w:rFonts w:ascii="Sakkal Majalla" w:hAnsi="Sakkal Majalla"/>
                <w:sz w:val="34"/>
                <w:rtl/>
              </w:rPr>
            </w:pPr>
            <w:r w:rsidRPr="00A53034">
              <w:rPr>
                <w:rFonts w:ascii="Sakkal Majalla" w:hAnsi="Sakkal Majalla"/>
                <w:sz w:val="34"/>
                <w:rtl/>
              </w:rPr>
              <w:t>تقييد تدفق المعلومات لأسباب أمنية أو إدارية.</w:t>
            </w:r>
          </w:p>
        </w:tc>
        <w:tc>
          <w:tcPr>
            <w:tcW w:w="3006" w:type="dxa"/>
          </w:tcPr>
          <w:p w14:paraId="10731D4A" w14:textId="72EFEF46" w:rsidR="00A53034" w:rsidRDefault="00A53034" w:rsidP="00F602E7">
            <w:pPr>
              <w:spacing w:line="259" w:lineRule="auto"/>
              <w:rPr>
                <w:rFonts w:ascii="Sakkal Majalla" w:hAnsi="Sakkal Majalla"/>
                <w:sz w:val="34"/>
                <w:rtl/>
              </w:rPr>
            </w:pPr>
            <w:r w:rsidRPr="00A53034">
              <w:rPr>
                <w:rFonts w:ascii="Sakkal Majalla" w:hAnsi="Sakkal Majalla"/>
                <w:sz w:val="34"/>
                <w:rtl/>
              </w:rPr>
              <w:t>توضيح سبب القيود، وتوفير أقصى قدر ممكن من المعلومات ضمن الحدود المسموح بها.</w:t>
            </w:r>
          </w:p>
        </w:tc>
      </w:tr>
      <w:tr w:rsidR="00A53034" w14:paraId="6F6E352C" w14:textId="77777777" w:rsidTr="00F602E7">
        <w:tc>
          <w:tcPr>
            <w:tcW w:w="2921" w:type="dxa"/>
            <w:vAlign w:val="center"/>
          </w:tcPr>
          <w:p w14:paraId="07939EEC" w14:textId="205F8E42" w:rsidR="00A53034" w:rsidRPr="00A53034" w:rsidRDefault="00A53034" w:rsidP="00F602E7">
            <w:pPr>
              <w:spacing w:line="259" w:lineRule="auto"/>
              <w:jc w:val="center"/>
              <w:rPr>
                <w:rFonts w:ascii="Adobe Arabic" w:hAnsi="Adobe Arabic" w:cs="Adobe Arabic"/>
                <w:sz w:val="34"/>
                <w:rtl/>
              </w:rPr>
            </w:pPr>
            <w:r w:rsidRPr="00A53034">
              <w:rPr>
                <w:rFonts w:ascii="Adobe Arabic" w:hAnsi="Adobe Arabic" w:cs="Adobe Arabic"/>
                <w:b/>
                <w:bCs/>
                <w:sz w:val="34"/>
                <w:rtl/>
              </w:rPr>
              <w:t>ثقافة الخوف وعدم الثقة</w:t>
            </w:r>
          </w:p>
        </w:tc>
        <w:tc>
          <w:tcPr>
            <w:tcW w:w="3089" w:type="dxa"/>
          </w:tcPr>
          <w:p w14:paraId="45446E5E" w14:textId="5348993E" w:rsidR="00A53034" w:rsidRDefault="00A53034" w:rsidP="00F602E7">
            <w:pPr>
              <w:spacing w:line="259" w:lineRule="auto"/>
              <w:rPr>
                <w:rFonts w:ascii="Sakkal Majalla" w:hAnsi="Sakkal Majalla"/>
                <w:sz w:val="34"/>
                <w:rtl/>
              </w:rPr>
            </w:pPr>
            <w:r w:rsidRPr="00A53034">
              <w:rPr>
                <w:rFonts w:ascii="Sakkal Majalla" w:hAnsi="Sakkal Majalla"/>
                <w:sz w:val="34"/>
                <w:rtl/>
              </w:rPr>
              <w:t>تردد الأفراد في التعبير عن آرائهم خوفاً من العواقب.</w:t>
            </w:r>
          </w:p>
        </w:tc>
        <w:tc>
          <w:tcPr>
            <w:tcW w:w="3006" w:type="dxa"/>
          </w:tcPr>
          <w:p w14:paraId="6D4AF38C" w14:textId="27C4B92E" w:rsidR="00A53034" w:rsidRDefault="00A53034" w:rsidP="00F602E7">
            <w:pPr>
              <w:spacing w:line="259" w:lineRule="auto"/>
              <w:rPr>
                <w:rFonts w:ascii="Sakkal Majalla" w:hAnsi="Sakkal Majalla"/>
                <w:sz w:val="34"/>
                <w:rtl/>
              </w:rPr>
            </w:pPr>
            <w:r w:rsidRPr="00A53034">
              <w:rPr>
                <w:rFonts w:ascii="Sakkal Majalla" w:hAnsi="Sakkal Majalla"/>
                <w:sz w:val="34"/>
                <w:rtl/>
              </w:rPr>
              <w:t>بناء ثقافة الأمان النفسي والانفتاح، وتقبّل النقد البنّاء.</w:t>
            </w:r>
          </w:p>
        </w:tc>
      </w:tr>
    </w:tbl>
    <w:p w14:paraId="5D0A4C28" w14:textId="77777777" w:rsidR="00A53034" w:rsidRPr="00AE5B95" w:rsidRDefault="00A53034" w:rsidP="00AE5B95">
      <w:pPr>
        <w:spacing w:line="259" w:lineRule="auto"/>
        <w:rPr>
          <w:rFonts w:ascii="Sakkal Majalla" w:hAnsi="Sakkal Majalla"/>
          <w:sz w:val="34"/>
          <w:rtl/>
        </w:rPr>
      </w:pPr>
    </w:p>
    <w:p w14:paraId="75AB9573" w14:textId="77777777" w:rsidR="00AE5B95" w:rsidRPr="007E4D76" w:rsidRDefault="00AE5B95" w:rsidP="00A53034">
      <w:pPr>
        <w:keepNext/>
        <w:pageBreakBefore/>
        <w:spacing w:line="259" w:lineRule="auto"/>
        <w:rPr>
          <w:rFonts w:ascii="Adobe Arabic" w:hAnsi="Adobe Arabic" w:cs="Adobe Arabic"/>
          <w:b/>
          <w:bCs/>
          <w:color w:val="008080"/>
          <w:sz w:val="36"/>
          <w:szCs w:val="36"/>
          <w:rtl/>
        </w:rPr>
      </w:pPr>
      <w:r w:rsidRPr="007E4D76">
        <w:rPr>
          <w:rFonts w:ascii="Adobe Arabic" w:hAnsi="Adobe Arabic" w:cs="Adobe Arabic"/>
          <w:b/>
          <w:bCs/>
          <w:color w:val="008080"/>
          <w:sz w:val="36"/>
          <w:szCs w:val="36"/>
          <w:rtl/>
        </w:rPr>
        <w:lastRenderedPageBreak/>
        <w:t>3. المعوقات البيئية والتقنية</w:t>
      </w:r>
    </w:p>
    <w:p w14:paraId="529144B4"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تتعلق بالظروف المادية والتقنية المحيطة بعملية التواصل:</w:t>
      </w:r>
    </w:p>
    <w:tbl>
      <w:tblPr>
        <w:tblStyle w:val="a6"/>
        <w:bidiVisual/>
        <w:tblW w:w="0" w:type="auto"/>
        <w:tblLook w:val="04A0" w:firstRow="1" w:lastRow="0" w:firstColumn="1" w:lastColumn="0" w:noHBand="0" w:noVBand="1"/>
      </w:tblPr>
      <w:tblGrid>
        <w:gridCol w:w="2921"/>
        <w:gridCol w:w="3089"/>
        <w:gridCol w:w="3006"/>
      </w:tblGrid>
      <w:tr w:rsidR="00A53034" w:rsidRPr="007E4D76" w14:paraId="0FA0CC08" w14:textId="77777777" w:rsidTr="00F602E7">
        <w:tc>
          <w:tcPr>
            <w:tcW w:w="2921" w:type="dxa"/>
            <w:shd w:val="clear" w:color="auto" w:fill="BFBFBF" w:themeFill="background1" w:themeFillShade="BF"/>
            <w:vAlign w:val="center"/>
          </w:tcPr>
          <w:p w14:paraId="5E3E1EF7" w14:textId="4FE490F5" w:rsidR="00A53034" w:rsidRPr="00A53034" w:rsidRDefault="00A53034" w:rsidP="00F602E7">
            <w:pPr>
              <w:spacing w:line="259" w:lineRule="auto"/>
              <w:jc w:val="center"/>
              <w:rPr>
                <w:rFonts w:ascii="Adobe Arabic" w:hAnsi="Adobe Arabic" w:cs="Adobe Arabic"/>
                <w:b/>
                <w:bCs/>
                <w:color w:val="008080"/>
                <w:sz w:val="36"/>
                <w:szCs w:val="36"/>
                <w:rtl/>
              </w:rPr>
            </w:pPr>
            <w:r w:rsidRPr="00A53034">
              <w:rPr>
                <w:rFonts w:ascii="Adobe Arabic" w:hAnsi="Adobe Arabic" w:cs="Adobe Arabic"/>
                <w:b/>
                <w:bCs/>
                <w:color w:val="008080"/>
                <w:sz w:val="36"/>
                <w:szCs w:val="36"/>
                <w:rtl/>
              </w:rPr>
              <w:t>المعوقات البيئية والتقنية</w:t>
            </w:r>
          </w:p>
        </w:tc>
        <w:tc>
          <w:tcPr>
            <w:tcW w:w="3089" w:type="dxa"/>
            <w:shd w:val="clear" w:color="auto" w:fill="BFBFBF" w:themeFill="background1" w:themeFillShade="BF"/>
          </w:tcPr>
          <w:p w14:paraId="1036D03C" w14:textId="77777777" w:rsidR="00A53034" w:rsidRPr="007E4D76" w:rsidRDefault="00A53034" w:rsidP="00F602E7">
            <w:pPr>
              <w:spacing w:line="259" w:lineRule="auto"/>
              <w:jc w:val="center"/>
              <w:rPr>
                <w:rFonts w:ascii="Adobe Arabic" w:hAnsi="Adobe Arabic" w:cs="Adobe Arabic"/>
                <w:b/>
                <w:bCs/>
                <w:color w:val="008080"/>
                <w:sz w:val="36"/>
                <w:szCs w:val="36"/>
                <w:rtl/>
              </w:rPr>
            </w:pPr>
            <w:r w:rsidRPr="007E4D76">
              <w:rPr>
                <w:rFonts w:ascii="Adobe Arabic" w:hAnsi="Adobe Arabic" w:cs="Adobe Arabic"/>
                <w:b/>
                <w:bCs/>
                <w:color w:val="008080"/>
                <w:sz w:val="36"/>
                <w:szCs w:val="36"/>
                <w:rtl/>
              </w:rPr>
              <w:t>التحدي</w:t>
            </w:r>
          </w:p>
        </w:tc>
        <w:tc>
          <w:tcPr>
            <w:tcW w:w="3006" w:type="dxa"/>
            <w:shd w:val="clear" w:color="auto" w:fill="BFBFBF" w:themeFill="background1" w:themeFillShade="BF"/>
          </w:tcPr>
          <w:p w14:paraId="21DF53DB" w14:textId="77777777" w:rsidR="00A53034" w:rsidRPr="007E4D76" w:rsidRDefault="00A53034" w:rsidP="00F602E7">
            <w:pPr>
              <w:spacing w:line="259" w:lineRule="auto"/>
              <w:jc w:val="center"/>
              <w:rPr>
                <w:rFonts w:ascii="Adobe Arabic" w:hAnsi="Adobe Arabic" w:cs="Adobe Arabic"/>
                <w:b/>
                <w:bCs/>
                <w:color w:val="008080"/>
                <w:sz w:val="36"/>
                <w:szCs w:val="36"/>
                <w:rtl/>
              </w:rPr>
            </w:pPr>
            <w:r w:rsidRPr="007E4D76">
              <w:rPr>
                <w:rFonts w:ascii="Adobe Arabic" w:hAnsi="Adobe Arabic" w:cs="Adobe Arabic"/>
                <w:b/>
                <w:bCs/>
                <w:color w:val="008080"/>
                <w:sz w:val="36"/>
                <w:szCs w:val="36"/>
                <w:rtl/>
              </w:rPr>
              <w:t>الحل</w:t>
            </w:r>
          </w:p>
        </w:tc>
      </w:tr>
      <w:tr w:rsidR="00A53034" w14:paraId="739F9B9B" w14:textId="77777777" w:rsidTr="00F602E7">
        <w:tc>
          <w:tcPr>
            <w:tcW w:w="2921" w:type="dxa"/>
            <w:vAlign w:val="center"/>
          </w:tcPr>
          <w:p w14:paraId="26C00FB9" w14:textId="41978C80" w:rsidR="00A53034" w:rsidRPr="00A53034" w:rsidRDefault="00A53034" w:rsidP="00F602E7">
            <w:pPr>
              <w:spacing w:line="259" w:lineRule="auto"/>
              <w:jc w:val="center"/>
              <w:rPr>
                <w:rFonts w:ascii="Adobe Arabic" w:hAnsi="Adobe Arabic" w:cs="Adobe Arabic"/>
                <w:sz w:val="34"/>
                <w:rtl/>
              </w:rPr>
            </w:pPr>
            <w:r w:rsidRPr="00A53034">
              <w:rPr>
                <w:rFonts w:ascii="Adobe Arabic" w:hAnsi="Adobe Arabic" w:cs="Adobe Arabic"/>
                <w:b/>
                <w:bCs/>
                <w:sz w:val="34"/>
                <w:rtl/>
              </w:rPr>
              <w:t>الضوضاء والتشتت</w:t>
            </w:r>
          </w:p>
        </w:tc>
        <w:tc>
          <w:tcPr>
            <w:tcW w:w="3089" w:type="dxa"/>
          </w:tcPr>
          <w:p w14:paraId="3127E441" w14:textId="21638186" w:rsidR="00A53034" w:rsidRDefault="00A53034" w:rsidP="00F602E7">
            <w:pPr>
              <w:spacing w:line="259" w:lineRule="auto"/>
              <w:rPr>
                <w:rFonts w:ascii="Sakkal Majalla" w:hAnsi="Sakkal Majalla"/>
                <w:sz w:val="34"/>
                <w:rtl/>
              </w:rPr>
            </w:pPr>
            <w:r w:rsidRPr="00A53034">
              <w:rPr>
                <w:rFonts w:ascii="Sakkal Majalla" w:hAnsi="Sakkal Majalla"/>
                <w:sz w:val="34"/>
                <w:rtl/>
              </w:rPr>
              <w:t>صعوبة التركيز بسبب المشتتات المادية أو الافتراضية.</w:t>
            </w:r>
          </w:p>
        </w:tc>
        <w:tc>
          <w:tcPr>
            <w:tcW w:w="3006" w:type="dxa"/>
          </w:tcPr>
          <w:p w14:paraId="626C665B" w14:textId="61114B3E" w:rsidR="00A53034" w:rsidRDefault="00A53034" w:rsidP="00F602E7">
            <w:pPr>
              <w:spacing w:line="259" w:lineRule="auto"/>
              <w:rPr>
                <w:rFonts w:ascii="Sakkal Majalla" w:hAnsi="Sakkal Majalla"/>
                <w:sz w:val="34"/>
                <w:rtl/>
              </w:rPr>
            </w:pPr>
            <w:r w:rsidRPr="00A53034">
              <w:rPr>
                <w:rFonts w:ascii="Sakkal Majalla" w:hAnsi="Sakkal Majalla"/>
                <w:sz w:val="34"/>
                <w:rtl/>
              </w:rPr>
              <w:t>اختيار بيئة مناسبة للتواصل، وتقليل المشتتات قدر الإمكان.</w:t>
            </w:r>
          </w:p>
        </w:tc>
      </w:tr>
      <w:tr w:rsidR="00A53034" w14:paraId="4A9943A6" w14:textId="77777777" w:rsidTr="00F602E7">
        <w:tc>
          <w:tcPr>
            <w:tcW w:w="2921" w:type="dxa"/>
            <w:vAlign w:val="center"/>
          </w:tcPr>
          <w:p w14:paraId="4D216E63" w14:textId="2941E78B" w:rsidR="00A53034" w:rsidRPr="00A53034" w:rsidRDefault="00A53034" w:rsidP="00F602E7">
            <w:pPr>
              <w:spacing w:line="259" w:lineRule="auto"/>
              <w:jc w:val="center"/>
              <w:rPr>
                <w:rFonts w:ascii="Adobe Arabic" w:hAnsi="Adobe Arabic" w:cs="Adobe Arabic"/>
                <w:sz w:val="34"/>
                <w:rtl/>
              </w:rPr>
            </w:pPr>
            <w:r w:rsidRPr="00A53034">
              <w:rPr>
                <w:rFonts w:ascii="Adobe Arabic" w:hAnsi="Adobe Arabic" w:cs="Adobe Arabic"/>
                <w:b/>
                <w:bCs/>
                <w:sz w:val="34"/>
                <w:rtl/>
              </w:rPr>
              <w:t>قيود الزمان والمكان</w:t>
            </w:r>
          </w:p>
        </w:tc>
        <w:tc>
          <w:tcPr>
            <w:tcW w:w="3089" w:type="dxa"/>
          </w:tcPr>
          <w:p w14:paraId="1694A728" w14:textId="62598EFD" w:rsidR="00A53034" w:rsidRDefault="00A53034" w:rsidP="00F602E7">
            <w:pPr>
              <w:spacing w:line="259" w:lineRule="auto"/>
              <w:rPr>
                <w:rFonts w:ascii="Sakkal Majalla" w:hAnsi="Sakkal Majalla"/>
                <w:sz w:val="34"/>
                <w:rtl/>
              </w:rPr>
            </w:pPr>
            <w:r w:rsidRPr="00A53034">
              <w:rPr>
                <w:rFonts w:ascii="Sakkal Majalla" w:hAnsi="Sakkal Majalla"/>
                <w:sz w:val="34"/>
                <w:rtl/>
              </w:rPr>
              <w:t>صعوبة التواصل مع فرق موزّعة جغرافياً أو تعمل في مناطق زمنية مختلفة.</w:t>
            </w:r>
          </w:p>
        </w:tc>
        <w:tc>
          <w:tcPr>
            <w:tcW w:w="3006" w:type="dxa"/>
          </w:tcPr>
          <w:p w14:paraId="5FDD5F2E" w14:textId="04FFAEFE" w:rsidR="00A53034" w:rsidRDefault="00A53034" w:rsidP="00F602E7">
            <w:pPr>
              <w:spacing w:line="259" w:lineRule="auto"/>
              <w:rPr>
                <w:rFonts w:ascii="Sakkal Majalla" w:hAnsi="Sakkal Majalla"/>
                <w:sz w:val="34"/>
                <w:rtl/>
              </w:rPr>
            </w:pPr>
            <w:r w:rsidRPr="00A53034">
              <w:rPr>
                <w:rFonts w:ascii="Sakkal Majalla" w:hAnsi="Sakkal Majalla"/>
                <w:sz w:val="34"/>
                <w:rtl/>
              </w:rPr>
              <w:t>استخدام أدوات التواصل الرقمية، وتحديد أوقات مشتركة للاجتماعات المهمة.</w:t>
            </w:r>
          </w:p>
        </w:tc>
      </w:tr>
      <w:tr w:rsidR="00A53034" w14:paraId="1A8CFC04" w14:textId="77777777" w:rsidTr="00F602E7">
        <w:tc>
          <w:tcPr>
            <w:tcW w:w="2921" w:type="dxa"/>
            <w:vAlign w:val="center"/>
          </w:tcPr>
          <w:p w14:paraId="74C50C45" w14:textId="0DBF820D" w:rsidR="00A53034" w:rsidRPr="00A53034" w:rsidRDefault="00A53034" w:rsidP="00F602E7">
            <w:pPr>
              <w:spacing w:line="259" w:lineRule="auto"/>
              <w:jc w:val="center"/>
              <w:rPr>
                <w:rFonts w:ascii="Adobe Arabic" w:hAnsi="Adobe Arabic" w:cs="Adobe Arabic"/>
                <w:sz w:val="34"/>
                <w:rtl/>
              </w:rPr>
            </w:pPr>
            <w:r w:rsidRPr="00A53034">
              <w:rPr>
                <w:rFonts w:ascii="Adobe Arabic" w:hAnsi="Adobe Arabic" w:cs="Adobe Arabic"/>
                <w:b/>
                <w:bCs/>
                <w:sz w:val="34"/>
                <w:rtl/>
              </w:rPr>
              <w:t>مشكلات في وسائل التواصل التقنية</w:t>
            </w:r>
          </w:p>
        </w:tc>
        <w:tc>
          <w:tcPr>
            <w:tcW w:w="3089" w:type="dxa"/>
          </w:tcPr>
          <w:p w14:paraId="4674B285" w14:textId="3D80D4E1" w:rsidR="00A53034" w:rsidRDefault="00A53034" w:rsidP="00F602E7">
            <w:pPr>
              <w:spacing w:line="259" w:lineRule="auto"/>
              <w:rPr>
                <w:rFonts w:ascii="Sakkal Majalla" w:hAnsi="Sakkal Majalla"/>
                <w:sz w:val="34"/>
                <w:rtl/>
              </w:rPr>
            </w:pPr>
            <w:r w:rsidRPr="00A53034">
              <w:rPr>
                <w:rFonts w:ascii="Sakkal Majalla" w:hAnsi="Sakkal Majalla"/>
                <w:sz w:val="34"/>
                <w:rtl/>
              </w:rPr>
              <w:t>انقطاع الاتصال، ضعف الصوت أو الصورة، مشاكل تقنية أخرى.</w:t>
            </w:r>
          </w:p>
        </w:tc>
        <w:tc>
          <w:tcPr>
            <w:tcW w:w="3006" w:type="dxa"/>
          </w:tcPr>
          <w:p w14:paraId="05F1711C" w14:textId="4D18F037" w:rsidR="00A53034" w:rsidRDefault="00A53034" w:rsidP="00F602E7">
            <w:pPr>
              <w:spacing w:line="259" w:lineRule="auto"/>
              <w:rPr>
                <w:rFonts w:ascii="Sakkal Majalla" w:hAnsi="Sakkal Majalla"/>
                <w:sz w:val="34"/>
                <w:rtl/>
              </w:rPr>
            </w:pPr>
            <w:r w:rsidRPr="00A53034">
              <w:rPr>
                <w:rFonts w:ascii="Sakkal Majalla" w:hAnsi="Sakkal Majalla"/>
                <w:sz w:val="34"/>
                <w:rtl/>
              </w:rPr>
              <w:t>التحضير المسبق، وتوفير بدائل، وإتقان استخدام الأدوات التقنية.</w:t>
            </w:r>
          </w:p>
        </w:tc>
      </w:tr>
      <w:tr w:rsidR="00A53034" w14:paraId="77505B58" w14:textId="77777777" w:rsidTr="00F602E7">
        <w:tc>
          <w:tcPr>
            <w:tcW w:w="2921" w:type="dxa"/>
            <w:vAlign w:val="center"/>
          </w:tcPr>
          <w:p w14:paraId="2DACEBD0" w14:textId="04EA90C1" w:rsidR="00A53034" w:rsidRPr="00A53034" w:rsidRDefault="00A53034" w:rsidP="00F602E7">
            <w:pPr>
              <w:spacing w:line="259" w:lineRule="auto"/>
              <w:jc w:val="center"/>
              <w:rPr>
                <w:rFonts w:ascii="Adobe Arabic" w:hAnsi="Adobe Arabic" w:cs="Adobe Arabic"/>
                <w:sz w:val="34"/>
                <w:rtl/>
              </w:rPr>
            </w:pPr>
            <w:r w:rsidRPr="00A53034">
              <w:rPr>
                <w:rFonts w:ascii="Adobe Arabic" w:hAnsi="Adobe Arabic" w:cs="Adobe Arabic"/>
                <w:b/>
                <w:bCs/>
                <w:sz w:val="34"/>
                <w:rtl/>
              </w:rPr>
              <w:t>زيادة كمية المعلومات</w:t>
            </w:r>
          </w:p>
        </w:tc>
        <w:tc>
          <w:tcPr>
            <w:tcW w:w="3089" w:type="dxa"/>
          </w:tcPr>
          <w:p w14:paraId="5DDF538B" w14:textId="30036B03" w:rsidR="00A53034" w:rsidRDefault="00A53034" w:rsidP="00F602E7">
            <w:pPr>
              <w:spacing w:line="259" w:lineRule="auto"/>
              <w:rPr>
                <w:rFonts w:ascii="Sakkal Majalla" w:hAnsi="Sakkal Majalla"/>
                <w:sz w:val="34"/>
                <w:rtl/>
              </w:rPr>
            </w:pPr>
            <w:r w:rsidRPr="00A53034">
              <w:rPr>
                <w:rFonts w:ascii="Sakkal Majalla" w:hAnsi="Sakkal Majalla"/>
                <w:sz w:val="34"/>
                <w:rtl/>
              </w:rPr>
              <w:t>غرق المتلقي في كم هائل من المعلومات والرسائل.</w:t>
            </w:r>
          </w:p>
        </w:tc>
        <w:tc>
          <w:tcPr>
            <w:tcW w:w="3006" w:type="dxa"/>
          </w:tcPr>
          <w:p w14:paraId="5B94D230" w14:textId="2B0CF4BF" w:rsidR="00A53034" w:rsidRDefault="00A53034" w:rsidP="00F602E7">
            <w:pPr>
              <w:spacing w:line="259" w:lineRule="auto"/>
              <w:rPr>
                <w:rFonts w:ascii="Sakkal Majalla" w:hAnsi="Sakkal Majalla"/>
                <w:sz w:val="34"/>
                <w:rtl/>
              </w:rPr>
            </w:pPr>
            <w:r w:rsidRPr="00A53034">
              <w:rPr>
                <w:rFonts w:ascii="Sakkal Majalla" w:hAnsi="Sakkal Majalla"/>
                <w:sz w:val="34"/>
                <w:rtl/>
              </w:rPr>
              <w:t>تنظيم المعلومات، والتركيز على النقاط الأساسية، واستخدام المرئيات.</w:t>
            </w:r>
          </w:p>
        </w:tc>
      </w:tr>
    </w:tbl>
    <w:p w14:paraId="1C0F3DB3" w14:textId="77777777" w:rsidR="00A53034" w:rsidRPr="00AE5B95" w:rsidRDefault="00A53034" w:rsidP="00AE5B95">
      <w:pPr>
        <w:spacing w:line="259" w:lineRule="auto"/>
        <w:rPr>
          <w:rFonts w:ascii="Sakkal Majalla" w:hAnsi="Sakkal Majalla"/>
          <w:sz w:val="34"/>
          <w:rtl/>
        </w:rPr>
      </w:pPr>
    </w:p>
    <w:p w14:paraId="3EE9DF52" w14:textId="77777777" w:rsidR="00AE5B95" w:rsidRDefault="00AE5B95" w:rsidP="007E4D76">
      <w:pPr>
        <w:spacing w:line="259" w:lineRule="auto"/>
        <w:rPr>
          <w:rFonts w:ascii="Adobe Arabic" w:hAnsi="Adobe Arabic" w:cs="Adobe Arabic"/>
          <w:b/>
          <w:bCs/>
          <w:color w:val="008080"/>
          <w:sz w:val="36"/>
          <w:szCs w:val="36"/>
          <w:rtl/>
        </w:rPr>
      </w:pPr>
      <w:r w:rsidRPr="007E4D76">
        <w:rPr>
          <w:rFonts w:ascii="Adobe Arabic" w:hAnsi="Adobe Arabic" w:cs="Adobe Arabic"/>
          <w:b/>
          <w:bCs/>
          <w:color w:val="008080"/>
          <w:sz w:val="36"/>
          <w:szCs w:val="36"/>
          <w:rtl/>
        </w:rPr>
        <w:t>4. استراتيجيات للتغلب على معوقات التواصل</w:t>
      </w:r>
    </w:p>
    <w:p w14:paraId="0B308EA5" w14:textId="23ECE549" w:rsidR="00A53034" w:rsidRPr="007E4D76" w:rsidRDefault="00A53034" w:rsidP="00A53034">
      <w:pPr>
        <w:spacing w:line="259" w:lineRule="auto"/>
        <w:jc w:val="center"/>
        <w:rPr>
          <w:rFonts w:ascii="Adobe Arabic" w:hAnsi="Adobe Arabic" w:cs="Adobe Arabic"/>
          <w:b/>
          <w:bCs/>
          <w:color w:val="008080"/>
          <w:sz w:val="36"/>
          <w:szCs w:val="36"/>
          <w:rtl/>
        </w:rPr>
      </w:pPr>
      <w:r w:rsidRPr="007C7DEF">
        <w:rPr>
          <w:rFonts w:ascii="Sakkal Majalla" w:hAnsi="Sakkal Majalla"/>
          <w:noProof/>
          <w:sz w:val="34"/>
        </w:rPr>
        <mc:AlternateContent>
          <mc:Choice Requires="wpg">
            <w:drawing>
              <wp:inline distT="0" distB="0" distL="0" distR="0" wp14:anchorId="5224F0DE" wp14:editId="51741F60">
                <wp:extent cx="4744720" cy="2745735"/>
                <wp:effectExtent l="0" t="0" r="0" b="0"/>
                <wp:docPr id="83" name="مجموعة 82">
                  <a:extLst xmlns:a="http://schemas.openxmlformats.org/drawingml/2006/main">
                    <a:ext uri="{FF2B5EF4-FFF2-40B4-BE49-F238E27FC236}">
                      <a16:creationId xmlns:a16="http://schemas.microsoft.com/office/drawing/2014/main" id="{574C6211-DFEC-7968-282F-9B845292DDA6}"/>
                    </a:ext>
                  </a:extLst>
                </wp:docPr>
                <wp:cNvGraphicFramePr/>
                <a:graphic xmlns:a="http://schemas.openxmlformats.org/drawingml/2006/main">
                  <a:graphicData uri="http://schemas.microsoft.com/office/word/2010/wordprocessingGroup">
                    <wpg:wgp>
                      <wpg:cNvGrpSpPr/>
                      <wpg:grpSpPr>
                        <a:xfrm>
                          <a:off x="0" y="0"/>
                          <a:ext cx="4744720" cy="2745735"/>
                          <a:chOff x="1" y="-2"/>
                          <a:chExt cx="6904797" cy="3995758"/>
                        </a:xfrm>
                      </wpg:grpSpPr>
                      <wpg:grpSp>
                        <wpg:cNvPr id="614301008" name="مجموعة 614301008">
                          <a:extLst>
                            <a:ext uri="{FF2B5EF4-FFF2-40B4-BE49-F238E27FC236}">
                              <a16:creationId xmlns:a16="http://schemas.microsoft.com/office/drawing/2014/main" id="{C3916FF5-DD3B-6CCD-0212-667243CC53AC}"/>
                            </a:ext>
                          </a:extLst>
                        </wpg:cNvPr>
                        <wpg:cNvGrpSpPr/>
                        <wpg:grpSpPr>
                          <a:xfrm>
                            <a:off x="4663120" y="91586"/>
                            <a:ext cx="2241678" cy="2066284"/>
                            <a:chOff x="4663120" y="91586"/>
                            <a:chExt cx="2241678" cy="2066284"/>
                          </a:xfrm>
                        </wpg:grpSpPr>
                        <wps:wsp>
                          <wps:cNvPr id="1512600800" name="Freeform 23"/>
                          <wps:cNvSpPr/>
                          <wps:spPr>
                            <a:xfrm>
                              <a:off x="4663120" y="91586"/>
                              <a:ext cx="2068869" cy="2066284"/>
                            </a:xfrm>
                            <a:custGeom>
                              <a:avLst/>
                              <a:gdLst/>
                              <a:ahLst/>
                              <a:cxnLst/>
                              <a:rect l="l" t="t" r="r" b="b"/>
                              <a:pathLst>
                                <a:path w="2206794" h="2204036">
                                  <a:moveTo>
                                    <a:pt x="0" y="0"/>
                                  </a:moveTo>
                                  <a:lnTo>
                                    <a:pt x="2206794" y="0"/>
                                  </a:lnTo>
                                  <a:lnTo>
                                    <a:pt x="2206794" y="2204035"/>
                                  </a:lnTo>
                                  <a:lnTo>
                                    <a:pt x="0" y="2204035"/>
                                  </a:lnTo>
                                  <a:lnTo>
                                    <a:pt x="0" y="0"/>
                                  </a:lnTo>
                                  <a:close/>
                                </a:path>
                              </a:pathLst>
                            </a:custGeom>
                            <a:blipFill>
                              <a:blip r:embed="rId175">
                                <a:alphaModFix amt="60000"/>
                              </a:blip>
                              <a:stretch>
                                <a:fillRect/>
                              </a:stretch>
                            </a:blipFill>
                          </wps:spPr>
                          <wps:bodyPr/>
                        </wps:wsp>
                        <wpg:grpSp>
                          <wpg:cNvPr id="1735032055" name="Group 24"/>
                          <wpg:cNvGrpSpPr/>
                          <wpg:grpSpPr>
                            <a:xfrm rot="5400000">
                              <a:off x="5726421" y="811637"/>
                              <a:ext cx="1574804" cy="629136"/>
                              <a:chOff x="5703192" y="856889"/>
                              <a:chExt cx="891460" cy="356139"/>
                            </a:xfrm>
                          </wpg:grpSpPr>
                          <wps:wsp>
                            <wps:cNvPr id="990118136" name="Freeform 25"/>
                            <wps:cNvSpPr/>
                            <wps:spPr>
                              <a:xfrm>
                                <a:off x="5703192" y="906801"/>
                                <a:ext cx="891460" cy="306227"/>
                              </a:xfrm>
                              <a:custGeom>
                                <a:avLst/>
                                <a:gdLst/>
                                <a:ahLst/>
                                <a:cxnLst/>
                                <a:rect l="l" t="t" r="r" b="b"/>
                                <a:pathLst>
                                  <a:path w="891460" h="306227">
                                    <a:moveTo>
                                      <a:pt x="203200" y="0"/>
                                    </a:moveTo>
                                    <a:lnTo>
                                      <a:pt x="688260" y="0"/>
                                    </a:lnTo>
                                    <a:lnTo>
                                      <a:pt x="891460" y="306227"/>
                                    </a:lnTo>
                                    <a:lnTo>
                                      <a:pt x="0" y="306227"/>
                                    </a:lnTo>
                                    <a:lnTo>
                                      <a:pt x="203200" y="0"/>
                                    </a:lnTo>
                                    <a:close/>
                                  </a:path>
                                </a:pathLst>
                              </a:custGeom>
                              <a:solidFill>
                                <a:srgbClr val="E6A280"/>
                              </a:solidFill>
                            </wps:spPr>
                            <wps:bodyPr/>
                          </wps:wsp>
                          <wps:wsp>
                            <wps:cNvPr id="1735044613" name="TextBox 26"/>
                            <wps:cNvSpPr txBox="1"/>
                            <wps:spPr>
                              <a:xfrm>
                                <a:off x="5847028" y="856889"/>
                                <a:ext cx="637460" cy="334802"/>
                              </a:xfrm>
                              <a:prstGeom prst="rect">
                                <a:avLst/>
                              </a:prstGeom>
                            </wps:spPr>
                            <wps:bodyPr lIns="47625" tIns="47625" rIns="47625" bIns="47625" rtlCol="0" anchor="ctr"/>
                          </wps:wsp>
                        </wpg:grpSp>
                        <wpg:grpSp>
                          <wpg:cNvPr id="196269086" name="Group 27"/>
                          <wpg:cNvGrpSpPr/>
                          <wpg:grpSpPr>
                            <a:xfrm>
                              <a:off x="4774148" y="201321"/>
                              <a:ext cx="1846814" cy="1846814"/>
                              <a:chOff x="4774148" y="201321"/>
                              <a:chExt cx="812800" cy="812800"/>
                            </a:xfrm>
                          </wpg:grpSpPr>
                          <wps:wsp>
                            <wps:cNvPr id="1451676144" name="Freeform 28"/>
                            <wps:cNvSpPr/>
                            <wps:spPr>
                              <a:xfrm>
                                <a:off x="4774148" y="201321"/>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FFFFFF"/>
                              </a:solidFill>
                            </wps:spPr>
                            <wps:bodyPr/>
                          </wps:wsp>
                          <wps:wsp>
                            <wps:cNvPr id="1110590751" name="TextBox 29"/>
                            <wps:cNvSpPr txBox="1"/>
                            <wps:spPr>
                              <a:xfrm>
                                <a:off x="4850348" y="248946"/>
                                <a:ext cx="660400" cy="688975"/>
                              </a:xfrm>
                              <a:prstGeom prst="rect">
                                <a:avLst/>
                              </a:prstGeom>
                            </wps:spPr>
                            <wps:bodyPr lIns="42750" tIns="42750" rIns="42750" bIns="42750" rtlCol="0" anchor="ctr"/>
                          </wps:wsp>
                        </wpg:grpSp>
                        <wps:wsp>
                          <wps:cNvPr id="896037115" name="Freeform 30"/>
                          <wps:cNvSpPr/>
                          <wps:spPr>
                            <a:xfrm rot="5400000">
                              <a:off x="6132946" y="931170"/>
                              <a:ext cx="857591" cy="430532"/>
                            </a:xfrm>
                            <a:custGeom>
                              <a:avLst/>
                              <a:gdLst/>
                              <a:ahLst/>
                              <a:cxnLst/>
                              <a:rect l="l" t="t" r="r" b="b"/>
                              <a:pathLst>
                                <a:path w="914764" h="459234">
                                  <a:moveTo>
                                    <a:pt x="0" y="0"/>
                                  </a:moveTo>
                                  <a:lnTo>
                                    <a:pt x="914764" y="0"/>
                                  </a:lnTo>
                                  <a:lnTo>
                                    <a:pt x="914764" y="459234"/>
                                  </a:lnTo>
                                  <a:lnTo>
                                    <a:pt x="0" y="459234"/>
                                  </a:lnTo>
                                  <a:lnTo>
                                    <a:pt x="0" y="0"/>
                                  </a:lnTo>
                                  <a:close/>
                                </a:path>
                              </a:pathLst>
                            </a:custGeom>
                            <a:blipFill>
                              <a:blip r:embed="rId176">
                                <a:extLst>
                                  <a:ext uri="{96DAC541-7B7A-43D3-8B79-37D633B846F1}">
                                    <asvg:svgBlip xmlns:asvg="http://schemas.microsoft.com/office/drawing/2016/SVG/main" r:embed="rId177"/>
                                  </a:ext>
                                </a:extLst>
                              </a:blip>
                              <a:stretch>
                                <a:fillRect/>
                              </a:stretch>
                            </a:blipFill>
                          </wps:spPr>
                          <wps:bodyPr/>
                        </wps:wsp>
                        <wps:wsp>
                          <wps:cNvPr id="420665790" name="TextBox 34"/>
                          <wps:cNvSpPr txBox="1"/>
                          <wps:spPr>
                            <a:xfrm>
                              <a:off x="6255163" y="1036246"/>
                              <a:ext cx="649635" cy="312342"/>
                            </a:xfrm>
                            <a:prstGeom prst="rect">
                              <a:avLst/>
                            </a:prstGeom>
                          </wps:spPr>
                          <wps:txbx>
                            <w:txbxContent>
                              <w:p w14:paraId="007B2BD8" w14:textId="77777777" w:rsidR="00A53034" w:rsidRPr="007C7DEF" w:rsidRDefault="00A53034" w:rsidP="00A53034">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01</w:t>
                                </w:r>
                              </w:p>
                            </w:txbxContent>
                          </wps:txbx>
                          <wps:bodyPr lIns="0" tIns="0" rIns="0" bIns="0" rtlCol="0" anchor="t">
                            <a:spAutoFit/>
                          </wps:bodyPr>
                        </wps:wsp>
                        <wps:wsp>
                          <wps:cNvPr id="1009180090" name="TextBox 37"/>
                          <wps:cNvSpPr txBox="1"/>
                          <wps:spPr>
                            <a:xfrm>
                              <a:off x="4911413" y="760112"/>
                              <a:ext cx="1435111" cy="860384"/>
                            </a:xfrm>
                            <a:prstGeom prst="rect">
                              <a:avLst/>
                            </a:prstGeom>
                          </wps:spPr>
                          <wps:txbx>
                            <w:txbxContent>
                              <w:p w14:paraId="1002C029" w14:textId="10FF74A2" w:rsidR="00A53034" w:rsidRDefault="00A53034" w:rsidP="00A53034">
                                <w:pPr>
                                  <w:keepNext/>
                                  <w:pageBreakBefore/>
                                  <w:spacing w:line="240" w:lineRule="auto"/>
                                  <w:jc w:val="center"/>
                                  <w:rPr>
                                    <w:rFonts w:ascii="Adobe Arabic" w:eastAsia="Public Sans" w:hAnsi="Adobe Arabic" w:cs="Adobe Arabic"/>
                                    <w:b/>
                                    <w:bCs/>
                                    <w:color w:val="404040"/>
                                    <w:kern w:val="24"/>
                                    <w:sz w:val="36"/>
                                    <w:szCs w:val="36"/>
                                    <w:lang w:bidi="ar-AE"/>
                                  </w:rPr>
                                </w:pPr>
                                <w:r w:rsidRPr="00A53034">
                                  <w:rPr>
                                    <w:rFonts w:ascii="Adobe Arabic" w:eastAsia="Public Sans" w:hAnsi="Adobe Arabic" w:cs="Adobe Arabic"/>
                                    <w:b/>
                                    <w:bCs/>
                                    <w:color w:val="404040"/>
                                    <w:kern w:val="24"/>
                                    <w:sz w:val="36"/>
                                    <w:szCs w:val="36"/>
                                    <w:rtl/>
                                    <w:lang w:bidi="ar-AE"/>
                                  </w:rPr>
                                  <w:t>تبني التواصل متعدد القنوات</w:t>
                                </w:r>
                              </w:p>
                            </w:txbxContent>
                          </wps:txbx>
                          <wps:bodyPr wrap="square" lIns="0" tIns="0" rIns="0" bIns="0" rtlCol="0" anchor="t">
                            <a:noAutofit/>
                          </wps:bodyPr>
                        </wps:wsp>
                      </wpg:grpSp>
                      <wpg:grpSp>
                        <wpg:cNvPr id="321181930" name="مجموعة 321181930">
                          <a:extLst>
                            <a:ext uri="{FF2B5EF4-FFF2-40B4-BE49-F238E27FC236}">
                              <a16:creationId xmlns:a16="http://schemas.microsoft.com/office/drawing/2014/main" id="{D41E0C73-0A6D-4A1A-481F-8E5C452845A6}"/>
                            </a:ext>
                          </a:extLst>
                        </wpg:cNvPr>
                        <wpg:cNvGrpSpPr/>
                        <wpg:grpSpPr>
                          <a:xfrm>
                            <a:off x="2399659" y="89015"/>
                            <a:ext cx="2104225" cy="2066284"/>
                            <a:chOff x="2399659" y="89015"/>
                            <a:chExt cx="2104225" cy="2066284"/>
                          </a:xfrm>
                        </wpg:grpSpPr>
                        <wps:wsp>
                          <wps:cNvPr id="235558841" name="Freeform 38"/>
                          <wps:cNvSpPr/>
                          <wps:spPr>
                            <a:xfrm>
                              <a:off x="2399659" y="89015"/>
                              <a:ext cx="2068869" cy="2066284"/>
                            </a:xfrm>
                            <a:custGeom>
                              <a:avLst/>
                              <a:gdLst/>
                              <a:ahLst/>
                              <a:cxnLst/>
                              <a:rect l="l" t="t" r="r" b="b"/>
                              <a:pathLst>
                                <a:path w="2206794" h="2204036">
                                  <a:moveTo>
                                    <a:pt x="0" y="0"/>
                                  </a:moveTo>
                                  <a:lnTo>
                                    <a:pt x="2206794" y="0"/>
                                  </a:lnTo>
                                  <a:lnTo>
                                    <a:pt x="2206794" y="2204035"/>
                                  </a:lnTo>
                                  <a:lnTo>
                                    <a:pt x="0" y="2204035"/>
                                  </a:lnTo>
                                  <a:lnTo>
                                    <a:pt x="0" y="0"/>
                                  </a:lnTo>
                                  <a:close/>
                                </a:path>
                              </a:pathLst>
                            </a:custGeom>
                            <a:blipFill>
                              <a:blip r:embed="rId175">
                                <a:alphaModFix amt="60000"/>
                              </a:blip>
                              <a:stretch>
                                <a:fillRect/>
                              </a:stretch>
                            </a:blipFill>
                          </wps:spPr>
                          <wps:bodyPr/>
                        </wps:wsp>
                        <wpg:grpSp>
                          <wpg:cNvPr id="2086954705" name="Group 39"/>
                          <wpg:cNvGrpSpPr/>
                          <wpg:grpSpPr>
                            <a:xfrm rot="5400000">
                              <a:off x="3399079" y="826436"/>
                              <a:ext cx="1574804" cy="591443"/>
                              <a:chOff x="3373839" y="823100"/>
                              <a:chExt cx="891460" cy="334802"/>
                            </a:xfrm>
                          </wpg:grpSpPr>
                          <wps:wsp>
                            <wps:cNvPr id="1825298909" name="Freeform 40"/>
                            <wps:cNvSpPr/>
                            <wps:spPr>
                              <a:xfrm>
                                <a:off x="3373839" y="851675"/>
                                <a:ext cx="891460" cy="306227"/>
                              </a:xfrm>
                              <a:custGeom>
                                <a:avLst/>
                                <a:gdLst/>
                                <a:ahLst/>
                                <a:cxnLst/>
                                <a:rect l="l" t="t" r="r" b="b"/>
                                <a:pathLst>
                                  <a:path w="891460" h="306227">
                                    <a:moveTo>
                                      <a:pt x="203200" y="0"/>
                                    </a:moveTo>
                                    <a:lnTo>
                                      <a:pt x="688260" y="0"/>
                                    </a:lnTo>
                                    <a:lnTo>
                                      <a:pt x="891460" y="306227"/>
                                    </a:lnTo>
                                    <a:lnTo>
                                      <a:pt x="0" y="306227"/>
                                    </a:lnTo>
                                    <a:lnTo>
                                      <a:pt x="203200" y="0"/>
                                    </a:lnTo>
                                    <a:close/>
                                  </a:path>
                                </a:pathLst>
                              </a:custGeom>
                              <a:solidFill>
                                <a:srgbClr val="8DCBD6"/>
                              </a:solidFill>
                            </wps:spPr>
                            <wps:bodyPr/>
                          </wps:wsp>
                          <wps:wsp>
                            <wps:cNvPr id="322879235" name="TextBox 41"/>
                            <wps:cNvSpPr txBox="1"/>
                            <wps:spPr>
                              <a:xfrm>
                                <a:off x="3500839" y="823100"/>
                                <a:ext cx="637460" cy="334802"/>
                              </a:xfrm>
                              <a:prstGeom prst="rect">
                                <a:avLst/>
                              </a:prstGeom>
                            </wps:spPr>
                            <wps:bodyPr lIns="47625" tIns="47625" rIns="47625" bIns="47625" rtlCol="0" anchor="ctr"/>
                          </wps:wsp>
                        </wpg:grpSp>
                        <wpg:grpSp>
                          <wpg:cNvPr id="550582558" name="Group 42"/>
                          <wpg:cNvGrpSpPr/>
                          <wpg:grpSpPr>
                            <a:xfrm>
                              <a:off x="2510687" y="198750"/>
                              <a:ext cx="1846814" cy="1846814"/>
                              <a:chOff x="2510687" y="198750"/>
                              <a:chExt cx="812800" cy="812800"/>
                            </a:xfrm>
                          </wpg:grpSpPr>
                          <wps:wsp>
                            <wps:cNvPr id="526033552" name="Freeform 43"/>
                            <wps:cNvSpPr/>
                            <wps:spPr>
                              <a:xfrm>
                                <a:off x="2510687" y="198750"/>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FFFFFF"/>
                              </a:solidFill>
                            </wps:spPr>
                            <wps:bodyPr/>
                          </wps:wsp>
                          <wps:wsp>
                            <wps:cNvPr id="487889011" name="TextBox 44"/>
                            <wps:cNvSpPr txBox="1"/>
                            <wps:spPr>
                              <a:xfrm>
                                <a:off x="2586887" y="246375"/>
                                <a:ext cx="660400" cy="688975"/>
                              </a:xfrm>
                              <a:prstGeom prst="rect">
                                <a:avLst/>
                              </a:prstGeom>
                            </wps:spPr>
                            <wps:bodyPr lIns="42750" tIns="42750" rIns="42750" bIns="42750" rtlCol="0" anchor="ctr"/>
                          </wps:wsp>
                        </wpg:grpSp>
                        <wps:wsp>
                          <wps:cNvPr id="1092904503" name="Freeform 45"/>
                          <wps:cNvSpPr/>
                          <wps:spPr>
                            <a:xfrm rot="5400000">
                              <a:off x="3787661" y="906891"/>
                              <a:ext cx="857591" cy="430532"/>
                            </a:xfrm>
                            <a:custGeom>
                              <a:avLst/>
                              <a:gdLst/>
                              <a:ahLst/>
                              <a:cxnLst/>
                              <a:rect l="l" t="t" r="r" b="b"/>
                              <a:pathLst>
                                <a:path w="914764" h="459234">
                                  <a:moveTo>
                                    <a:pt x="0" y="0"/>
                                  </a:moveTo>
                                  <a:lnTo>
                                    <a:pt x="914764" y="0"/>
                                  </a:lnTo>
                                  <a:lnTo>
                                    <a:pt x="914764" y="459233"/>
                                  </a:lnTo>
                                  <a:lnTo>
                                    <a:pt x="0" y="459233"/>
                                  </a:lnTo>
                                  <a:lnTo>
                                    <a:pt x="0" y="0"/>
                                  </a:lnTo>
                                  <a:close/>
                                </a:path>
                              </a:pathLst>
                            </a:custGeom>
                            <a:blipFill>
                              <a:blip r:embed="rId178">
                                <a:extLst>
                                  <a:ext uri="{96DAC541-7B7A-43D3-8B79-37D633B846F1}">
                                    <asvg:svgBlip xmlns:asvg="http://schemas.microsoft.com/office/drawing/2016/SVG/main" r:embed="rId179"/>
                                  </a:ext>
                                </a:extLst>
                              </a:blip>
                              <a:stretch>
                                <a:fillRect/>
                              </a:stretch>
                            </a:blipFill>
                          </wps:spPr>
                          <wps:bodyPr/>
                        </wps:wsp>
                        <wps:wsp>
                          <wps:cNvPr id="2032101922" name="TextBox 46"/>
                          <wps:cNvSpPr txBox="1"/>
                          <wps:spPr>
                            <a:xfrm>
                              <a:off x="3964216" y="1019185"/>
                              <a:ext cx="539668" cy="312342"/>
                            </a:xfrm>
                            <a:prstGeom prst="rect">
                              <a:avLst/>
                            </a:prstGeom>
                          </wps:spPr>
                          <wps:txbx>
                            <w:txbxContent>
                              <w:p w14:paraId="15A324FF" w14:textId="77777777" w:rsidR="00A53034" w:rsidRPr="007C7DEF" w:rsidRDefault="00A53034" w:rsidP="00A53034">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02</w:t>
                                </w:r>
                              </w:p>
                            </w:txbxContent>
                          </wps:txbx>
                          <wps:bodyPr lIns="0" tIns="0" rIns="0" bIns="0" rtlCol="0" anchor="t">
                            <a:spAutoFit/>
                          </wps:bodyPr>
                        </wps:wsp>
                        <wps:wsp>
                          <wps:cNvPr id="1943875042" name="TextBox 47"/>
                          <wps:cNvSpPr txBox="1"/>
                          <wps:spPr>
                            <a:xfrm>
                              <a:off x="2550488" y="759725"/>
                              <a:ext cx="1472075" cy="724487"/>
                            </a:xfrm>
                            <a:prstGeom prst="rect">
                              <a:avLst/>
                            </a:prstGeom>
                          </wps:spPr>
                          <wps:txbx>
                            <w:txbxContent>
                              <w:p w14:paraId="54BE1E4D" w14:textId="05E9D52B" w:rsidR="00A53034" w:rsidRDefault="00A53034" w:rsidP="00A53034">
                                <w:pPr>
                                  <w:spacing w:line="240" w:lineRule="auto"/>
                                  <w:jc w:val="center"/>
                                  <w:rPr>
                                    <w:rFonts w:ascii="Adobe Arabic" w:eastAsia="Public Sans" w:hAnsi="Adobe Arabic" w:cs="Adobe Arabic"/>
                                    <w:b/>
                                    <w:bCs/>
                                    <w:color w:val="404040"/>
                                    <w:kern w:val="24"/>
                                    <w:sz w:val="36"/>
                                    <w:szCs w:val="36"/>
                                    <w:lang w:bidi="ar-AE"/>
                                  </w:rPr>
                                </w:pPr>
                                <w:r w:rsidRPr="00A53034">
                                  <w:rPr>
                                    <w:rFonts w:ascii="Adobe Arabic" w:eastAsia="Public Sans" w:hAnsi="Adobe Arabic" w:cs="Adobe Arabic"/>
                                    <w:b/>
                                    <w:bCs/>
                                    <w:color w:val="404040"/>
                                    <w:kern w:val="24"/>
                                    <w:sz w:val="36"/>
                                    <w:szCs w:val="36"/>
                                    <w:rtl/>
                                    <w:lang w:bidi="ar-AE"/>
                                  </w:rPr>
                                  <w:t>تطوير المهارات الشخصية</w:t>
                                </w:r>
                              </w:p>
                            </w:txbxContent>
                          </wps:txbx>
                          <wps:bodyPr wrap="square" lIns="0" tIns="0" rIns="0" bIns="0" rtlCol="0" anchor="t">
                            <a:spAutoFit/>
                          </wps:bodyPr>
                        </wps:wsp>
                      </wpg:grpSp>
                      <wpg:grpSp>
                        <wpg:cNvPr id="1218697884" name="مجموعة 1218697884">
                          <a:extLst>
                            <a:ext uri="{FF2B5EF4-FFF2-40B4-BE49-F238E27FC236}">
                              <a16:creationId xmlns:a16="http://schemas.microsoft.com/office/drawing/2014/main" id="{133BB249-35D1-ED7E-5F15-5B7FAC248D9F}"/>
                            </a:ext>
                          </a:extLst>
                        </wpg:cNvPr>
                        <wpg:cNvGrpSpPr/>
                        <wpg:grpSpPr>
                          <a:xfrm rot="16200000">
                            <a:off x="42611" y="-42612"/>
                            <a:ext cx="2068869" cy="2154089"/>
                            <a:chOff x="42579" y="-42579"/>
                            <a:chExt cx="2068869" cy="2154089"/>
                          </a:xfrm>
                        </wpg:grpSpPr>
                        <wps:wsp>
                          <wps:cNvPr id="1129247311" name="Freeform 57"/>
                          <wps:cNvSpPr/>
                          <wps:spPr>
                            <a:xfrm>
                              <a:off x="42579" y="-42579"/>
                              <a:ext cx="2068869" cy="2066284"/>
                            </a:xfrm>
                            <a:custGeom>
                              <a:avLst/>
                              <a:gdLst/>
                              <a:ahLst/>
                              <a:cxnLst/>
                              <a:rect l="l" t="t" r="r" b="b"/>
                              <a:pathLst>
                                <a:path w="2206794" h="2204036">
                                  <a:moveTo>
                                    <a:pt x="0" y="0"/>
                                  </a:moveTo>
                                  <a:lnTo>
                                    <a:pt x="2206794" y="0"/>
                                  </a:lnTo>
                                  <a:lnTo>
                                    <a:pt x="2206794" y="2204035"/>
                                  </a:lnTo>
                                  <a:lnTo>
                                    <a:pt x="0" y="2204035"/>
                                  </a:lnTo>
                                  <a:lnTo>
                                    <a:pt x="0" y="0"/>
                                  </a:lnTo>
                                  <a:close/>
                                </a:path>
                              </a:pathLst>
                            </a:custGeom>
                            <a:blipFill>
                              <a:blip r:embed="rId175">
                                <a:alphaModFix amt="60000"/>
                              </a:blip>
                              <a:stretch>
                                <a:fillRect/>
                              </a:stretch>
                            </a:blipFill>
                          </wps:spPr>
                          <wps:bodyPr/>
                        </wps:wsp>
                        <wpg:grpSp>
                          <wpg:cNvPr id="1628747546" name="Group 58"/>
                          <wpg:cNvGrpSpPr/>
                          <wpg:grpSpPr>
                            <a:xfrm rot="-10800000">
                              <a:off x="289612" y="1448417"/>
                              <a:ext cx="1574804" cy="591443"/>
                              <a:chOff x="289612" y="1419842"/>
                              <a:chExt cx="891460" cy="334802"/>
                            </a:xfrm>
                          </wpg:grpSpPr>
                          <wps:wsp>
                            <wps:cNvPr id="484256238" name="Freeform 59"/>
                            <wps:cNvSpPr/>
                            <wps:spPr>
                              <a:xfrm>
                                <a:off x="289612" y="1448417"/>
                                <a:ext cx="891460" cy="306227"/>
                              </a:xfrm>
                              <a:custGeom>
                                <a:avLst/>
                                <a:gdLst/>
                                <a:ahLst/>
                                <a:cxnLst/>
                                <a:rect l="l" t="t" r="r" b="b"/>
                                <a:pathLst>
                                  <a:path w="891460" h="306227">
                                    <a:moveTo>
                                      <a:pt x="203200" y="0"/>
                                    </a:moveTo>
                                    <a:lnTo>
                                      <a:pt x="688260" y="0"/>
                                    </a:lnTo>
                                    <a:lnTo>
                                      <a:pt x="891460" y="306227"/>
                                    </a:lnTo>
                                    <a:lnTo>
                                      <a:pt x="0" y="306227"/>
                                    </a:lnTo>
                                    <a:lnTo>
                                      <a:pt x="203200" y="0"/>
                                    </a:lnTo>
                                    <a:close/>
                                  </a:path>
                                </a:pathLst>
                              </a:custGeom>
                              <a:solidFill>
                                <a:srgbClr val="C888AD"/>
                              </a:solidFill>
                            </wps:spPr>
                            <wps:bodyPr/>
                          </wps:wsp>
                          <wps:wsp>
                            <wps:cNvPr id="1602817043" name="TextBox 60"/>
                            <wps:cNvSpPr txBox="1"/>
                            <wps:spPr>
                              <a:xfrm>
                                <a:off x="416612" y="1419842"/>
                                <a:ext cx="637460" cy="334802"/>
                              </a:xfrm>
                              <a:prstGeom prst="rect">
                                <a:avLst/>
                              </a:prstGeom>
                            </wps:spPr>
                            <wps:bodyPr lIns="47625" tIns="47625" rIns="47625" bIns="47625" rtlCol="0" anchor="ctr"/>
                          </wps:wsp>
                        </wpg:grpSp>
                        <wpg:grpSp>
                          <wpg:cNvPr id="835658356" name="Group 61"/>
                          <wpg:cNvGrpSpPr/>
                          <wpg:grpSpPr>
                            <a:xfrm>
                              <a:off x="153607" y="67156"/>
                              <a:ext cx="1846814" cy="1846814"/>
                              <a:chOff x="153607" y="67156"/>
                              <a:chExt cx="812800" cy="812800"/>
                            </a:xfrm>
                          </wpg:grpSpPr>
                          <wps:wsp>
                            <wps:cNvPr id="1178615465" name="Freeform 62"/>
                            <wps:cNvSpPr/>
                            <wps:spPr>
                              <a:xfrm>
                                <a:off x="153607" y="67156"/>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FFFFFF"/>
                              </a:solidFill>
                            </wps:spPr>
                            <wps:bodyPr/>
                          </wps:wsp>
                          <wps:wsp>
                            <wps:cNvPr id="40645591" name="TextBox 63"/>
                            <wps:cNvSpPr txBox="1"/>
                            <wps:spPr>
                              <a:xfrm>
                                <a:off x="229807" y="114781"/>
                                <a:ext cx="660400" cy="688975"/>
                              </a:xfrm>
                              <a:prstGeom prst="rect">
                                <a:avLst/>
                              </a:prstGeom>
                            </wps:spPr>
                            <wps:bodyPr lIns="42750" tIns="42750" rIns="42750" bIns="42750" rtlCol="0" anchor="ctr"/>
                          </wps:wsp>
                        </wpg:grpSp>
                        <wps:wsp>
                          <wps:cNvPr id="758021392" name="Freeform 64"/>
                          <wps:cNvSpPr/>
                          <wps:spPr>
                            <a:xfrm rot="-10800000">
                              <a:off x="648218" y="1558849"/>
                              <a:ext cx="857591" cy="430532"/>
                            </a:xfrm>
                            <a:custGeom>
                              <a:avLst/>
                              <a:gdLst/>
                              <a:ahLst/>
                              <a:cxnLst/>
                              <a:rect l="l" t="t" r="r" b="b"/>
                              <a:pathLst>
                                <a:path w="914764" h="459234">
                                  <a:moveTo>
                                    <a:pt x="0" y="0"/>
                                  </a:moveTo>
                                  <a:lnTo>
                                    <a:pt x="914764" y="0"/>
                                  </a:lnTo>
                                  <a:lnTo>
                                    <a:pt x="914764" y="459234"/>
                                  </a:lnTo>
                                  <a:lnTo>
                                    <a:pt x="0" y="459234"/>
                                  </a:lnTo>
                                  <a:lnTo>
                                    <a:pt x="0" y="0"/>
                                  </a:lnTo>
                                  <a:close/>
                                </a:path>
                              </a:pathLst>
                            </a:custGeom>
                            <a:blipFill>
                              <a:blip r:embed="rId180">
                                <a:extLst>
                                  <a:ext uri="{96DAC541-7B7A-43D3-8B79-37D633B846F1}">
                                    <asvg:svgBlip xmlns:asvg="http://schemas.microsoft.com/office/drawing/2016/SVG/main" r:embed="rId181"/>
                                  </a:ext>
                                </a:extLst>
                              </a:blip>
                              <a:stretch>
                                <a:fillRect/>
                              </a:stretch>
                            </a:blipFill>
                          </wps:spPr>
                          <wps:bodyPr/>
                        </wps:wsp>
                        <wps:wsp>
                          <wps:cNvPr id="1252680143" name="TextBox 65"/>
                          <wps:cNvSpPr txBox="1"/>
                          <wps:spPr>
                            <a:xfrm rot="5400000">
                              <a:off x="706090" y="1630522"/>
                              <a:ext cx="649635" cy="312342"/>
                            </a:xfrm>
                            <a:prstGeom prst="rect">
                              <a:avLst/>
                            </a:prstGeom>
                          </wps:spPr>
                          <wps:txbx>
                            <w:txbxContent>
                              <w:p w14:paraId="5D27B410" w14:textId="77777777" w:rsidR="00A53034" w:rsidRPr="007C7DEF" w:rsidRDefault="00A53034" w:rsidP="00A53034">
                                <w:pPr>
                                  <w:bidi w:val="0"/>
                                  <w:spacing w:line="338" w:lineRule="exact"/>
                                  <w:jc w:val="center"/>
                                  <w:rPr>
                                    <w:rFonts w:ascii="Adobe Arabic" w:eastAsia="Public Sans Bold" w:hAnsi="Adobe Arabic" w:cs="Adobe Arabic"/>
                                    <w:b/>
                                    <w:bCs/>
                                    <w:color w:val="404040"/>
                                    <w:kern w:val="24"/>
                                    <w:sz w:val="34"/>
                                  </w:rPr>
                                </w:pPr>
                                <w:r w:rsidRPr="007C7DEF">
                                  <w:rPr>
                                    <w:rFonts w:ascii="Adobe Arabic" w:eastAsia="Public Sans Bold" w:hAnsi="Adobe Arabic" w:cs="Adobe Arabic"/>
                                    <w:b/>
                                    <w:bCs/>
                                    <w:color w:val="404040"/>
                                    <w:kern w:val="24"/>
                                    <w:sz w:val="40"/>
                                    <w:szCs w:val="40"/>
                                  </w:rPr>
                                  <w:t>03</w:t>
                                </w:r>
                              </w:p>
                            </w:txbxContent>
                          </wps:txbx>
                          <wps:bodyPr lIns="0" tIns="0" rIns="0" bIns="0" rtlCol="0" anchor="t">
                            <a:spAutoFit/>
                          </wps:bodyPr>
                        </wps:wsp>
                        <wps:wsp>
                          <wps:cNvPr id="1011342365" name="TextBox 66"/>
                          <wps:cNvSpPr txBox="1"/>
                          <wps:spPr>
                            <a:xfrm rot="5400000">
                              <a:off x="434359" y="504061"/>
                              <a:ext cx="1381514" cy="724487"/>
                            </a:xfrm>
                            <a:prstGeom prst="rect">
                              <a:avLst/>
                            </a:prstGeom>
                          </wps:spPr>
                          <wps:txbx>
                            <w:txbxContent>
                              <w:p w14:paraId="76C6050C" w14:textId="28210AAE" w:rsidR="00A53034" w:rsidRDefault="00A53034" w:rsidP="00A53034">
                                <w:pPr>
                                  <w:spacing w:line="240" w:lineRule="auto"/>
                                  <w:jc w:val="center"/>
                                  <w:rPr>
                                    <w:rFonts w:ascii="Adobe Arabic" w:eastAsia="Public Sans" w:hAnsi="Adobe Arabic" w:cs="Adobe Arabic"/>
                                    <w:b/>
                                    <w:bCs/>
                                    <w:color w:val="404040"/>
                                    <w:kern w:val="24"/>
                                    <w:sz w:val="36"/>
                                    <w:szCs w:val="36"/>
                                    <w:lang w:bidi="ar-AE"/>
                                  </w:rPr>
                                </w:pPr>
                                <w:r w:rsidRPr="00A53034">
                                  <w:rPr>
                                    <w:rFonts w:ascii="Adobe Arabic" w:eastAsia="Public Sans" w:hAnsi="Adobe Arabic" w:cs="Adobe Arabic"/>
                                    <w:b/>
                                    <w:bCs/>
                                    <w:color w:val="404040"/>
                                    <w:kern w:val="24"/>
                                    <w:sz w:val="36"/>
                                    <w:szCs w:val="36"/>
                                    <w:rtl/>
                                    <w:lang w:bidi="ar-AE"/>
                                  </w:rPr>
                                  <w:t>تأسيس ثقافة تواصل إيجابية</w:t>
                                </w:r>
                              </w:p>
                            </w:txbxContent>
                          </wps:txbx>
                          <wps:bodyPr wrap="square" lIns="0" tIns="0" rIns="0" bIns="0" rtlCol="0" anchor="t">
                            <a:spAutoFit/>
                          </wps:bodyPr>
                        </wps:wsp>
                      </wpg:grpSp>
                      <wpg:grpSp>
                        <wpg:cNvPr id="100909941" name="مجموعة 100909941">
                          <a:extLst>
                            <a:ext uri="{FF2B5EF4-FFF2-40B4-BE49-F238E27FC236}">
                              <a16:creationId xmlns:a16="http://schemas.microsoft.com/office/drawing/2014/main" id="{20330C86-0CF5-967C-CCCA-2F6C05AAF643}"/>
                            </a:ext>
                          </a:extLst>
                        </wpg:cNvPr>
                        <wpg:cNvGrpSpPr/>
                        <wpg:grpSpPr>
                          <a:xfrm rot="16200000">
                            <a:off x="3611497" y="1864862"/>
                            <a:ext cx="2068869" cy="2153097"/>
                            <a:chOff x="3611960" y="1864395"/>
                            <a:chExt cx="2068869" cy="2153097"/>
                          </a:xfrm>
                        </wpg:grpSpPr>
                        <wps:wsp>
                          <wps:cNvPr id="2113320779" name="Freeform 48"/>
                          <wps:cNvSpPr/>
                          <wps:spPr>
                            <a:xfrm>
                              <a:off x="3611960" y="1864395"/>
                              <a:ext cx="2068869" cy="2066284"/>
                            </a:xfrm>
                            <a:custGeom>
                              <a:avLst/>
                              <a:gdLst/>
                              <a:ahLst/>
                              <a:cxnLst/>
                              <a:rect l="l" t="t" r="r" b="b"/>
                              <a:pathLst>
                                <a:path w="2206794" h="2204036">
                                  <a:moveTo>
                                    <a:pt x="0" y="0"/>
                                  </a:moveTo>
                                  <a:lnTo>
                                    <a:pt x="2206794" y="0"/>
                                  </a:lnTo>
                                  <a:lnTo>
                                    <a:pt x="2206794" y="2204035"/>
                                  </a:lnTo>
                                  <a:lnTo>
                                    <a:pt x="0" y="2204035"/>
                                  </a:lnTo>
                                  <a:lnTo>
                                    <a:pt x="0" y="0"/>
                                  </a:lnTo>
                                  <a:close/>
                                </a:path>
                              </a:pathLst>
                            </a:custGeom>
                            <a:blipFill>
                              <a:blip r:embed="rId175">
                                <a:alphaModFix amt="60000"/>
                              </a:blip>
                              <a:stretch>
                                <a:fillRect/>
                              </a:stretch>
                            </a:blipFill>
                          </wps:spPr>
                          <wps:bodyPr/>
                        </wps:wsp>
                        <wpg:grpSp>
                          <wpg:cNvPr id="1159868600" name="Group 49"/>
                          <wpg:cNvGrpSpPr/>
                          <wpg:grpSpPr>
                            <a:xfrm rot="-10800000">
                              <a:off x="3858994" y="3355391"/>
                              <a:ext cx="1574804" cy="591443"/>
                              <a:chOff x="3858994" y="3326816"/>
                              <a:chExt cx="891460" cy="334802"/>
                            </a:xfrm>
                          </wpg:grpSpPr>
                          <wps:wsp>
                            <wps:cNvPr id="669001194" name="Freeform 50"/>
                            <wps:cNvSpPr/>
                            <wps:spPr>
                              <a:xfrm>
                                <a:off x="3858994" y="3355391"/>
                                <a:ext cx="891460" cy="306227"/>
                              </a:xfrm>
                              <a:custGeom>
                                <a:avLst/>
                                <a:gdLst/>
                                <a:ahLst/>
                                <a:cxnLst/>
                                <a:rect l="l" t="t" r="r" b="b"/>
                                <a:pathLst>
                                  <a:path w="891460" h="306227">
                                    <a:moveTo>
                                      <a:pt x="203200" y="0"/>
                                    </a:moveTo>
                                    <a:lnTo>
                                      <a:pt x="688260" y="0"/>
                                    </a:lnTo>
                                    <a:lnTo>
                                      <a:pt x="891460" y="306227"/>
                                    </a:lnTo>
                                    <a:lnTo>
                                      <a:pt x="0" y="306227"/>
                                    </a:lnTo>
                                    <a:lnTo>
                                      <a:pt x="203200" y="0"/>
                                    </a:lnTo>
                                    <a:close/>
                                  </a:path>
                                </a:pathLst>
                              </a:custGeom>
                              <a:solidFill>
                                <a:srgbClr val="A4CB80"/>
                              </a:solidFill>
                            </wps:spPr>
                            <wps:bodyPr/>
                          </wps:wsp>
                          <wps:wsp>
                            <wps:cNvPr id="1790545956" name="TextBox 51"/>
                            <wps:cNvSpPr txBox="1"/>
                            <wps:spPr>
                              <a:xfrm>
                                <a:off x="3985994" y="3326816"/>
                                <a:ext cx="637460" cy="334802"/>
                              </a:xfrm>
                              <a:prstGeom prst="rect">
                                <a:avLst/>
                              </a:prstGeom>
                            </wps:spPr>
                            <wps:bodyPr lIns="47625" tIns="47625" rIns="47625" bIns="47625" rtlCol="0" anchor="ctr"/>
                          </wps:wsp>
                        </wpg:grpSp>
                        <wpg:grpSp>
                          <wpg:cNvPr id="50133882" name="Group 52"/>
                          <wpg:cNvGrpSpPr/>
                          <wpg:grpSpPr>
                            <a:xfrm>
                              <a:off x="3722989" y="1974130"/>
                              <a:ext cx="1846814" cy="1846814"/>
                              <a:chOff x="3722989" y="1974130"/>
                              <a:chExt cx="812800" cy="812800"/>
                            </a:xfrm>
                          </wpg:grpSpPr>
                          <wps:wsp>
                            <wps:cNvPr id="1876780357" name="Freeform 53"/>
                            <wps:cNvSpPr/>
                            <wps:spPr>
                              <a:xfrm>
                                <a:off x="3722989" y="1974130"/>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FFFFFF"/>
                              </a:solidFill>
                            </wps:spPr>
                            <wps:bodyPr/>
                          </wps:wsp>
                          <wps:wsp>
                            <wps:cNvPr id="1495725437" name="TextBox 54"/>
                            <wps:cNvSpPr txBox="1"/>
                            <wps:spPr>
                              <a:xfrm>
                                <a:off x="3799189" y="2021755"/>
                                <a:ext cx="660400" cy="688975"/>
                              </a:xfrm>
                              <a:prstGeom prst="rect">
                                <a:avLst/>
                              </a:prstGeom>
                            </wps:spPr>
                            <wps:bodyPr lIns="42750" tIns="42750" rIns="42750" bIns="42750" rtlCol="0" anchor="ctr"/>
                          </wps:wsp>
                        </wpg:grpSp>
                        <wps:wsp>
                          <wps:cNvPr id="430969065" name="Freeform 55"/>
                          <wps:cNvSpPr/>
                          <wps:spPr>
                            <a:xfrm rot="-10800000">
                              <a:off x="4217599" y="3465823"/>
                              <a:ext cx="857591" cy="430532"/>
                            </a:xfrm>
                            <a:custGeom>
                              <a:avLst/>
                              <a:gdLst/>
                              <a:ahLst/>
                              <a:cxnLst/>
                              <a:rect l="l" t="t" r="r" b="b"/>
                              <a:pathLst>
                                <a:path w="914764" h="459234">
                                  <a:moveTo>
                                    <a:pt x="0" y="0"/>
                                  </a:moveTo>
                                  <a:lnTo>
                                    <a:pt x="914764" y="0"/>
                                  </a:lnTo>
                                  <a:lnTo>
                                    <a:pt x="914764" y="459234"/>
                                  </a:lnTo>
                                  <a:lnTo>
                                    <a:pt x="0" y="459234"/>
                                  </a:lnTo>
                                  <a:lnTo>
                                    <a:pt x="0" y="0"/>
                                  </a:lnTo>
                                  <a:close/>
                                </a:path>
                              </a:pathLst>
                            </a:custGeom>
                            <a:blipFill>
                              <a:blip r:embed="rId182">
                                <a:extLst>
                                  <a:ext uri="{96DAC541-7B7A-43D3-8B79-37D633B846F1}">
                                    <asvg:svgBlip xmlns:asvg="http://schemas.microsoft.com/office/drawing/2016/SVG/main" r:embed="rId183"/>
                                  </a:ext>
                                </a:extLst>
                              </a:blip>
                              <a:stretch>
                                <a:fillRect/>
                              </a:stretch>
                            </a:blipFill>
                          </wps:spPr>
                          <wps:bodyPr/>
                        </wps:wsp>
                        <wps:wsp>
                          <wps:cNvPr id="924750328" name="TextBox 56"/>
                          <wps:cNvSpPr txBox="1"/>
                          <wps:spPr>
                            <a:xfrm rot="5400000">
                              <a:off x="4278116" y="3536966"/>
                              <a:ext cx="648711" cy="312342"/>
                            </a:xfrm>
                            <a:prstGeom prst="rect">
                              <a:avLst/>
                            </a:prstGeom>
                          </wps:spPr>
                          <wps:txbx>
                            <w:txbxContent>
                              <w:p w14:paraId="4F29582A" w14:textId="77777777" w:rsidR="00A53034" w:rsidRPr="007C7DEF" w:rsidRDefault="00A53034" w:rsidP="00A53034">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04</w:t>
                                </w:r>
                              </w:p>
                            </w:txbxContent>
                          </wps:txbx>
                          <wps:bodyPr lIns="0" tIns="0" rIns="0" bIns="0" rtlCol="0" anchor="t">
                            <a:spAutoFit/>
                          </wps:bodyPr>
                        </wps:wsp>
                        <wps:wsp>
                          <wps:cNvPr id="727231440" name="TextBox 67"/>
                          <wps:cNvSpPr txBox="1"/>
                          <wps:spPr>
                            <a:xfrm rot="5400000">
                              <a:off x="3693880" y="2152229"/>
                              <a:ext cx="1442504" cy="1086730"/>
                            </a:xfrm>
                            <a:prstGeom prst="rect">
                              <a:avLst/>
                            </a:prstGeom>
                          </wps:spPr>
                          <wps:txbx>
                            <w:txbxContent>
                              <w:p w14:paraId="217A9105" w14:textId="6F855F11" w:rsidR="00A53034" w:rsidRDefault="00A53034" w:rsidP="00A53034">
                                <w:pPr>
                                  <w:spacing w:line="240" w:lineRule="auto"/>
                                  <w:jc w:val="center"/>
                                  <w:rPr>
                                    <w:rFonts w:ascii="Adobe Arabic" w:eastAsia="Public Sans" w:hAnsi="Adobe Arabic" w:cs="Adobe Arabic"/>
                                    <w:b/>
                                    <w:bCs/>
                                    <w:color w:val="404040"/>
                                    <w:kern w:val="24"/>
                                    <w:sz w:val="36"/>
                                    <w:szCs w:val="36"/>
                                    <w:lang w:bidi="ar-AE"/>
                                  </w:rPr>
                                </w:pPr>
                                <w:r w:rsidRPr="00A53034">
                                  <w:rPr>
                                    <w:rFonts w:ascii="Adobe Arabic" w:eastAsia="Public Sans" w:hAnsi="Adobe Arabic" w:cs="Adobe Arabic"/>
                                    <w:b/>
                                    <w:bCs/>
                                    <w:color w:val="404040"/>
                                    <w:kern w:val="24"/>
                                    <w:sz w:val="36"/>
                                    <w:szCs w:val="36"/>
                                    <w:rtl/>
                                    <w:lang w:bidi="ar-AE"/>
                                  </w:rPr>
                                  <w:t>التقييم والتحسين المستمر</w:t>
                                </w:r>
                              </w:p>
                            </w:txbxContent>
                          </wps:txbx>
                          <wps:bodyPr wrap="square" lIns="0" tIns="0" rIns="0" bIns="0" rtlCol="0" anchor="t">
                            <a:spAutoFit/>
                          </wps:bodyPr>
                        </wps:wsp>
                      </wpg:grpSp>
                      <wpg:grpSp>
                        <wpg:cNvPr id="325987850" name="مجموعة 325987850">
                          <a:extLst>
                            <a:ext uri="{FF2B5EF4-FFF2-40B4-BE49-F238E27FC236}">
                              <a16:creationId xmlns:a16="http://schemas.microsoft.com/office/drawing/2014/main" id="{0D69E43C-3ECD-0F4D-C17C-6DEFE2016471}"/>
                            </a:ext>
                          </a:extLst>
                        </wpg:cNvPr>
                        <wpg:cNvGrpSpPr/>
                        <wpg:grpSpPr>
                          <a:xfrm flipH="1">
                            <a:off x="1118423" y="1929472"/>
                            <a:ext cx="2089897" cy="2066284"/>
                            <a:chOff x="1118843" y="1929472"/>
                            <a:chExt cx="2089897" cy="2066284"/>
                          </a:xfrm>
                        </wpg:grpSpPr>
                        <wps:wsp>
                          <wps:cNvPr id="850446768" name="Freeform 68"/>
                          <wps:cNvSpPr/>
                          <wps:spPr>
                            <a:xfrm>
                              <a:off x="1139871" y="1929472"/>
                              <a:ext cx="2068869" cy="2066284"/>
                            </a:xfrm>
                            <a:custGeom>
                              <a:avLst/>
                              <a:gdLst/>
                              <a:ahLst/>
                              <a:cxnLst/>
                              <a:rect l="l" t="t" r="r" b="b"/>
                              <a:pathLst>
                                <a:path w="2206794" h="2204036">
                                  <a:moveTo>
                                    <a:pt x="0" y="0"/>
                                  </a:moveTo>
                                  <a:lnTo>
                                    <a:pt x="2206795" y="0"/>
                                  </a:lnTo>
                                  <a:lnTo>
                                    <a:pt x="2206795" y="2204035"/>
                                  </a:lnTo>
                                  <a:lnTo>
                                    <a:pt x="0" y="2204035"/>
                                  </a:lnTo>
                                  <a:lnTo>
                                    <a:pt x="0" y="0"/>
                                  </a:lnTo>
                                  <a:close/>
                                </a:path>
                              </a:pathLst>
                            </a:custGeom>
                            <a:blipFill>
                              <a:blip r:embed="rId175">
                                <a:alphaModFix amt="60000"/>
                              </a:blip>
                              <a:stretch>
                                <a:fillRect/>
                              </a:stretch>
                            </a:blipFill>
                          </wps:spPr>
                          <wps:bodyPr/>
                        </wps:wsp>
                        <wpg:grpSp>
                          <wpg:cNvPr id="754544506" name="Group 69"/>
                          <wpg:cNvGrpSpPr/>
                          <wpg:grpSpPr>
                            <a:xfrm rot="-5400000">
                              <a:off x="631016" y="2666893"/>
                              <a:ext cx="1574804" cy="591443"/>
                              <a:chOff x="656256" y="2663557"/>
                              <a:chExt cx="891460" cy="334802"/>
                            </a:xfrm>
                          </wpg:grpSpPr>
                          <wps:wsp>
                            <wps:cNvPr id="1007243651" name="Freeform 70"/>
                            <wps:cNvSpPr/>
                            <wps:spPr>
                              <a:xfrm>
                                <a:off x="656256" y="2692132"/>
                                <a:ext cx="891460" cy="306227"/>
                              </a:xfrm>
                              <a:custGeom>
                                <a:avLst/>
                                <a:gdLst/>
                                <a:ahLst/>
                                <a:cxnLst/>
                                <a:rect l="l" t="t" r="r" b="b"/>
                                <a:pathLst>
                                  <a:path w="891460" h="306227">
                                    <a:moveTo>
                                      <a:pt x="203200" y="0"/>
                                    </a:moveTo>
                                    <a:lnTo>
                                      <a:pt x="688260" y="0"/>
                                    </a:lnTo>
                                    <a:lnTo>
                                      <a:pt x="891460" y="306227"/>
                                    </a:lnTo>
                                    <a:lnTo>
                                      <a:pt x="0" y="306227"/>
                                    </a:lnTo>
                                    <a:lnTo>
                                      <a:pt x="203200" y="0"/>
                                    </a:lnTo>
                                    <a:close/>
                                  </a:path>
                                </a:pathLst>
                              </a:custGeom>
                              <a:solidFill>
                                <a:srgbClr val="DDBB64"/>
                              </a:solidFill>
                            </wps:spPr>
                            <wps:bodyPr/>
                          </wps:wsp>
                          <wps:wsp>
                            <wps:cNvPr id="713640449" name="TextBox 71"/>
                            <wps:cNvSpPr txBox="1"/>
                            <wps:spPr>
                              <a:xfrm>
                                <a:off x="783256" y="2663557"/>
                                <a:ext cx="637460" cy="334802"/>
                              </a:xfrm>
                              <a:prstGeom prst="rect">
                                <a:avLst/>
                              </a:prstGeom>
                            </wps:spPr>
                            <wps:bodyPr lIns="47625" tIns="47625" rIns="47625" bIns="47625" rtlCol="0" anchor="ctr"/>
                          </wps:wsp>
                        </wpg:grpSp>
                        <wpg:grpSp>
                          <wpg:cNvPr id="2082719950" name="Group 72"/>
                          <wpg:cNvGrpSpPr/>
                          <wpg:grpSpPr>
                            <a:xfrm>
                              <a:off x="1250900" y="2039207"/>
                              <a:ext cx="1846814" cy="1846814"/>
                              <a:chOff x="1250900" y="2039207"/>
                              <a:chExt cx="812800" cy="812800"/>
                            </a:xfrm>
                          </wpg:grpSpPr>
                          <wps:wsp>
                            <wps:cNvPr id="1264977939" name="Freeform 73"/>
                            <wps:cNvSpPr/>
                            <wps:spPr>
                              <a:xfrm>
                                <a:off x="1250900" y="2039207"/>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FFFFFF"/>
                              </a:solidFill>
                            </wps:spPr>
                            <wps:bodyPr/>
                          </wps:wsp>
                          <wps:wsp>
                            <wps:cNvPr id="86077650" name="TextBox 74"/>
                            <wps:cNvSpPr txBox="1"/>
                            <wps:spPr>
                              <a:xfrm>
                                <a:off x="1327100" y="2086832"/>
                                <a:ext cx="660400" cy="688975"/>
                              </a:xfrm>
                              <a:prstGeom prst="rect">
                                <a:avLst/>
                              </a:prstGeom>
                            </wps:spPr>
                            <wps:bodyPr lIns="42750" tIns="42750" rIns="42750" bIns="42750" rtlCol="0" anchor="ctr"/>
                          </wps:wsp>
                        </wpg:grpSp>
                        <wps:wsp>
                          <wps:cNvPr id="1972978946" name="Freeform 75"/>
                          <wps:cNvSpPr/>
                          <wps:spPr>
                            <a:xfrm rot="-5400000">
                              <a:off x="959645" y="2747348"/>
                              <a:ext cx="857591" cy="430532"/>
                            </a:xfrm>
                            <a:custGeom>
                              <a:avLst/>
                              <a:gdLst/>
                              <a:ahLst/>
                              <a:cxnLst/>
                              <a:rect l="l" t="t" r="r" b="b"/>
                              <a:pathLst>
                                <a:path w="914764" h="459234">
                                  <a:moveTo>
                                    <a:pt x="0" y="0"/>
                                  </a:moveTo>
                                  <a:lnTo>
                                    <a:pt x="914764" y="0"/>
                                  </a:lnTo>
                                  <a:lnTo>
                                    <a:pt x="914764" y="459233"/>
                                  </a:lnTo>
                                  <a:lnTo>
                                    <a:pt x="0" y="459233"/>
                                  </a:lnTo>
                                  <a:lnTo>
                                    <a:pt x="0" y="0"/>
                                  </a:lnTo>
                                  <a:close/>
                                </a:path>
                              </a:pathLst>
                            </a:custGeom>
                            <a:blipFill>
                              <a:blip r:embed="rId184">
                                <a:extLst>
                                  <a:ext uri="{96DAC541-7B7A-43D3-8B79-37D633B846F1}">
                                    <asvg:svgBlip xmlns:asvg="http://schemas.microsoft.com/office/drawing/2016/SVG/main" r:embed="rId185"/>
                                  </a:ext>
                                </a:extLst>
                              </a:blip>
                              <a:stretch>
                                <a:fillRect/>
                              </a:stretch>
                            </a:blipFill>
                          </wps:spPr>
                          <wps:bodyPr/>
                        </wps:wsp>
                        <wps:wsp>
                          <wps:cNvPr id="766568994" name="TextBox 76"/>
                          <wps:cNvSpPr txBox="1"/>
                          <wps:spPr>
                            <a:xfrm>
                              <a:off x="1118843" y="2857533"/>
                              <a:ext cx="539668" cy="312342"/>
                            </a:xfrm>
                            <a:prstGeom prst="rect">
                              <a:avLst/>
                            </a:prstGeom>
                          </wps:spPr>
                          <wps:txbx>
                            <w:txbxContent>
                              <w:p w14:paraId="64331358" w14:textId="77777777" w:rsidR="00A53034" w:rsidRPr="007C7DEF" w:rsidRDefault="00A53034" w:rsidP="00A53034">
                                <w:pPr>
                                  <w:bidi w:val="0"/>
                                  <w:spacing w:line="338" w:lineRule="exact"/>
                                  <w:jc w:val="center"/>
                                  <w:rPr>
                                    <w:rFonts w:ascii="Adobe Arabic" w:eastAsia="Public Sans Bold" w:hAnsi="Adobe Arabic" w:cs="Adobe Arabic"/>
                                    <w:b/>
                                    <w:bCs/>
                                    <w:color w:val="404040"/>
                                    <w:kern w:val="24"/>
                                    <w:sz w:val="34"/>
                                  </w:rPr>
                                </w:pPr>
                                <w:r w:rsidRPr="007C7DEF">
                                  <w:rPr>
                                    <w:rFonts w:ascii="Adobe Arabic" w:eastAsia="Public Sans Bold" w:hAnsi="Adobe Arabic" w:cs="Adobe Arabic"/>
                                    <w:b/>
                                    <w:bCs/>
                                    <w:color w:val="404040"/>
                                    <w:kern w:val="24"/>
                                    <w:sz w:val="40"/>
                                    <w:szCs w:val="40"/>
                                  </w:rPr>
                                  <w:t>05</w:t>
                                </w:r>
                              </w:p>
                            </w:txbxContent>
                          </wps:txbx>
                          <wps:bodyPr lIns="0" tIns="0" rIns="0" bIns="0" rtlCol="0" anchor="t">
                            <a:spAutoFit/>
                          </wps:bodyPr>
                        </wps:wsp>
                        <wps:wsp>
                          <wps:cNvPr id="1026635820" name="TextBox 77"/>
                          <wps:cNvSpPr txBox="1"/>
                          <wps:spPr>
                            <a:xfrm>
                              <a:off x="1643337" y="2799553"/>
                              <a:ext cx="1288180" cy="341913"/>
                            </a:xfrm>
                            <a:prstGeom prst="rect">
                              <a:avLst/>
                            </a:prstGeom>
                          </wps:spPr>
                          <wps:txbx>
                            <w:txbxContent>
                              <w:p w14:paraId="6281DF8E" w14:textId="65EB7219" w:rsidR="00A53034" w:rsidRPr="00DA3FDB" w:rsidRDefault="00A53034" w:rsidP="00A53034">
                                <w:pPr>
                                  <w:spacing w:line="240" w:lineRule="auto"/>
                                  <w:jc w:val="center"/>
                                  <w:rPr>
                                    <w:rFonts w:ascii="Adobe Arabic" w:eastAsia="Public Sans" w:hAnsi="Adobe Arabic" w:cs="Adobe Arabic"/>
                                    <w:b/>
                                    <w:bCs/>
                                    <w:color w:val="404040"/>
                                    <w:kern w:val="24"/>
                                    <w:sz w:val="34"/>
                                    <w:lang w:bidi="ar-AE"/>
                                  </w:rPr>
                                </w:pPr>
                                <w:r w:rsidRPr="00A53034">
                                  <w:rPr>
                                    <w:rFonts w:ascii="Adobe Arabic" w:eastAsia="Public Sans" w:hAnsi="Adobe Arabic" w:cs="Adobe Arabic"/>
                                    <w:b/>
                                    <w:bCs/>
                                    <w:color w:val="404040"/>
                                    <w:kern w:val="24"/>
                                    <w:sz w:val="34"/>
                                    <w:rtl/>
                                    <w:lang w:bidi="ar-AE"/>
                                  </w:rPr>
                                  <w:t>المرونة والتكيّف</w:t>
                                </w:r>
                              </w:p>
                            </w:txbxContent>
                          </wps:txbx>
                          <wps:bodyPr wrap="square" lIns="0" tIns="0" rIns="0" bIns="0" rtlCol="0" anchor="t">
                            <a:spAutoFit/>
                          </wps:bodyPr>
                        </wps:wsp>
                      </wpg:grpSp>
                    </wpg:wgp>
                  </a:graphicData>
                </a:graphic>
              </wp:inline>
            </w:drawing>
          </mc:Choice>
          <mc:Fallback>
            <w:pict>
              <v:group w14:anchorId="5224F0DE" id="مجموعة 82" o:spid="_x0000_s1792" style="width:373.6pt;height:216.2pt;mso-position-horizontal-relative:char;mso-position-vertical-relative:line" coordorigin="" coordsize="69047,3995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">
                <v:group id="مجموعة 614301008" o:spid="_x0000_s1793" style="position:absolute;left:46631;top:915;width:22416;height:20663" coordorigin="46631,915" coordsize="22416,20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">
                  <v:shape id="Freeform 23" o:spid="_x0000_s1794" style="position:absolute;left:46631;top:915;width:20688;height:20663;visibility:visible;mso-wrap-style:square;v-text-anchor:top" coordsize="2206794,2204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" path="m,l2206794,r,2204035l,2204035,,xe" stroked="f">
                    <v:fill r:id="rId186" o:title="" opacity="39322f" recolor="t" rotate="t" type="frame"/>
                    <v:path arrowok="t"/>
                  </v:shape>
                  <v:group id="Group 24" o:spid="_x0000_s1795" style="position:absolute;left:57264;top:8116;width:15748;height:6291;rotation:90" coordorigin="57031,8568" coordsize="8914,35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">
                    <v:shape id="Freeform 25" o:spid="_x0000_s1796" style="position:absolute;left:57031;top:9068;width:8915;height:3062;visibility:visible;mso-wrap-style:square;v-text-anchor:top" coordsize="891460,306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" path="m203200,l688260,,891460,306227,,306227,203200,xe" fillcolor="#e6a280" stroked="f">
                      <v:path arrowok="t"/>
                    </v:shape>
                    <v:shape id="TextBox 26" o:spid="_x0000_s1797" type="#_x0000_t202" style="position:absolute;left:58470;top:8568;width:6374;height:3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" filled="f" stroked="f">
                      <v:textbox inset="3.75pt,3.75pt,3.75pt,3.75pt"/>
                    </v:shape>
                  </v:group>
                  <v:group id="Group 27" o:spid="_x0000_s1798" style="position:absolute;left:47741;top:2013;width:18468;height:18468" coordorigin="47741,2013"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">
                    <v:shape id="Freeform 28" o:spid="_x0000_s1799" style="position:absolute;left:47741;top:2013;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" path="m406400,c181951,,,181951,,406400,,630849,181951,812800,406400,812800v224449,,406400,-181951,406400,-406400c812800,181951,630849,,406400,xe" stroked="f">
                      <v:path arrowok="t"/>
                    </v:shape>
                    <v:shape id="TextBox 29" o:spid="_x0000_s1800" type="#_x0000_t202" style="position:absolute;left:48503;top:2489;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" filled="f" stroked="f">
                      <v:textbox inset="1.1875mm,1.1875mm,1.1875mm,1.1875mm"/>
                    </v:shape>
                  </v:group>
                  <v:shape id="Freeform 30" o:spid="_x0000_s1801" style="position:absolute;left:61329;top:9311;width:8576;height:4306;rotation:90;visibility:visible;mso-wrap-style:square;v-text-anchor:top" coordsize="914764,45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" path="m,l914764,r,459234l,459234,,xe" stroked="f">
                    <v:fill r:id="rId187" o:title="" recolor="t" rotate="t" type="frame"/>
                    <v:path arrowok="t"/>
                  </v:shape>
                  <v:shape id="TextBox 34" o:spid="_x0000_s1802" type="#_x0000_t202" style="position:absolute;left:62551;top:10362;width:6496;height:3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" filled="f" stroked="f">
                    <v:textbox style="mso-fit-shape-to-text:t" inset="0,0,0,0">
                      <w:txbxContent>
                        <w:p w14:paraId="007B2BD8" w14:textId="77777777" w:rsidR="00A53034" w:rsidRPr="007C7DEF" w:rsidRDefault="00A53034" w:rsidP="00A53034">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01</w:t>
                          </w:r>
                        </w:p>
                      </w:txbxContent>
                    </v:textbox>
                  </v:shape>
                  <v:shape id="TextBox 37" o:spid="_x0000_s1803" type="#_x0000_t202" style="position:absolute;left:49114;top:7601;width:14351;height:8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" filled="f" stroked="f">
                    <v:textbox inset="0,0,0,0">
                      <w:txbxContent>
                        <w:p w14:paraId="1002C029" w14:textId="10FF74A2" w:rsidR="00A53034" w:rsidRDefault="00A53034" w:rsidP="00A53034">
                          <w:pPr>
                            <w:keepNext/>
                            <w:pageBreakBefore/>
                            <w:spacing w:line="240" w:lineRule="auto"/>
                            <w:jc w:val="center"/>
                            <w:rPr>
                              <w:rFonts w:ascii="Adobe Arabic" w:eastAsia="Public Sans" w:hAnsi="Adobe Arabic" w:cs="Adobe Arabic"/>
                              <w:b/>
                              <w:bCs/>
                              <w:color w:val="404040"/>
                              <w:kern w:val="24"/>
                              <w:sz w:val="36"/>
                              <w:szCs w:val="36"/>
                              <w:lang w:bidi="ar-AE"/>
                            </w:rPr>
                          </w:pPr>
                          <w:r w:rsidRPr="00A53034">
                            <w:rPr>
                              <w:rFonts w:ascii="Adobe Arabic" w:eastAsia="Public Sans" w:hAnsi="Adobe Arabic" w:cs="Adobe Arabic"/>
                              <w:b/>
                              <w:bCs/>
                              <w:color w:val="404040"/>
                              <w:kern w:val="24"/>
                              <w:sz w:val="36"/>
                              <w:szCs w:val="36"/>
                              <w:rtl/>
                              <w:lang w:bidi="ar-AE"/>
                            </w:rPr>
                            <w:t>تبني التواصل متعدد القنوات</w:t>
                          </w:r>
                        </w:p>
                      </w:txbxContent>
                    </v:textbox>
                  </v:shape>
                </v:group>
                <v:group id="مجموعة 321181930" o:spid="_x0000_s1804" style="position:absolute;left:23996;top:890;width:21042;height:20662" coordorigin="23996,890" coordsize="21042,20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">
                  <v:shape id="Freeform 38" o:spid="_x0000_s1805" style="position:absolute;left:23996;top:890;width:20689;height:20662;visibility:visible;mso-wrap-style:square;v-text-anchor:top" coordsize="2206794,2204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" path="m,l2206794,r,2204035l,2204035,,xe" stroked="f">
                    <v:fill r:id="rId186" o:title="" opacity="39322f" recolor="t" rotate="t" type="frame"/>
                    <v:path arrowok="t"/>
                  </v:shape>
                  <v:group id="Group 39" o:spid="_x0000_s1806" style="position:absolute;left:33991;top:8263;width:15748;height:5915;rotation:90" coordorigin="33738,8231" coordsize="8914,3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">
                    <v:shape id="Freeform 40" o:spid="_x0000_s1807" style="position:absolute;left:33738;top:8516;width:8914;height:3063;visibility:visible;mso-wrap-style:square;v-text-anchor:top" coordsize="891460,306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" path="m203200,l688260,,891460,306227,,306227,203200,xe" fillcolor="#8dcbd6" stroked="f">
                      <v:path arrowok="t"/>
                    </v:shape>
                    <v:shape id="TextBox 41" o:spid="_x0000_s1808" type="#_x0000_t202" style="position:absolute;left:35008;top:8231;width:6374;height:3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" filled="f" stroked="f">
                      <v:textbox inset="3.75pt,3.75pt,3.75pt,3.75pt"/>
                    </v:shape>
                  </v:group>
                  <v:group id="_x0000_s1809" style="position:absolute;left:25106;top:1987;width:18469;height:18468" coordorigin="25106,1987"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">
                    <v:shape id="Freeform 43" o:spid="_x0000_s1810" style="position:absolute;left:25106;top:1987;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" path="m406400,c181951,,,181951,,406400,,630849,181951,812800,406400,812800v224449,,406400,-181951,406400,-406400c812800,181951,630849,,406400,xe" stroked="f">
                      <v:path arrowok="t"/>
                    </v:shape>
                    <v:shape id="TextBox 44" o:spid="_x0000_s1811" type="#_x0000_t202" style="position:absolute;left:25868;top:2463;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" filled="f" stroked="f">
                      <v:textbox inset="1.1875mm,1.1875mm,1.1875mm,1.1875mm"/>
                    </v:shape>
                  </v:group>
                  <v:shape id="Freeform 45" o:spid="_x0000_s1812" style="position:absolute;left:37876;top:9068;width:8576;height:4306;rotation:90;visibility:visible;mso-wrap-style:square;v-text-anchor:top" coordsize="914764,45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" path="m,l914764,r,459233l,459233,,xe" stroked="f">
                    <v:fill r:id="rId188" o:title="" recolor="t" rotate="t" type="frame"/>
                    <v:path arrowok="t"/>
                  </v:shape>
                  <v:shape id="TextBox 46" o:spid="_x0000_s1813" type="#_x0000_t202" style="position:absolute;left:39642;top:10191;width:5396;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" filled="f" stroked="f">
                    <v:textbox style="mso-fit-shape-to-text:t" inset="0,0,0,0">
                      <w:txbxContent>
                        <w:p w14:paraId="15A324FF" w14:textId="77777777" w:rsidR="00A53034" w:rsidRPr="007C7DEF" w:rsidRDefault="00A53034" w:rsidP="00A53034">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02</w:t>
                          </w:r>
                        </w:p>
                      </w:txbxContent>
                    </v:textbox>
                  </v:shape>
                  <v:shape id="TextBox 47" o:spid="_x0000_s1814" type="#_x0000_t202" style="position:absolute;left:25504;top:7597;width:14721;height:7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" filled="f" stroked="f">
                    <v:textbox style="mso-fit-shape-to-text:t" inset="0,0,0,0">
                      <w:txbxContent>
                        <w:p w14:paraId="54BE1E4D" w14:textId="05E9D52B" w:rsidR="00A53034" w:rsidRDefault="00A53034" w:rsidP="00A53034">
                          <w:pPr>
                            <w:spacing w:line="240" w:lineRule="auto"/>
                            <w:jc w:val="center"/>
                            <w:rPr>
                              <w:rFonts w:ascii="Adobe Arabic" w:eastAsia="Public Sans" w:hAnsi="Adobe Arabic" w:cs="Adobe Arabic"/>
                              <w:b/>
                              <w:bCs/>
                              <w:color w:val="404040"/>
                              <w:kern w:val="24"/>
                              <w:sz w:val="36"/>
                              <w:szCs w:val="36"/>
                              <w:lang w:bidi="ar-AE"/>
                            </w:rPr>
                          </w:pPr>
                          <w:r w:rsidRPr="00A53034">
                            <w:rPr>
                              <w:rFonts w:ascii="Adobe Arabic" w:eastAsia="Public Sans" w:hAnsi="Adobe Arabic" w:cs="Adobe Arabic"/>
                              <w:b/>
                              <w:bCs/>
                              <w:color w:val="404040"/>
                              <w:kern w:val="24"/>
                              <w:sz w:val="36"/>
                              <w:szCs w:val="36"/>
                              <w:rtl/>
                              <w:lang w:bidi="ar-AE"/>
                            </w:rPr>
                            <w:t>تطوير المهارات الشخصية</w:t>
                          </w:r>
                        </w:p>
                      </w:txbxContent>
                    </v:textbox>
                  </v:shape>
                </v:group>
                <v:group id="مجموعة 1218697884" o:spid="_x0000_s1815" style="position:absolute;left:426;top:-426;width:20688;height:21540;rotation:-90" coordorigin="425,-425" coordsize="20688,2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">
                  <v:shape id="Freeform 57" o:spid="_x0000_s1816" style="position:absolute;left:425;top:-425;width:20689;height:20662;visibility:visible;mso-wrap-style:square;v-text-anchor:top" coordsize="2206794,2204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" path="m,l2206794,r,2204035l,2204035,,xe" stroked="f">
                    <v:fill r:id="rId186" o:title="" opacity="39322f" recolor="t" rotate="t" type="frame"/>
                    <v:path arrowok="t"/>
                  </v:shape>
                  <v:group id="Group 58" o:spid="_x0000_s1817" style="position:absolute;left:2896;top:14484;width:15748;height:5914;rotation:180" coordorigin="2896,14198" coordsize="8914,3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">
                    <v:shape id="Freeform 59" o:spid="_x0000_s1818" style="position:absolute;left:2896;top:14484;width:8914;height:3062;visibility:visible;mso-wrap-style:square;v-text-anchor:top" coordsize="891460,306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" path="m203200,l688260,,891460,306227,,306227,203200,xe" fillcolor="#c888ad" stroked="f">
                      <v:path arrowok="t"/>
                    </v:shape>
                    <v:shape id="TextBox 60" o:spid="_x0000_s1819" type="#_x0000_t202" style="position:absolute;left:4166;top:14198;width:6374;height:3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" filled="f" stroked="f">
                      <v:textbox inset="3.75pt,3.75pt,3.75pt,3.75pt"/>
                    </v:shape>
                  </v:group>
                  <v:group id="Group 61" o:spid="_x0000_s1820" style="position:absolute;left:1536;top:671;width:18468;height:18468" coordorigin="1536,671"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">
                    <v:shape id="Freeform 62" o:spid="_x0000_s1821" style="position:absolute;left:1536;top:671;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" path="m406400,c181951,,,181951,,406400,,630849,181951,812800,406400,812800v224449,,406400,-181951,406400,-406400c812800,181951,630849,,406400,xe" stroked="f">
                      <v:path arrowok="t"/>
                    </v:shape>
                    <v:shape id="TextBox 63" o:spid="_x0000_s1822" type="#_x0000_t202" style="position:absolute;left:2298;top:1147;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" filled="f" stroked="f">
                      <v:textbox inset="1.1875mm,1.1875mm,1.1875mm,1.1875mm"/>
                    </v:shape>
                  </v:group>
                  <v:shape id="Freeform 64" o:spid="_x0000_s1823" style="position:absolute;left:6482;top:15588;width:8576;height:4305;rotation:180;visibility:visible;mso-wrap-style:square;v-text-anchor:top" coordsize="914764,45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" path="m,l914764,r,459234l,459234,,xe" stroked="f">
                    <v:fill r:id="rId189" o:title="" recolor="t" rotate="t" type="frame"/>
                    <v:path arrowok="t"/>
                  </v:shape>
                  <v:shape id="TextBox 65" o:spid="_x0000_s1824" type="#_x0000_t202" style="position:absolute;left:7060;top:16305;width:6497;height:312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" filled="f" stroked="f">
                    <v:textbox style="mso-fit-shape-to-text:t" inset="0,0,0,0">
                      <w:txbxContent>
                        <w:p w14:paraId="5D27B410" w14:textId="77777777" w:rsidR="00A53034" w:rsidRPr="007C7DEF" w:rsidRDefault="00A53034" w:rsidP="00A53034">
                          <w:pPr>
                            <w:bidi w:val="0"/>
                            <w:spacing w:line="338" w:lineRule="exact"/>
                            <w:jc w:val="center"/>
                            <w:rPr>
                              <w:rFonts w:ascii="Adobe Arabic" w:eastAsia="Public Sans Bold" w:hAnsi="Adobe Arabic" w:cs="Adobe Arabic"/>
                              <w:b/>
                              <w:bCs/>
                              <w:color w:val="404040"/>
                              <w:kern w:val="24"/>
                              <w:sz w:val="34"/>
                            </w:rPr>
                          </w:pPr>
                          <w:r w:rsidRPr="007C7DEF">
                            <w:rPr>
                              <w:rFonts w:ascii="Adobe Arabic" w:eastAsia="Public Sans Bold" w:hAnsi="Adobe Arabic" w:cs="Adobe Arabic"/>
                              <w:b/>
                              <w:bCs/>
                              <w:color w:val="404040"/>
                              <w:kern w:val="24"/>
                              <w:sz w:val="40"/>
                              <w:szCs w:val="40"/>
                            </w:rPr>
                            <w:t>03</w:t>
                          </w:r>
                        </w:p>
                      </w:txbxContent>
                    </v:textbox>
                  </v:shape>
                  <v:shape id="TextBox 66" o:spid="_x0000_s1825" type="#_x0000_t202" style="position:absolute;left:4343;top:5040;width:13815;height:724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" filled="f" stroked="f">
                    <v:textbox style="mso-fit-shape-to-text:t" inset="0,0,0,0">
                      <w:txbxContent>
                        <w:p w14:paraId="76C6050C" w14:textId="28210AAE" w:rsidR="00A53034" w:rsidRDefault="00A53034" w:rsidP="00A53034">
                          <w:pPr>
                            <w:spacing w:line="240" w:lineRule="auto"/>
                            <w:jc w:val="center"/>
                            <w:rPr>
                              <w:rFonts w:ascii="Adobe Arabic" w:eastAsia="Public Sans" w:hAnsi="Adobe Arabic" w:cs="Adobe Arabic"/>
                              <w:b/>
                              <w:bCs/>
                              <w:color w:val="404040"/>
                              <w:kern w:val="24"/>
                              <w:sz w:val="36"/>
                              <w:szCs w:val="36"/>
                              <w:lang w:bidi="ar-AE"/>
                            </w:rPr>
                          </w:pPr>
                          <w:r w:rsidRPr="00A53034">
                            <w:rPr>
                              <w:rFonts w:ascii="Adobe Arabic" w:eastAsia="Public Sans" w:hAnsi="Adobe Arabic" w:cs="Adobe Arabic"/>
                              <w:b/>
                              <w:bCs/>
                              <w:color w:val="404040"/>
                              <w:kern w:val="24"/>
                              <w:sz w:val="36"/>
                              <w:szCs w:val="36"/>
                              <w:rtl/>
                              <w:lang w:bidi="ar-AE"/>
                            </w:rPr>
                            <w:t>تأسيس ثقافة تواصل إيجابية</w:t>
                          </w:r>
                        </w:p>
                      </w:txbxContent>
                    </v:textbox>
                  </v:shape>
                </v:group>
                <v:group id="مجموعة 100909941" o:spid="_x0000_s1826" style="position:absolute;left:36114;top:18648;width:20689;height:21531;rotation:-90" coordorigin="36119,18643" coordsize="20688,21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">
                  <v:shape id="Freeform 48" o:spid="_x0000_s1827" style="position:absolute;left:36119;top:18643;width:20689;height:20663;visibility:visible;mso-wrap-style:square;v-text-anchor:top" coordsize="2206794,2204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" path="m,l2206794,r,2204035l,2204035,,xe" stroked="f">
                    <v:fill r:id="rId186" o:title="" opacity="39322f" recolor="t" rotate="t" type="frame"/>
                    <v:path arrowok="t"/>
                  </v:shape>
                  <v:group id="Group 49" o:spid="_x0000_s1828" style="position:absolute;left:38589;top:33553;width:15748;height:5915;rotation:180" coordorigin="38589,33268" coordsize="8914,3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">
                    <v:shape id="Freeform 50" o:spid="_x0000_s1829" style="position:absolute;left:38589;top:33553;width:8915;height:3063;visibility:visible;mso-wrap-style:square;v-text-anchor:top" coordsize="891460,306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" path="m203200,l688260,,891460,306227,,306227,203200,xe" fillcolor="#a4cb80" stroked="f">
                      <v:path arrowok="t"/>
                    </v:shape>
                    <v:shape id="TextBox 51" o:spid="_x0000_s1830" type="#_x0000_t202" style="position:absolute;left:39859;top:33268;width:6375;height:3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" filled="f" stroked="f">
                      <v:textbox inset="3.75pt,3.75pt,3.75pt,3.75pt"/>
                    </v:shape>
                  </v:group>
                  <v:group id="Group 52" o:spid="_x0000_s1831" style="position:absolute;left:37229;top:19741;width:18469;height:18468" coordorigin="37229,19741"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">
                    <v:shape id="Freeform 53" o:spid="_x0000_s1832" style="position:absolute;left:37229;top:19741;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" path="m406400,c181951,,,181951,,406400,,630849,181951,812800,406400,812800v224449,,406400,-181951,406400,-406400c812800,181951,630849,,406400,xe" stroked="f">
                      <v:path arrowok="t"/>
                    </v:shape>
                    <v:shape id="TextBox 54" o:spid="_x0000_s1833" type="#_x0000_t202" style="position:absolute;left:37991;top:20217;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" filled="f" stroked="f">
                      <v:textbox inset="1.1875mm,1.1875mm,1.1875mm,1.1875mm"/>
                    </v:shape>
                  </v:group>
                  <v:shape id="Freeform 55" o:spid="_x0000_s1834" style="position:absolute;left:42175;top:34658;width:8576;height:4305;rotation:180;visibility:visible;mso-wrap-style:square;v-text-anchor:top" coordsize="914764,45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" path="m,l914764,r,459234l,459234,,xe" stroked="f">
                    <v:fill r:id="rId190" o:title="" recolor="t" rotate="t" type="frame"/>
                    <v:path arrowok="t"/>
                  </v:shape>
                  <v:shape id="TextBox 56" o:spid="_x0000_s1835" type="#_x0000_t202" style="position:absolute;left:42781;top:35369;width:6487;height:312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" filled="f" stroked="f">
                    <v:textbox style="mso-fit-shape-to-text:t" inset="0,0,0,0">
                      <w:txbxContent>
                        <w:p w14:paraId="4F29582A" w14:textId="77777777" w:rsidR="00A53034" w:rsidRPr="007C7DEF" w:rsidRDefault="00A53034" w:rsidP="00A53034">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04</w:t>
                          </w:r>
                        </w:p>
                      </w:txbxContent>
                    </v:textbox>
                  </v:shape>
                  <v:shape id="TextBox 67" o:spid="_x0000_s1836" type="#_x0000_t202" style="position:absolute;left:36938;top:21522;width:14425;height:1086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" filled="f" stroked="f">
                    <v:textbox style="mso-fit-shape-to-text:t" inset="0,0,0,0">
                      <w:txbxContent>
                        <w:p w14:paraId="217A9105" w14:textId="6F855F11" w:rsidR="00A53034" w:rsidRDefault="00A53034" w:rsidP="00A53034">
                          <w:pPr>
                            <w:spacing w:line="240" w:lineRule="auto"/>
                            <w:jc w:val="center"/>
                            <w:rPr>
                              <w:rFonts w:ascii="Adobe Arabic" w:eastAsia="Public Sans" w:hAnsi="Adobe Arabic" w:cs="Adobe Arabic"/>
                              <w:b/>
                              <w:bCs/>
                              <w:color w:val="404040"/>
                              <w:kern w:val="24"/>
                              <w:sz w:val="36"/>
                              <w:szCs w:val="36"/>
                              <w:lang w:bidi="ar-AE"/>
                            </w:rPr>
                          </w:pPr>
                          <w:r w:rsidRPr="00A53034">
                            <w:rPr>
                              <w:rFonts w:ascii="Adobe Arabic" w:eastAsia="Public Sans" w:hAnsi="Adobe Arabic" w:cs="Adobe Arabic"/>
                              <w:b/>
                              <w:bCs/>
                              <w:color w:val="404040"/>
                              <w:kern w:val="24"/>
                              <w:sz w:val="36"/>
                              <w:szCs w:val="36"/>
                              <w:rtl/>
                              <w:lang w:bidi="ar-AE"/>
                            </w:rPr>
                            <w:t>التقييم والتحسين المستمر</w:t>
                          </w:r>
                        </w:p>
                      </w:txbxContent>
                    </v:textbox>
                  </v:shape>
                </v:group>
                <v:group id="مجموعة 325987850" o:spid="_x0000_s1837" style="position:absolute;left:11184;top:19294;width:20899;height:20663;flip:x" coordorigin="11188,19294" coordsize="20898,20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">
                  <v:shape id="Freeform 68" o:spid="_x0000_s1838" style="position:absolute;left:11398;top:19294;width:20689;height:20663;visibility:visible;mso-wrap-style:square;v-text-anchor:top" coordsize="2206794,2204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" path="m,l2206795,r,2204035l,2204035,,xe" stroked="f">
                    <v:fill r:id="rId186" o:title="" opacity="39322f" recolor="t" rotate="t" type="frame"/>
                    <v:path arrowok="t"/>
                  </v:shape>
                  <v:group id="Group 69" o:spid="_x0000_s1839" style="position:absolute;left:6310;top:26668;width:15748;height:5915;rotation:-90" coordorigin="6562,26635" coordsize="8914,3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">
                    <v:shape id="Freeform 70" o:spid="_x0000_s1840" style="position:absolute;left:6562;top:26921;width:8915;height:3062;visibility:visible;mso-wrap-style:square;v-text-anchor:top" coordsize="891460,306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" path="m203200,l688260,,891460,306227,,306227,203200,xe" fillcolor="#ddbb64" stroked="f">
                      <v:path arrowok="t"/>
                    </v:shape>
                    <v:shape id="TextBox 71" o:spid="_x0000_s1841" type="#_x0000_t202" style="position:absolute;left:7832;top:26635;width:6375;height:3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" filled="f" stroked="f">
                      <v:textbox inset="3.75pt,3.75pt,3.75pt,3.75pt"/>
                    </v:shape>
                  </v:group>
                  <v:group id="Group 72" o:spid="_x0000_s1842" style="position:absolute;left:12509;top:20392;width:18468;height:18468" coordorigin="12509,20392"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">
                    <v:shape id="Freeform 73" o:spid="_x0000_s1843" style="position:absolute;left:12509;top:20392;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" path="m406400,c181951,,,181951,,406400,,630849,181951,812800,406400,812800v224449,,406400,-181951,406400,-406400c812800,181951,630849,,406400,xe" stroked="f">
                      <v:path arrowok="t"/>
                    </v:shape>
                    <v:shape id="TextBox 74" o:spid="_x0000_s1844" type="#_x0000_t202" style="position:absolute;left:13271;top:20868;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" filled="f" stroked="f">
                      <v:textbox inset="1.1875mm,1.1875mm,1.1875mm,1.1875mm"/>
                    </v:shape>
                  </v:group>
                  <v:shape id="Freeform 75" o:spid="_x0000_s1845" style="position:absolute;left:9596;top:27473;width:8576;height:4306;rotation:-90;visibility:visible;mso-wrap-style:square;v-text-anchor:top" coordsize="914764,45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" path="m,l914764,r,459233l,459233,,xe" stroked="f">
                    <v:fill r:id="rId191" o:title="" recolor="t" rotate="t" type="frame"/>
                    <v:path arrowok="t"/>
                  </v:shape>
                  <v:shape id="TextBox 76" o:spid="_x0000_s1846" type="#_x0000_t202" style="position:absolute;left:11188;top:28575;width:5397;height:3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" filled="f" stroked="f">
                    <v:textbox style="mso-fit-shape-to-text:t" inset="0,0,0,0">
                      <w:txbxContent>
                        <w:p w14:paraId="64331358" w14:textId="77777777" w:rsidR="00A53034" w:rsidRPr="007C7DEF" w:rsidRDefault="00A53034" w:rsidP="00A53034">
                          <w:pPr>
                            <w:bidi w:val="0"/>
                            <w:spacing w:line="338" w:lineRule="exact"/>
                            <w:jc w:val="center"/>
                            <w:rPr>
                              <w:rFonts w:ascii="Adobe Arabic" w:eastAsia="Public Sans Bold" w:hAnsi="Adobe Arabic" w:cs="Adobe Arabic"/>
                              <w:b/>
                              <w:bCs/>
                              <w:color w:val="404040"/>
                              <w:kern w:val="24"/>
                              <w:sz w:val="34"/>
                            </w:rPr>
                          </w:pPr>
                          <w:r w:rsidRPr="007C7DEF">
                            <w:rPr>
                              <w:rFonts w:ascii="Adobe Arabic" w:eastAsia="Public Sans Bold" w:hAnsi="Adobe Arabic" w:cs="Adobe Arabic"/>
                              <w:b/>
                              <w:bCs/>
                              <w:color w:val="404040"/>
                              <w:kern w:val="24"/>
                              <w:sz w:val="40"/>
                              <w:szCs w:val="40"/>
                            </w:rPr>
                            <w:t>05</w:t>
                          </w:r>
                        </w:p>
                      </w:txbxContent>
                    </v:textbox>
                  </v:shape>
                  <v:shape id="TextBox 77" o:spid="_x0000_s1847" type="#_x0000_t202" style="position:absolute;left:16433;top:27995;width:12882;height:3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" filled="f" stroked="f">
                    <v:textbox style="mso-fit-shape-to-text:t" inset="0,0,0,0">
                      <w:txbxContent>
                        <w:p w14:paraId="6281DF8E" w14:textId="65EB7219" w:rsidR="00A53034" w:rsidRPr="00DA3FDB" w:rsidRDefault="00A53034" w:rsidP="00A53034">
                          <w:pPr>
                            <w:spacing w:line="240" w:lineRule="auto"/>
                            <w:jc w:val="center"/>
                            <w:rPr>
                              <w:rFonts w:ascii="Adobe Arabic" w:eastAsia="Public Sans" w:hAnsi="Adobe Arabic" w:cs="Adobe Arabic"/>
                              <w:b/>
                              <w:bCs/>
                              <w:color w:val="404040"/>
                              <w:kern w:val="24"/>
                              <w:sz w:val="34"/>
                              <w:lang w:bidi="ar-AE"/>
                            </w:rPr>
                          </w:pPr>
                          <w:r w:rsidRPr="00A53034">
                            <w:rPr>
                              <w:rFonts w:ascii="Adobe Arabic" w:eastAsia="Public Sans" w:hAnsi="Adobe Arabic" w:cs="Adobe Arabic"/>
                              <w:b/>
                              <w:bCs/>
                              <w:color w:val="404040"/>
                              <w:kern w:val="24"/>
                              <w:sz w:val="34"/>
                              <w:rtl/>
                              <w:lang w:bidi="ar-AE"/>
                            </w:rPr>
                            <w:t>المرونة والتكيّف</w:t>
                          </w:r>
                        </w:p>
                      </w:txbxContent>
                    </v:textbox>
                  </v:shape>
                </v:group>
                <w10:anchorlock/>
              </v:group>
            </w:pict>
          </mc:Fallback>
        </mc:AlternateContent>
      </w:r>
    </w:p>
    <w:p w14:paraId="3B459C73" w14:textId="5D62A6A1" w:rsidR="00A53034" w:rsidRDefault="00A53034" w:rsidP="00A53034">
      <w:pPr>
        <w:keepNext/>
        <w:pageBreakBefore/>
        <w:spacing w:line="259" w:lineRule="auto"/>
        <w:rPr>
          <w:rFonts w:ascii="Sakkal Majalla" w:hAnsi="Sakkal Majalla"/>
          <w:b/>
          <w:bCs/>
          <w:sz w:val="34"/>
          <w:rtl/>
        </w:rPr>
      </w:pPr>
      <w:r w:rsidRPr="002A078C">
        <w:rPr>
          <w:rFonts w:ascii="Sakkal Majalla" w:hAnsi="Sakkal Majalla"/>
          <w:noProof/>
          <w:sz w:val="34"/>
          <w:lang w:bidi="ar-EG"/>
        </w:rPr>
        <w:lastRenderedPageBreak/>
        <mc:AlternateContent>
          <mc:Choice Requires="wpg">
            <w:drawing>
              <wp:inline distT="0" distB="0" distL="0" distR="0" wp14:anchorId="2C9F5FA2" wp14:editId="00F0D955">
                <wp:extent cx="5731510" cy="891540"/>
                <wp:effectExtent l="0" t="0" r="2540" b="22860"/>
                <wp:docPr id="81075756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03832644" name="مجموعة 47"/>
                        <wpg:cNvGrpSpPr/>
                        <wpg:grpSpPr>
                          <a:xfrm>
                            <a:off x="0" y="0"/>
                            <a:ext cx="5731510" cy="895351"/>
                            <a:chOff x="0" y="0"/>
                            <a:chExt cx="5878196" cy="918845"/>
                          </a:xfrm>
                        </wpg:grpSpPr>
                        <wpg:grpSp>
                          <wpg:cNvPr id="1439527331" name="مجموعة 48"/>
                          <wpg:cNvGrpSpPr/>
                          <wpg:grpSpPr>
                            <a:xfrm>
                              <a:off x="0" y="0"/>
                              <a:ext cx="5878196" cy="918845"/>
                              <a:chOff x="0" y="0"/>
                              <a:chExt cx="6240348" cy="919070"/>
                            </a:xfrm>
                          </wpg:grpSpPr>
                          <wpg:grpSp>
                            <wpg:cNvPr id="1177450407" name="مجموعة 49"/>
                            <wpg:cNvGrpSpPr/>
                            <wpg:grpSpPr>
                              <a:xfrm>
                                <a:off x="0" y="169208"/>
                                <a:ext cx="5433072" cy="580613"/>
                                <a:chOff x="0" y="169208"/>
                                <a:chExt cx="5433072" cy="580613"/>
                              </a:xfrm>
                            </wpg:grpSpPr>
                            <wps:wsp>
                              <wps:cNvPr id="19784013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13831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59049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119867" name="مربع نص 41"/>
                          <wps:cNvSpPr txBox="1"/>
                          <wps:spPr>
                            <a:xfrm>
                              <a:off x="204466" y="257055"/>
                              <a:ext cx="4615440" cy="389397"/>
                            </a:xfrm>
                            <a:prstGeom prst="rect">
                              <a:avLst/>
                            </a:prstGeom>
                            <a:noFill/>
                          </wps:spPr>
                          <wps:txbx>
                            <w:txbxContent>
                              <w:p w14:paraId="788FA883" w14:textId="64BEE36F" w:rsidR="00A53034" w:rsidRPr="00352626" w:rsidRDefault="00A53034" w:rsidP="00A53034">
                                <w:pPr>
                                  <w:rPr>
                                    <w:rFonts w:eastAsia="Calibri" w:hAnsi="Adobe Arabic" w:cs="Adobe Arabic"/>
                                    <w:b/>
                                    <w:bCs/>
                                    <w:color w:val="FFFFFF"/>
                                    <w:kern w:val="24"/>
                                    <w:sz w:val="36"/>
                                    <w:szCs w:val="36"/>
                                    <w:lang w:bidi="ar-EG"/>
                                  </w:rPr>
                                </w:pPr>
                                <w:r w:rsidRPr="00A53034">
                                  <w:rPr>
                                    <w:rFonts w:eastAsia="Calibri" w:hAnsi="Adobe Arabic" w:cs="Adobe Arabic"/>
                                    <w:b/>
                                    <w:bCs/>
                                    <w:color w:val="FFFFFF"/>
                                    <w:kern w:val="24"/>
                                    <w:sz w:val="36"/>
                                    <w:szCs w:val="36"/>
                                    <w:rtl/>
                                    <w:lang w:bidi="ar-EG"/>
                                  </w:rPr>
                                  <w:t>تبني التواصل متعدد القنوات</w:t>
                                </w:r>
                              </w:p>
                            </w:txbxContent>
                          </wps:txbx>
                          <wps:bodyPr wrap="square" rtlCol="1">
                            <a:spAutoFit/>
                          </wps:bodyPr>
                        </wps:wsp>
                      </wpg:grpSp>
                      <pic:pic xmlns:pic="http://schemas.openxmlformats.org/drawingml/2006/picture">
                        <pic:nvPicPr>
                          <pic:cNvPr id="31735828"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C9F5FA2" id="_x0000_s184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jFJifZUHAAD4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184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">
                  <v:group id="_x0000_s185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">
                    <v:group id="_x0000_s185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">
                      <v:shape id="شكل حر 50" o:spid="_x0000_s185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5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" fillcolor="#a5a5a5 [2092]" stroked="f" strokeweight="1pt">
                        <v:stroke joinstyle="miter"/>
                      </v:roundrect>
                    </v:group>
                    <v:oval id="شكل بيضاوي 52" o:spid="_x0000_s185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" filled="f" strokecolor="#168489" strokeweight="1pt">
                      <v:stroke joinstyle="miter"/>
                    </v:oval>
                  </v:group>
                  <v:shape id="مربع نص 41" o:spid="_x0000_s185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" filled="f" stroked="f">
                    <v:textbox style="mso-fit-shape-to-text:t">
                      <w:txbxContent>
                        <w:p w14:paraId="788FA883" w14:textId="64BEE36F" w:rsidR="00A53034" w:rsidRPr="00352626" w:rsidRDefault="00A53034" w:rsidP="00A53034">
                          <w:pPr>
                            <w:rPr>
                              <w:rFonts w:eastAsia="Calibri" w:hAnsi="Adobe Arabic" w:cs="Adobe Arabic"/>
                              <w:b/>
                              <w:bCs/>
                              <w:color w:val="FFFFFF"/>
                              <w:kern w:val="24"/>
                              <w:sz w:val="36"/>
                              <w:szCs w:val="36"/>
                              <w:lang w:bidi="ar-EG"/>
                            </w:rPr>
                          </w:pPr>
                          <w:r w:rsidRPr="00A53034">
                            <w:rPr>
                              <w:rFonts w:eastAsia="Calibri" w:hAnsi="Adobe Arabic" w:cs="Adobe Arabic"/>
                              <w:b/>
                              <w:bCs/>
                              <w:color w:val="FFFFFF"/>
                              <w:kern w:val="24"/>
                              <w:sz w:val="36"/>
                              <w:szCs w:val="36"/>
                              <w:rtl/>
                              <w:lang w:bidi="ar-EG"/>
                            </w:rPr>
                            <w:t>تبني التواصل متعدد القنوات</w:t>
                          </w:r>
                        </w:p>
                      </w:txbxContent>
                    </v:textbox>
                  </v:shape>
                </v:group>
                <v:shape id="صورة 54" o:spid="_x0000_s185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">
                  <v:imagedata r:id="rId90" o:title=""/>
                </v:shape>
                <w10:anchorlock/>
              </v:group>
            </w:pict>
          </mc:Fallback>
        </mc:AlternateContent>
      </w:r>
    </w:p>
    <w:p w14:paraId="1E2EE680"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استخدام مزيج من وسائل التواصل (شفهي، كتابي، مرئي) لتعزيز الفهم.</w:t>
      </w:r>
    </w:p>
    <w:p w14:paraId="084D79A5"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تكرار الرسائل المهمة عبر قنوات مختلفة.</w:t>
      </w:r>
    </w:p>
    <w:p w14:paraId="2B1FCA13" w14:textId="522EA2A2" w:rsidR="00A53034" w:rsidRPr="00AE5B95" w:rsidRDefault="00A53034" w:rsidP="00AE5B9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6221F478" wp14:editId="1AF00554">
                <wp:extent cx="5731510" cy="891540"/>
                <wp:effectExtent l="0" t="0" r="2540" b="22860"/>
                <wp:docPr id="17306314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72353384" name="مجموعة 47"/>
                        <wpg:cNvGrpSpPr/>
                        <wpg:grpSpPr>
                          <a:xfrm>
                            <a:off x="0" y="0"/>
                            <a:ext cx="5731510" cy="895351"/>
                            <a:chOff x="0" y="0"/>
                            <a:chExt cx="5878196" cy="918845"/>
                          </a:xfrm>
                        </wpg:grpSpPr>
                        <wpg:grpSp>
                          <wpg:cNvPr id="1624526176" name="مجموعة 48"/>
                          <wpg:cNvGrpSpPr/>
                          <wpg:grpSpPr>
                            <a:xfrm>
                              <a:off x="0" y="0"/>
                              <a:ext cx="5878196" cy="918845"/>
                              <a:chOff x="0" y="0"/>
                              <a:chExt cx="6240348" cy="919070"/>
                            </a:xfrm>
                          </wpg:grpSpPr>
                          <wpg:grpSp>
                            <wpg:cNvPr id="683953498" name="مجموعة 49"/>
                            <wpg:cNvGrpSpPr/>
                            <wpg:grpSpPr>
                              <a:xfrm>
                                <a:off x="0" y="169208"/>
                                <a:ext cx="5433072" cy="580613"/>
                                <a:chOff x="0" y="169208"/>
                                <a:chExt cx="5433072" cy="580613"/>
                              </a:xfrm>
                            </wpg:grpSpPr>
                            <wps:wsp>
                              <wps:cNvPr id="13606115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4545379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0127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519039" name="مربع نص 41"/>
                          <wps:cNvSpPr txBox="1"/>
                          <wps:spPr>
                            <a:xfrm>
                              <a:off x="204466" y="257055"/>
                              <a:ext cx="4615440" cy="389397"/>
                            </a:xfrm>
                            <a:prstGeom prst="rect">
                              <a:avLst/>
                            </a:prstGeom>
                            <a:noFill/>
                          </wps:spPr>
                          <wps:txbx>
                            <w:txbxContent>
                              <w:p w14:paraId="7D98008B" w14:textId="148AF4AC" w:rsidR="00A53034" w:rsidRPr="00352626" w:rsidRDefault="00A53034" w:rsidP="00A53034">
                                <w:pPr>
                                  <w:rPr>
                                    <w:rFonts w:eastAsia="Calibri" w:hAnsi="Adobe Arabic" w:cs="Adobe Arabic"/>
                                    <w:b/>
                                    <w:bCs/>
                                    <w:color w:val="FFFFFF"/>
                                    <w:kern w:val="24"/>
                                    <w:sz w:val="36"/>
                                    <w:szCs w:val="36"/>
                                    <w:lang w:bidi="ar-EG"/>
                                  </w:rPr>
                                </w:pPr>
                                <w:r w:rsidRPr="00A53034">
                                  <w:rPr>
                                    <w:rFonts w:eastAsia="Calibri" w:hAnsi="Adobe Arabic" w:cs="Adobe Arabic"/>
                                    <w:b/>
                                    <w:bCs/>
                                    <w:color w:val="FFFFFF"/>
                                    <w:kern w:val="24"/>
                                    <w:sz w:val="36"/>
                                    <w:szCs w:val="36"/>
                                    <w:rtl/>
                                    <w:lang w:bidi="ar-EG"/>
                                  </w:rPr>
                                  <w:t>تطوير المهارات الشخصية</w:t>
                                </w:r>
                              </w:p>
                            </w:txbxContent>
                          </wps:txbx>
                          <wps:bodyPr wrap="square" rtlCol="1">
                            <a:spAutoFit/>
                          </wps:bodyPr>
                        </wps:wsp>
                      </wpg:grpSp>
                      <pic:pic xmlns:pic="http://schemas.openxmlformats.org/drawingml/2006/picture">
                        <pic:nvPicPr>
                          <pic:cNvPr id="1494299356"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221F478" id="_x0000_s185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B75XlgcAAPccAAAOAAAAZHJzL2Uyb0RvYy54bWzsWVuP20QUfkfiP4z8&#10;iNTG90vULdpuaYW0lIoWAY+OM0ms2h5jTzbZvtKiqn+kgECoXMU/Sf4N38x4bCebbbILVELqw248&#10;9pzrnHPmOz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HIHvleWBwAA9x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185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">
                  <v:group id="_x0000_s18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">
                    <v:group id="_x0000_s18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">
                      <v:shape id="شكل حر 50" o:spid="_x0000_s18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" fillcolor="#a5a5a5 [2092]" stroked="f" strokeweight="1pt">
                        <v:stroke joinstyle="miter"/>
                      </v:roundrect>
                    </v:group>
                    <v:oval id="شكل بيضاوي 52" o:spid="_x0000_s18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" filled="f" strokecolor="#168489" strokeweight="1pt">
                      <v:stroke joinstyle="miter"/>
                    </v:oval>
                  </v:group>
                  <v:shape id="مربع نص 41" o:spid="_x0000_s186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" filled="f" stroked="f">
                    <v:textbox style="mso-fit-shape-to-text:t">
                      <w:txbxContent>
                        <w:p w14:paraId="7D98008B" w14:textId="148AF4AC" w:rsidR="00A53034" w:rsidRPr="00352626" w:rsidRDefault="00A53034" w:rsidP="00A53034">
                          <w:pPr>
                            <w:rPr>
                              <w:rFonts w:eastAsia="Calibri" w:hAnsi="Adobe Arabic" w:cs="Adobe Arabic"/>
                              <w:b/>
                              <w:bCs/>
                              <w:color w:val="FFFFFF"/>
                              <w:kern w:val="24"/>
                              <w:sz w:val="36"/>
                              <w:szCs w:val="36"/>
                              <w:lang w:bidi="ar-EG"/>
                            </w:rPr>
                          </w:pPr>
                          <w:r w:rsidRPr="00A53034">
                            <w:rPr>
                              <w:rFonts w:eastAsia="Calibri" w:hAnsi="Adobe Arabic" w:cs="Adobe Arabic"/>
                              <w:b/>
                              <w:bCs/>
                              <w:color w:val="FFFFFF"/>
                              <w:kern w:val="24"/>
                              <w:sz w:val="36"/>
                              <w:szCs w:val="36"/>
                              <w:rtl/>
                              <w:lang w:bidi="ar-EG"/>
                            </w:rPr>
                            <w:t>تطوير المهارات الشخصية</w:t>
                          </w:r>
                        </w:p>
                      </w:txbxContent>
                    </v:textbox>
                  </v:shape>
                </v:group>
                <v:shape id="صورة 54" o:spid="_x0000_s186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">
                  <v:imagedata r:id="rId90" o:title=""/>
                </v:shape>
                <w10:anchorlock/>
              </v:group>
            </w:pict>
          </mc:Fallback>
        </mc:AlternateContent>
      </w:r>
    </w:p>
    <w:p w14:paraId="054E6610"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تعزيز الذكاء العاطفي والوعي الذاتي.</w:t>
      </w:r>
    </w:p>
    <w:p w14:paraId="2BAE25A4"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التدريب المستمر على مهارات التواصل والاستماع.</w:t>
      </w:r>
    </w:p>
    <w:p w14:paraId="4BB0592D" w14:textId="716DAF72" w:rsidR="00A53034" w:rsidRPr="00AE5B95" w:rsidRDefault="00A53034" w:rsidP="00AE5B9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17F093CA" wp14:editId="61A0717E">
                <wp:extent cx="5731510" cy="891540"/>
                <wp:effectExtent l="0" t="0" r="2540" b="22860"/>
                <wp:docPr id="178606942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49796197" name="مجموعة 47"/>
                        <wpg:cNvGrpSpPr/>
                        <wpg:grpSpPr>
                          <a:xfrm>
                            <a:off x="0" y="0"/>
                            <a:ext cx="5731510" cy="895351"/>
                            <a:chOff x="0" y="0"/>
                            <a:chExt cx="5878196" cy="918845"/>
                          </a:xfrm>
                        </wpg:grpSpPr>
                        <wpg:grpSp>
                          <wpg:cNvPr id="1905223678" name="مجموعة 48"/>
                          <wpg:cNvGrpSpPr/>
                          <wpg:grpSpPr>
                            <a:xfrm>
                              <a:off x="0" y="0"/>
                              <a:ext cx="5878196" cy="918845"/>
                              <a:chOff x="0" y="0"/>
                              <a:chExt cx="6240348" cy="919070"/>
                            </a:xfrm>
                          </wpg:grpSpPr>
                          <wpg:grpSp>
                            <wpg:cNvPr id="1686369849" name="مجموعة 49"/>
                            <wpg:cNvGrpSpPr/>
                            <wpg:grpSpPr>
                              <a:xfrm>
                                <a:off x="0" y="169208"/>
                                <a:ext cx="5433072" cy="580613"/>
                                <a:chOff x="0" y="169208"/>
                                <a:chExt cx="5433072" cy="580613"/>
                              </a:xfrm>
                            </wpg:grpSpPr>
                            <wps:wsp>
                              <wps:cNvPr id="2392264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1191188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044885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31777360" name="مربع نص 41"/>
                          <wps:cNvSpPr txBox="1"/>
                          <wps:spPr>
                            <a:xfrm>
                              <a:off x="204466" y="257055"/>
                              <a:ext cx="4615440" cy="389397"/>
                            </a:xfrm>
                            <a:prstGeom prst="rect">
                              <a:avLst/>
                            </a:prstGeom>
                            <a:noFill/>
                          </wps:spPr>
                          <wps:txbx>
                            <w:txbxContent>
                              <w:p w14:paraId="4759E3AC" w14:textId="73FEBD3B" w:rsidR="00A53034" w:rsidRPr="00352626" w:rsidRDefault="00A53034" w:rsidP="00A53034">
                                <w:pPr>
                                  <w:rPr>
                                    <w:rFonts w:eastAsia="Calibri" w:hAnsi="Adobe Arabic" w:cs="Adobe Arabic"/>
                                    <w:b/>
                                    <w:bCs/>
                                    <w:color w:val="FFFFFF"/>
                                    <w:kern w:val="24"/>
                                    <w:sz w:val="36"/>
                                    <w:szCs w:val="36"/>
                                    <w:lang w:bidi="ar-EG"/>
                                  </w:rPr>
                                </w:pPr>
                                <w:r w:rsidRPr="00A53034">
                                  <w:rPr>
                                    <w:rFonts w:eastAsia="Calibri" w:hAnsi="Adobe Arabic" w:cs="Adobe Arabic"/>
                                    <w:b/>
                                    <w:bCs/>
                                    <w:color w:val="FFFFFF"/>
                                    <w:kern w:val="24"/>
                                    <w:sz w:val="36"/>
                                    <w:szCs w:val="36"/>
                                    <w:rtl/>
                                    <w:lang w:bidi="ar-EG"/>
                                  </w:rPr>
                                  <w:t>تأسيس ثقافة تواصل إيجابية</w:t>
                                </w:r>
                              </w:p>
                            </w:txbxContent>
                          </wps:txbx>
                          <wps:bodyPr wrap="square" rtlCol="1">
                            <a:spAutoFit/>
                          </wps:bodyPr>
                        </wps:wsp>
                      </wpg:grpSp>
                      <pic:pic xmlns:pic="http://schemas.openxmlformats.org/drawingml/2006/picture">
                        <pic:nvPicPr>
                          <pic:cNvPr id="1802768781"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7F093CA" id="_x0000_s186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JiP4XmgcAAPg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18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">
                  <v:group id="_x0000_s18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">
                    <v:group id="_x0000_s18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">
                      <v:shape id="شكل حر 50" o:spid="_x0000_s18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" fillcolor="#a5a5a5 [2092]" stroked="f" strokeweight="1pt">
                        <v:stroke joinstyle="miter"/>
                      </v:roundrect>
                    </v:group>
                    <v:oval id="شكل بيضاوي 52" o:spid="_x0000_s18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" filled="f" strokecolor="#168489" strokeweight="1pt">
                      <v:stroke joinstyle="miter"/>
                    </v:oval>
                  </v:group>
                  <v:shape id="مربع نص 41" o:spid="_x0000_s187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" filled="f" stroked="f">
                    <v:textbox style="mso-fit-shape-to-text:t">
                      <w:txbxContent>
                        <w:p w14:paraId="4759E3AC" w14:textId="73FEBD3B" w:rsidR="00A53034" w:rsidRPr="00352626" w:rsidRDefault="00A53034" w:rsidP="00A53034">
                          <w:pPr>
                            <w:rPr>
                              <w:rFonts w:eastAsia="Calibri" w:hAnsi="Adobe Arabic" w:cs="Adobe Arabic"/>
                              <w:b/>
                              <w:bCs/>
                              <w:color w:val="FFFFFF"/>
                              <w:kern w:val="24"/>
                              <w:sz w:val="36"/>
                              <w:szCs w:val="36"/>
                              <w:lang w:bidi="ar-EG"/>
                            </w:rPr>
                          </w:pPr>
                          <w:r w:rsidRPr="00A53034">
                            <w:rPr>
                              <w:rFonts w:eastAsia="Calibri" w:hAnsi="Adobe Arabic" w:cs="Adobe Arabic"/>
                              <w:b/>
                              <w:bCs/>
                              <w:color w:val="FFFFFF"/>
                              <w:kern w:val="24"/>
                              <w:sz w:val="36"/>
                              <w:szCs w:val="36"/>
                              <w:rtl/>
                              <w:lang w:bidi="ar-EG"/>
                            </w:rPr>
                            <w:t>تأسيس ثقافة تواصل إيجابية</w:t>
                          </w:r>
                        </w:p>
                      </w:txbxContent>
                    </v:textbox>
                  </v:shape>
                </v:group>
                <v:shape id="صورة 54" o:spid="_x0000_s187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">
                  <v:imagedata r:id="rId90" o:title=""/>
                </v:shape>
                <w10:anchorlock/>
              </v:group>
            </w:pict>
          </mc:Fallback>
        </mc:AlternateContent>
      </w:r>
    </w:p>
    <w:p w14:paraId="7CBBEE61"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تشجيع الصراحة والشفافية في التواصل.</w:t>
      </w:r>
    </w:p>
    <w:p w14:paraId="50B4EB95"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الاحتفاء بتبادل الآراء والأفكار المختلفة.</w:t>
      </w:r>
    </w:p>
    <w:p w14:paraId="17BE5F16" w14:textId="41B7FDD0" w:rsidR="00A53034" w:rsidRPr="00AE5B95" w:rsidRDefault="00A53034" w:rsidP="00AE5B9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4A90EE07" wp14:editId="05600257">
                <wp:extent cx="5731510" cy="891540"/>
                <wp:effectExtent l="0" t="0" r="2540" b="22860"/>
                <wp:docPr id="129336791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07142922" name="مجموعة 47"/>
                        <wpg:cNvGrpSpPr/>
                        <wpg:grpSpPr>
                          <a:xfrm>
                            <a:off x="0" y="0"/>
                            <a:ext cx="5731510" cy="895351"/>
                            <a:chOff x="0" y="0"/>
                            <a:chExt cx="5878196" cy="918845"/>
                          </a:xfrm>
                        </wpg:grpSpPr>
                        <wpg:grpSp>
                          <wpg:cNvPr id="1669841422" name="مجموعة 48"/>
                          <wpg:cNvGrpSpPr/>
                          <wpg:grpSpPr>
                            <a:xfrm>
                              <a:off x="0" y="0"/>
                              <a:ext cx="5878196" cy="918845"/>
                              <a:chOff x="0" y="0"/>
                              <a:chExt cx="6240348" cy="919070"/>
                            </a:xfrm>
                          </wpg:grpSpPr>
                          <wpg:grpSp>
                            <wpg:cNvPr id="1521771358" name="مجموعة 49"/>
                            <wpg:cNvGrpSpPr/>
                            <wpg:grpSpPr>
                              <a:xfrm>
                                <a:off x="0" y="169208"/>
                                <a:ext cx="5433072" cy="580613"/>
                                <a:chOff x="0" y="169208"/>
                                <a:chExt cx="5433072" cy="580613"/>
                              </a:xfrm>
                            </wpg:grpSpPr>
                            <wps:wsp>
                              <wps:cNvPr id="1834226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424514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9346787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26256512" name="مربع نص 41"/>
                          <wps:cNvSpPr txBox="1"/>
                          <wps:spPr>
                            <a:xfrm>
                              <a:off x="204466" y="257055"/>
                              <a:ext cx="4615440" cy="389397"/>
                            </a:xfrm>
                            <a:prstGeom prst="rect">
                              <a:avLst/>
                            </a:prstGeom>
                            <a:noFill/>
                          </wps:spPr>
                          <wps:txbx>
                            <w:txbxContent>
                              <w:p w14:paraId="7D5284B6" w14:textId="46B0B331" w:rsidR="00A53034" w:rsidRPr="00352626" w:rsidRDefault="00A53034" w:rsidP="00A53034">
                                <w:pPr>
                                  <w:rPr>
                                    <w:rFonts w:eastAsia="Calibri" w:hAnsi="Adobe Arabic" w:cs="Adobe Arabic"/>
                                    <w:b/>
                                    <w:bCs/>
                                    <w:color w:val="FFFFFF"/>
                                    <w:kern w:val="24"/>
                                    <w:sz w:val="36"/>
                                    <w:szCs w:val="36"/>
                                    <w:lang w:bidi="ar-EG"/>
                                  </w:rPr>
                                </w:pPr>
                                <w:r w:rsidRPr="00A53034">
                                  <w:rPr>
                                    <w:rFonts w:eastAsia="Calibri" w:hAnsi="Adobe Arabic" w:cs="Adobe Arabic"/>
                                    <w:b/>
                                    <w:bCs/>
                                    <w:color w:val="FFFFFF"/>
                                    <w:kern w:val="24"/>
                                    <w:sz w:val="36"/>
                                    <w:szCs w:val="36"/>
                                    <w:rtl/>
                                    <w:lang w:bidi="ar-EG"/>
                                  </w:rPr>
                                  <w:t>التقييم والتحسين المستمر</w:t>
                                </w:r>
                              </w:p>
                            </w:txbxContent>
                          </wps:txbx>
                          <wps:bodyPr wrap="square" rtlCol="1">
                            <a:spAutoFit/>
                          </wps:bodyPr>
                        </wps:wsp>
                      </wpg:grpSp>
                      <pic:pic xmlns:pic="http://schemas.openxmlformats.org/drawingml/2006/picture">
                        <pic:nvPicPr>
                          <pic:cNvPr id="498857611"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A90EE07" id="_x0000_s187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e/cYMlwcAAPk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18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">
                  <v:group id="_x0000_s18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">
                    <v:group id="_x0000_s18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">
                      <v:shape id="شكل حر 50" o:spid="_x0000_s18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" fillcolor="#a5a5a5 [2092]" stroked="f" strokeweight="1pt">
                        <v:stroke joinstyle="miter"/>
                      </v:roundrect>
                    </v:group>
                    <v:oval id="شكل بيضاوي 52" o:spid="_x0000_s18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" filled="f" strokecolor="#168489" strokeweight="1pt">
                      <v:stroke joinstyle="miter"/>
                    </v:oval>
                  </v:group>
                  <v:shape id="مربع نص 41" o:spid="_x0000_s188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" filled="f" stroked="f">
                    <v:textbox style="mso-fit-shape-to-text:t">
                      <w:txbxContent>
                        <w:p w14:paraId="7D5284B6" w14:textId="46B0B331" w:rsidR="00A53034" w:rsidRPr="00352626" w:rsidRDefault="00A53034" w:rsidP="00A53034">
                          <w:pPr>
                            <w:rPr>
                              <w:rFonts w:eastAsia="Calibri" w:hAnsi="Adobe Arabic" w:cs="Adobe Arabic"/>
                              <w:b/>
                              <w:bCs/>
                              <w:color w:val="FFFFFF"/>
                              <w:kern w:val="24"/>
                              <w:sz w:val="36"/>
                              <w:szCs w:val="36"/>
                              <w:lang w:bidi="ar-EG"/>
                            </w:rPr>
                          </w:pPr>
                          <w:r w:rsidRPr="00A53034">
                            <w:rPr>
                              <w:rFonts w:eastAsia="Calibri" w:hAnsi="Adobe Arabic" w:cs="Adobe Arabic"/>
                              <w:b/>
                              <w:bCs/>
                              <w:color w:val="FFFFFF"/>
                              <w:kern w:val="24"/>
                              <w:sz w:val="36"/>
                              <w:szCs w:val="36"/>
                              <w:rtl/>
                              <w:lang w:bidi="ar-EG"/>
                            </w:rPr>
                            <w:t>التقييم والتحسين المستمر</w:t>
                          </w:r>
                        </w:p>
                      </w:txbxContent>
                    </v:textbox>
                  </v:shape>
                </v:group>
                <v:shape id="صورة 54" o:spid="_x0000_s188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">
                  <v:imagedata r:id="rId90" o:title=""/>
                </v:shape>
                <w10:anchorlock/>
              </v:group>
            </w:pict>
          </mc:Fallback>
        </mc:AlternateContent>
      </w:r>
    </w:p>
    <w:p w14:paraId="77F8AC4F"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طلب التغذية الراجعة حول فعالية التواصل.</w:t>
      </w:r>
    </w:p>
    <w:p w14:paraId="19F74EDC"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تحليل حالات سوء التفاهم للتعلّم منها.</w:t>
      </w:r>
    </w:p>
    <w:p w14:paraId="5BAF852E" w14:textId="502A261E" w:rsidR="00A53034" w:rsidRPr="00AE5B95" w:rsidRDefault="00A53034" w:rsidP="00AE5B9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7C0536D8" wp14:editId="4798625F">
                <wp:extent cx="5731510" cy="891540"/>
                <wp:effectExtent l="0" t="0" r="2540" b="22860"/>
                <wp:docPr id="1442724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29222848" name="مجموعة 47"/>
                        <wpg:cNvGrpSpPr/>
                        <wpg:grpSpPr>
                          <a:xfrm>
                            <a:off x="0" y="0"/>
                            <a:ext cx="5731510" cy="895351"/>
                            <a:chOff x="0" y="0"/>
                            <a:chExt cx="5878196" cy="918845"/>
                          </a:xfrm>
                        </wpg:grpSpPr>
                        <wpg:grpSp>
                          <wpg:cNvPr id="1409961498" name="مجموعة 48"/>
                          <wpg:cNvGrpSpPr/>
                          <wpg:grpSpPr>
                            <a:xfrm>
                              <a:off x="0" y="0"/>
                              <a:ext cx="5878196" cy="918845"/>
                              <a:chOff x="0" y="0"/>
                              <a:chExt cx="6240348" cy="919070"/>
                            </a:xfrm>
                          </wpg:grpSpPr>
                          <wpg:grpSp>
                            <wpg:cNvPr id="1826862309" name="مجموعة 49"/>
                            <wpg:cNvGrpSpPr/>
                            <wpg:grpSpPr>
                              <a:xfrm>
                                <a:off x="0" y="169208"/>
                                <a:ext cx="5433072" cy="580613"/>
                                <a:chOff x="0" y="169208"/>
                                <a:chExt cx="5433072" cy="580613"/>
                              </a:xfrm>
                            </wpg:grpSpPr>
                            <wps:wsp>
                              <wps:cNvPr id="17430155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1384889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68897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8962232" name="مربع نص 41"/>
                          <wps:cNvSpPr txBox="1"/>
                          <wps:spPr>
                            <a:xfrm>
                              <a:off x="204466" y="257055"/>
                              <a:ext cx="4615440" cy="389397"/>
                            </a:xfrm>
                            <a:prstGeom prst="rect">
                              <a:avLst/>
                            </a:prstGeom>
                            <a:noFill/>
                          </wps:spPr>
                          <wps:txbx>
                            <w:txbxContent>
                              <w:p w14:paraId="77952952" w14:textId="1056F77C" w:rsidR="00A53034" w:rsidRPr="00352626" w:rsidRDefault="00A53034" w:rsidP="00A53034">
                                <w:pPr>
                                  <w:rPr>
                                    <w:rFonts w:eastAsia="Calibri" w:hAnsi="Adobe Arabic" w:cs="Adobe Arabic"/>
                                    <w:b/>
                                    <w:bCs/>
                                    <w:color w:val="FFFFFF"/>
                                    <w:kern w:val="24"/>
                                    <w:sz w:val="36"/>
                                    <w:szCs w:val="36"/>
                                    <w:lang w:bidi="ar-EG"/>
                                  </w:rPr>
                                </w:pPr>
                                <w:r w:rsidRPr="00A53034">
                                  <w:rPr>
                                    <w:rFonts w:eastAsia="Calibri" w:hAnsi="Adobe Arabic" w:cs="Adobe Arabic"/>
                                    <w:b/>
                                    <w:bCs/>
                                    <w:color w:val="FFFFFF"/>
                                    <w:kern w:val="24"/>
                                    <w:sz w:val="36"/>
                                    <w:szCs w:val="36"/>
                                    <w:rtl/>
                                    <w:lang w:bidi="ar-EG"/>
                                  </w:rPr>
                                  <w:t>المرونة والتكيّف</w:t>
                                </w:r>
                              </w:p>
                            </w:txbxContent>
                          </wps:txbx>
                          <wps:bodyPr wrap="square" rtlCol="1">
                            <a:spAutoFit/>
                          </wps:bodyPr>
                        </wps:wsp>
                      </wpg:grpSp>
                      <pic:pic xmlns:pic="http://schemas.openxmlformats.org/drawingml/2006/picture">
                        <pic:nvPicPr>
                          <pic:cNvPr id="1134666637"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0536D8" id="_x0000_s188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">
                <v:group id="مجموعة 47" o:spid="_x0000_s18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">
                  <v:group id="_x0000_s18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">
                    <v:group id="_x0000_s18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">
                      <v:shape id="شكل حر 50" o:spid="_x0000_s18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" fillcolor="#a5a5a5 [2092]" stroked="f" strokeweight="1pt">
                        <v:stroke joinstyle="miter"/>
                      </v:roundrect>
                    </v:group>
                    <v:oval id="شكل بيضاوي 52" o:spid="_x0000_s18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" filled="f" strokecolor="#168489" strokeweight="1pt">
                      <v:stroke joinstyle="miter"/>
                    </v:oval>
                  </v:group>
                  <v:shape id="مربع نص 41" o:spid="_x0000_s189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" filled="f" stroked="f">
                    <v:textbox style="mso-fit-shape-to-text:t">
                      <w:txbxContent>
                        <w:p w14:paraId="77952952" w14:textId="1056F77C" w:rsidR="00A53034" w:rsidRPr="00352626" w:rsidRDefault="00A53034" w:rsidP="00A53034">
                          <w:pPr>
                            <w:rPr>
                              <w:rFonts w:eastAsia="Calibri" w:hAnsi="Adobe Arabic" w:cs="Adobe Arabic"/>
                              <w:b/>
                              <w:bCs/>
                              <w:color w:val="FFFFFF"/>
                              <w:kern w:val="24"/>
                              <w:sz w:val="36"/>
                              <w:szCs w:val="36"/>
                              <w:lang w:bidi="ar-EG"/>
                            </w:rPr>
                          </w:pPr>
                          <w:r w:rsidRPr="00A53034">
                            <w:rPr>
                              <w:rFonts w:eastAsia="Calibri" w:hAnsi="Adobe Arabic" w:cs="Adobe Arabic"/>
                              <w:b/>
                              <w:bCs/>
                              <w:color w:val="FFFFFF"/>
                              <w:kern w:val="24"/>
                              <w:sz w:val="36"/>
                              <w:szCs w:val="36"/>
                              <w:rtl/>
                              <w:lang w:bidi="ar-EG"/>
                            </w:rPr>
                            <w:t>المرونة والتكيّف</w:t>
                          </w:r>
                        </w:p>
                      </w:txbxContent>
                    </v:textbox>
                  </v:shape>
                </v:group>
                <v:shape id="صورة 54" o:spid="_x0000_s189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">
                  <v:imagedata r:id="rId90" o:title=""/>
                </v:shape>
                <w10:anchorlock/>
              </v:group>
            </w:pict>
          </mc:Fallback>
        </mc:AlternateContent>
      </w:r>
    </w:p>
    <w:p w14:paraId="6BBAB904"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تكييف أساليب التواصل وفقاً للموقف والأشخاص.</w:t>
      </w:r>
    </w:p>
    <w:p w14:paraId="7558D10D"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الانفتاح على طرق جديدة للتواصل.</w:t>
      </w:r>
    </w:p>
    <w:p w14:paraId="4C0488AA" w14:textId="536F4F51" w:rsidR="00A53034" w:rsidRDefault="00A53034" w:rsidP="00A53034">
      <w:pPr>
        <w:keepNext/>
        <w:pageBreakBefore/>
        <w:spacing w:line="259" w:lineRule="auto"/>
        <w:rPr>
          <w:rFonts w:ascii="Sakkal Majalla" w:hAnsi="Sakkal Majalla"/>
          <w:b/>
          <w:bCs/>
          <w:sz w:val="34"/>
          <w:rtl/>
        </w:rPr>
      </w:pPr>
      <w:r w:rsidRPr="005E1D24">
        <w:rPr>
          <w:rFonts w:eastAsia="Times New Roman" w:cs="Times New Roman"/>
          <w:b/>
          <w:bCs/>
          <w:noProof/>
          <w:sz w:val="36"/>
          <w:szCs w:val="36"/>
        </w:rPr>
        <w:lastRenderedPageBreak/>
        <mc:AlternateContent>
          <mc:Choice Requires="wpg">
            <w:drawing>
              <wp:inline distT="0" distB="0" distL="0" distR="0" wp14:anchorId="7042B821" wp14:editId="4A9EC4CC">
                <wp:extent cx="5711825" cy="748002"/>
                <wp:effectExtent l="0" t="0" r="22225" b="14605"/>
                <wp:docPr id="1115575965" name="Group 13"/>
                <wp:cNvGraphicFramePr/>
                <a:graphic xmlns:a="http://schemas.openxmlformats.org/drawingml/2006/main">
                  <a:graphicData uri="http://schemas.microsoft.com/office/word/2010/wordprocessingGroup">
                    <wpg:wgp>
                      <wpg:cNvGrpSpPr/>
                      <wpg:grpSpPr>
                        <a:xfrm flipH="1">
                          <a:off x="0" y="0"/>
                          <a:ext cx="5711825" cy="747683"/>
                          <a:chOff x="0" y="319"/>
                          <a:chExt cx="5711825" cy="747680"/>
                        </a:xfrm>
                      </wpg:grpSpPr>
                      <wpg:grpSp>
                        <wpg:cNvPr id="1173515018" name="مجموعة 881967268"/>
                        <wpg:cNvGrpSpPr/>
                        <wpg:grpSpPr>
                          <a:xfrm>
                            <a:off x="0" y="159389"/>
                            <a:ext cx="5711825" cy="588610"/>
                            <a:chOff x="0" y="159300"/>
                            <a:chExt cx="6312597" cy="652391"/>
                          </a:xfrm>
                        </wpg:grpSpPr>
                        <wps:wsp>
                          <wps:cNvPr id="2007038113"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33443746" name="مربع نص 2043426344"/>
                          <wps:cNvSpPr txBox="1"/>
                          <wps:spPr>
                            <a:xfrm>
                              <a:off x="817586" y="159300"/>
                              <a:ext cx="3692817" cy="453954"/>
                            </a:xfrm>
                            <a:prstGeom prst="rect">
                              <a:avLst/>
                            </a:prstGeom>
                            <a:noFill/>
                          </wps:spPr>
                          <wps:txbx>
                            <w:txbxContent>
                              <w:p w14:paraId="64FBBF7E" w14:textId="77777777" w:rsidR="00A53034" w:rsidRPr="00724F18" w:rsidRDefault="00A53034" w:rsidP="00A53034">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wps:txbx>
                          <wps:bodyPr wrap="square" rtlCol="1">
                            <a:spAutoFit/>
                          </wps:bodyPr>
                        </wps:wsp>
                        <wps:wsp>
                          <wps:cNvPr id="566560827"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557440804" name="Picture 179" descr="حافظة محددة مع تعبئة خالصة"/>
                          <pic:cNvPicPr>
                            <a:picLocks noChangeAspect="1"/>
                          </pic:cNvPicPr>
                        </pic:nvPicPr>
                        <pic:blipFill>
                          <a:blip r:embed="rId165">
                            <a:extLst>
                              <a:ext uri="{96DAC541-7B7A-43D3-8B79-37D633B846F1}">
                                <asvg:svgBlip xmlns:asvg="http://schemas.microsoft.com/office/drawing/2016/SVG/main" r:embed="rId166"/>
                              </a:ext>
                            </a:extLst>
                          </a:blip>
                          <a:srcRect/>
                          <a:stretch/>
                        </pic:blipFill>
                        <pic:spPr bwMode="auto">
                          <a:xfrm flipH="1">
                            <a:off x="0" y="319"/>
                            <a:ext cx="637540" cy="6375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042B821" id="_x0000_s1893" style="width:449.75pt;height:58.9pt;flip:x;mso-position-horizontal-relative:char;mso-position-vertical-relative:line" coordorigin=",3" coordsize="57118,747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">
                <v:group id="مجموعة 881967268" o:spid="_x0000_s1894" style="position:absolute;top:1593;width:57118;height:5886" coordorigin=",1593" coordsize="63125,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">
                  <v:roundrect id="مستطيل مستدير الزوايا 769901" o:spid="_x0000_s1895"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" fillcolor="#168489" strokecolor="#168489" strokeweight="1pt">
                    <v:stroke joinstyle="miter"/>
                  </v:roundrect>
                  <v:shape id="مربع نص 2043426344" o:spid="_x0000_s1896" type="#_x0000_t202" style="position:absolute;left:8175;top:1593;width:36929;height:4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" filled="f" stroked="f">
                    <v:textbox style="mso-fit-shape-to-text:t">
                      <w:txbxContent>
                        <w:p w14:paraId="64FBBF7E" w14:textId="77777777" w:rsidR="00A53034" w:rsidRPr="00724F18" w:rsidRDefault="00A53034" w:rsidP="00A53034">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v:textbox>
                  </v:shape>
                  <v:roundrect id="مستطيل مستدير الزوايا 769903" o:spid="_x0000_s1897"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" fillcolor="#168489" strokecolor="#168489" strokeweight="1pt">
                    <v:stroke joinstyle="miter"/>
                  </v:roundrect>
                </v:group>
                <v:shape id="Picture 179" o:spid="_x0000_s1898" type="#_x0000_t75" alt="حافظة محددة مع تعبئة خالصة" style="position:absolute;top:3;width:6375;height:63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">
                  <v:imagedata r:id="rId167" o:title="حافظة محددة مع تعبئة خالصة"/>
                </v:shape>
                <w10:anchorlock/>
              </v:group>
            </w:pict>
          </mc:Fallback>
        </mc:AlternateContent>
      </w:r>
    </w:p>
    <w:p w14:paraId="4948F33A"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شركة متعددة الجنسيات واجهت تحديات تواصل بين فرق من ثقافات مختلفة. اتخذت الإجراءات التالية:</w:t>
      </w:r>
    </w:p>
    <w:p w14:paraId="0EA7D536"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1. تنظيم ورش عمل حول الوعي الثقافي.</w:t>
      </w:r>
    </w:p>
    <w:p w14:paraId="57AB23A0"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2. وضع قواعد واضحة للتواصل الكتابي والاجتماعات عن بُعد.</w:t>
      </w:r>
    </w:p>
    <w:p w14:paraId="5B829501"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3. إنشاء قاموس للمصطلحات المشتركة.</w:t>
      </w:r>
    </w:p>
    <w:p w14:paraId="3B9B2613"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4. تبني أسلوب "التكرار الإيجابي" حيث يُعيد المتلقي صياغة ما فهمه.</w:t>
      </w:r>
    </w:p>
    <w:p w14:paraId="4A107128"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5. إنشاء فرق عمل مشتركة تضم أعضاء من مختلف الثقافات.</w:t>
      </w:r>
    </w:p>
    <w:p w14:paraId="73D1E598"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النتيجة: تحسّن كبير في التواصل بين الفرق وانخفاض حالات سوء الفهم بنسبة 60%.</w:t>
      </w:r>
    </w:p>
    <w:p w14:paraId="5661DECB" w14:textId="77777777" w:rsidR="00AE5B95" w:rsidRPr="00AE5B95" w:rsidRDefault="00AE5B95" w:rsidP="00AE5B95">
      <w:pPr>
        <w:spacing w:line="259" w:lineRule="auto"/>
        <w:rPr>
          <w:rFonts w:ascii="Sakkal Majalla" w:hAnsi="Sakkal Majalla"/>
          <w:sz w:val="34"/>
          <w:rtl/>
        </w:rPr>
      </w:pPr>
    </w:p>
    <w:p w14:paraId="002AA6F0" w14:textId="03AD0537" w:rsidR="00F01FA2" w:rsidRPr="002465AB" w:rsidRDefault="00F01FA2" w:rsidP="00AE5B95">
      <w:pPr>
        <w:rPr>
          <w:rtl/>
        </w:rPr>
      </w:pPr>
    </w:p>
    <w:tbl>
      <w:tblPr>
        <w:tblStyle w:val="a6"/>
        <w:bidiVisual/>
        <w:tblW w:w="9628" w:type="dxa"/>
        <w:tblInd w:w="-3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A53034" w14:paraId="5C59B07A" w14:textId="77777777" w:rsidTr="00F602E7">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4B15E61D" w14:textId="77777777" w:rsidR="00A53034" w:rsidRPr="00B45CE2" w:rsidRDefault="00A53034" w:rsidP="00F602E7">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1C22140B" wp14:editId="62E9DE0E">
                  <wp:extent cx="485140" cy="485140"/>
                  <wp:effectExtent l="0" t="0" r="0" b="0"/>
                  <wp:docPr id="65865818" name="Picture 827658486"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2229D4FC" w14:textId="77777777" w:rsidR="00A53034" w:rsidRPr="00B45CE2" w:rsidRDefault="00A53034" w:rsidP="00F602E7">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vAlign w:val="center"/>
          </w:tcPr>
          <w:p w14:paraId="39DC87FC" w14:textId="559CC2DA" w:rsidR="00A53034" w:rsidRPr="004319A5" w:rsidRDefault="00A53034" w:rsidP="00F602E7">
            <w:pPr>
              <w:jc w:val="center"/>
              <w:rPr>
                <w:rFonts w:ascii="Adobe Arabic" w:hAnsi="Adobe Arabic" w:cs="Adobe Arabic"/>
                <w:bCs/>
                <w:color w:val="168489"/>
                <w:sz w:val="52"/>
                <w:szCs w:val="52"/>
                <w:rtl/>
                <w:lang w:bidi="ar-EG"/>
              </w:rPr>
            </w:pPr>
            <w:r w:rsidRPr="00A53034">
              <w:rPr>
                <w:rFonts w:ascii="Adobe Arabic" w:hAnsi="Adobe Arabic" w:cs="Adobe Arabic"/>
                <w:bCs/>
                <w:color w:val="168489"/>
                <w:sz w:val="52"/>
                <w:szCs w:val="52"/>
                <w:rtl/>
                <w:lang w:bidi="ar-EG"/>
              </w:rPr>
              <w:t>لعبة أدوار: الاجتماع الإشرافي</w:t>
            </w:r>
          </w:p>
        </w:tc>
      </w:tr>
    </w:tbl>
    <w:p w14:paraId="77D421AB" w14:textId="77777777" w:rsidR="00A53034" w:rsidRPr="008D39CE" w:rsidRDefault="00A53034" w:rsidP="00A53034">
      <w:r w:rsidRPr="00853909">
        <w:rPr>
          <w:noProof/>
        </w:rPr>
        <mc:AlternateContent>
          <mc:Choice Requires="wpg">
            <w:drawing>
              <wp:inline distT="0" distB="0" distL="0" distR="0" wp14:anchorId="4063AAD7" wp14:editId="4A9DC5C8">
                <wp:extent cx="4406692" cy="545009"/>
                <wp:effectExtent l="0" t="0" r="0" b="26670"/>
                <wp:docPr id="656367199"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885615621" name="Group 1648846340"/>
                        <wpg:cNvGrpSpPr/>
                        <wpg:grpSpPr>
                          <a:xfrm>
                            <a:off x="3797654" y="0"/>
                            <a:ext cx="609038" cy="545009"/>
                            <a:chOff x="3797654" y="0"/>
                            <a:chExt cx="609038" cy="545009"/>
                          </a:xfrm>
                        </wpg:grpSpPr>
                        <pic:pic xmlns:pic="http://schemas.openxmlformats.org/drawingml/2006/picture">
                          <pic:nvPicPr>
                            <pic:cNvPr id="1473279031" name="Picture 1551079542" descr="Clock "/>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551222098" name="Rectangle: Rounded Corners 61926104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3904281" name="TextBox 19"/>
                        <wps:cNvSpPr txBox="1"/>
                        <wps:spPr>
                          <a:xfrm>
                            <a:off x="0" y="113532"/>
                            <a:ext cx="3597910" cy="395605"/>
                          </a:xfrm>
                          <a:prstGeom prst="rect">
                            <a:avLst/>
                          </a:prstGeom>
                          <a:noFill/>
                        </wps:spPr>
                        <wps:txbx>
                          <w:txbxContent>
                            <w:p w14:paraId="366C3BAD" w14:textId="77777777" w:rsidR="00A53034" w:rsidRPr="00B45CE2" w:rsidRDefault="00A53034" w:rsidP="00A53034">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4063AAD7" id="_x0000_s1899"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">
                <v:group id="Group 1648846340" o:spid="_x0000_s1900"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">
                  <v:shape id="Picture 1551079542" o:spid="_x0000_s1901"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">
                    <v:imagedata r:id="rId107" o:title="Clock "/>
                  </v:shape>
                  <v:roundrect id="Rectangle: Rounded Corners 619261046" o:spid="_x0000_s1902"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" fillcolor="#7a8696" strokecolor="#7a8696" strokeweight="1pt">
                    <v:stroke joinstyle="miter"/>
                  </v:roundrect>
                </v:group>
                <v:shape id="TextBox 19" o:spid="_x0000_s1903"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" filled="f" stroked="f">
                  <v:textbox style="mso-fit-shape-to-text:t">
                    <w:txbxContent>
                      <w:p w14:paraId="366C3BAD" w14:textId="77777777" w:rsidR="00A53034" w:rsidRPr="00B45CE2" w:rsidRDefault="00A53034" w:rsidP="00A53034">
                        <w:pPr>
                          <w:pStyle w:val="a0"/>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201C85CC" w14:textId="77777777" w:rsidR="00A53034" w:rsidRPr="007B7832" w:rsidRDefault="00A53034" w:rsidP="00A53034">
      <w:pPr>
        <w:rPr>
          <w:rFonts w:ascii="Sakkal Majalla" w:hAnsi="Sakkal Majalla"/>
          <w:color w:val="auto"/>
          <w:sz w:val="34"/>
          <w:rtl/>
        </w:rPr>
      </w:pPr>
      <w:r w:rsidRPr="007B7832">
        <w:rPr>
          <w:rFonts w:ascii="Sakkal Majalla" w:hAnsi="Sakkal Majalla"/>
          <w:color w:val="auto"/>
          <w:sz w:val="34"/>
          <w:rtl/>
        </w:rPr>
        <w:t>30 دقيقة.</w:t>
      </w:r>
    </w:p>
    <w:p w14:paraId="0145B383" w14:textId="77777777" w:rsidR="00A53034" w:rsidRPr="008D39CE" w:rsidRDefault="00A53034" w:rsidP="00A53034">
      <w:r w:rsidRPr="00853909">
        <w:rPr>
          <w:noProof/>
        </w:rPr>
        <mc:AlternateContent>
          <mc:Choice Requires="wpg">
            <w:drawing>
              <wp:inline distT="0" distB="0" distL="0" distR="0" wp14:anchorId="21B97508" wp14:editId="62CB728B">
                <wp:extent cx="4435062" cy="545009"/>
                <wp:effectExtent l="0" t="0" r="3810" b="26670"/>
                <wp:docPr id="137874183"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445213794" name="Picture 1349129949" descr="Goal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765842889" name="Rectangle: Rounded Corners 968432746"/>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53589922" name="TextBox 23"/>
                        <wps:cNvSpPr txBox="1"/>
                        <wps:spPr>
                          <a:xfrm>
                            <a:off x="0" y="64202"/>
                            <a:ext cx="3600450" cy="395605"/>
                          </a:xfrm>
                          <a:prstGeom prst="rect">
                            <a:avLst/>
                          </a:prstGeom>
                          <a:noFill/>
                        </wps:spPr>
                        <wps:txbx>
                          <w:txbxContent>
                            <w:p w14:paraId="5FCBC263" w14:textId="77777777" w:rsidR="00A53034" w:rsidRPr="00B45CE2" w:rsidRDefault="00A53034" w:rsidP="00A53034">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21B97508" id="_x0000_s1904"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">
                <v:shape id="Picture 1349129949" o:spid="_x0000_s1905"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">
                  <v:imagedata r:id="rId109" o:title="Goal "/>
                </v:shape>
                <v:roundrect id="Rectangle: Rounded Corners 968432746" o:spid="_x0000_s1906"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" fillcolor="#7a8696" strokecolor="#7a8696" strokeweight="1pt">
                  <v:stroke joinstyle="miter"/>
                </v:roundrect>
                <v:shape id="TextBox 23" o:spid="_x0000_s1907"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" filled="f" stroked="f">
                  <v:textbox style="mso-fit-shape-to-text:t">
                    <w:txbxContent>
                      <w:p w14:paraId="5FCBC263" w14:textId="77777777" w:rsidR="00A53034" w:rsidRPr="00B45CE2" w:rsidRDefault="00A53034" w:rsidP="00A53034">
                        <w:pPr>
                          <w:pStyle w:val="a0"/>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5AC5C150" w14:textId="77777777" w:rsidR="00A53034" w:rsidRPr="00A53034" w:rsidRDefault="00A53034" w:rsidP="00A53034">
      <w:pPr>
        <w:rPr>
          <w:rFonts w:ascii="Sakkal Majalla" w:hAnsi="Sakkal Majalla"/>
          <w:sz w:val="34"/>
          <w:rtl/>
        </w:rPr>
      </w:pPr>
      <w:r w:rsidRPr="00A53034">
        <w:rPr>
          <w:rFonts w:ascii="Sakkal Majalla" w:hAnsi="Sakkal Majalla"/>
          <w:sz w:val="34"/>
          <w:rtl/>
        </w:rPr>
        <w:t>1. تطبيق مهارات التواصل القيادي في مواقف إشرافية واقعية.</w:t>
      </w:r>
    </w:p>
    <w:p w14:paraId="6F96037C" w14:textId="77777777" w:rsidR="00A53034" w:rsidRPr="00A53034" w:rsidRDefault="00A53034" w:rsidP="00A53034">
      <w:pPr>
        <w:rPr>
          <w:rFonts w:ascii="Sakkal Majalla" w:hAnsi="Sakkal Majalla"/>
          <w:sz w:val="34"/>
          <w:rtl/>
        </w:rPr>
      </w:pPr>
      <w:r w:rsidRPr="00A53034">
        <w:rPr>
          <w:rFonts w:ascii="Sakkal Majalla" w:hAnsi="Sakkal Majalla"/>
          <w:sz w:val="34"/>
          <w:rtl/>
        </w:rPr>
        <w:t>2. ممارسة أساليب التأثير والإقناع في بيئة آمنة.</w:t>
      </w:r>
    </w:p>
    <w:p w14:paraId="69109BB0" w14:textId="77777777" w:rsidR="00A53034" w:rsidRPr="00A53034" w:rsidRDefault="00A53034" w:rsidP="00A53034">
      <w:pPr>
        <w:rPr>
          <w:rFonts w:ascii="Sakkal Majalla" w:hAnsi="Sakkal Majalla"/>
          <w:sz w:val="34"/>
          <w:rtl/>
        </w:rPr>
      </w:pPr>
      <w:r w:rsidRPr="00A53034">
        <w:rPr>
          <w:rFonts w:ascii="Sakkal Majalla" w:hAnsi="Sakkal Majalla"/>
          <w:sz w:val="34"/>
          <w:rtl/>
        </w:rPr>
        <w:t>3. تحديد معوقات التواصل الشائعة والتعامل معها.</w:t>
      </w:r>
    </w:p>
    <w:p w14:paraId="667E2FD1" w14:textId="77777777" w:rsidR="00A53034" w:rsidRDefault="00A53034" w:rsidP="00A53034">
      <w:pPr>
        <w:rPr>
          <w:rFonts w:ascii="Sakkal Majalla" w:hAnsi="Sakkal Majalla"/>
          <w:sz w:val="34"/>
          <w:rtl/>
        </w:rPr>
      </w:pPr>
      <w:r w:rsidRPr="00A53034">
        <w:rPr>
          <w:rFonts w:ascii="Sakkal Majalla" w:hAnsi="Sakkal Majalla"/>
          <w:sz w:val="34"/>
          <w:rtl/>
        </w:rPr>
        <w:t>4. تلقي التغذية الراجعة البنّاءة وتبادل الخبرات.</w:t>
      </w:r>
    </w:p>
    <w:p w14:paraId="2798B108" w14:textId="34136108" w:rsidR="00A53034" w:rsidRPr="00E305FA" w:rsidRDefault="00A53034" w:rsidP="00A53034">
      <w:pPr>
        <w:rPr>
          <w:rFonts w:ascii="Sakkal Majalla" w:hAnsi="Sakkal Majalla"/>
          <w:sz w:val="34"/>
          <w:rtl/>
        </w:rPr>
      </w:pPr>
      <w:r w:rsidRPr="00DF5C59">
        <w:rPr>
          <w:noProof/>
        </w:rPr>
        <mc:AlternateContent>
          <mc:Choice Requires="wpg">
            <w:drawing>
              <wp:inline distT="0" distB="0" distL="0" distR="0" wp14:anchorId="31F63901" wp14:editId="4DF5B487">
                <wp:extent cx="4399280" cy="544971"/>
                <wp:effectExtent l="0" t="0" r="1270" b="26670"/>
                <wp:docPr id="15646672" name="Group 4096"/>
                <wp:cNvGraphicFramePr/>
                <a:graphic xmlns:a="http://schemas.openxmlformats.org/drawingml/2006/main">
                  <a:graphicData uri="http://schemas.microsoft.com/office/word/2010/wordprocessingGroup">
                    <wpg:wgp>
                      <wpg:cNvGrpSpPr/>
                      <wpg:grpSpPr>
                        <a:xfrm>
                          <a:off x="0" y="0"/>
                          <a:ext cx="4399280" cy="544971"/>
                          <a:chOff x="0" y="0"/>
                          <a:chExt cx="4399280" cy="544971"/>
                        </a:xfrm>
                      </wpg:grpSpPr>
                      <wpg:grpSp>
                        <wpg:cNvPr id="858489862" name="Group 1608695665"/>
                        <wpg:cNvGrpSpPr/>
                        <wpg:grpSpPr>
                          <a:xfrm>
                            <a:off x="0" y="0"/>
                            <a:ext cx="3843037" cy="544971"/>
                            <a:chOff x="0" y="0"/>
                            <a:chExt cx="3843373" cy="545009"/>
                          </a:xfrm>
                        </wpg:grpSpPr>
                        <wps:wsp>
                          <wps:cNvPr id="1371508615" name="Rectangle: Rounded Corners 160869566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1615412" name="TextBox 19"/>
                          <wps:cNvSpPr txBox="1"/>
                          <wps:spPr>
                            <a:xfrm>
                              <a:off x="0" y="113676"/>
                              <a:ext cx="3599495" cy="395633"/>
                            </a:xfrm>
                            <a:prstGeom prst="rect">
                              <a:avLst/>
                            </a:prstGeom>
                            <a:noFill/>
                          </wps:spPr>
                          <wps:txbx>
                            <w:txbxContent>
                              <w:p w14:paraId="73F38F4C" w14:textId="77777777" w:rsidR="00A53034" w:rsidRPr="00B45CE2" w:rsidRDefault="00A53034" w:rsidP="00A53034">
                                <w:pPr>
                                  <w:pStyle w:val="ac"/>
                                  <w:rPr>
                                    <w:color w:val="168489"/>
                                    <w:sz w:val="44"/>
                                    <w:szCs w:val="44"/>
                                    <w:lang w:bidi="ar-EG"/>
                                  </w:rPr>
                                </w:pPr>
                                <w:r w:rsidRPr="007B7832">
                                  <w:rPr>
                                    <w:color w:val="168489"/>
                                    <w:sz w:val="44"/>
                                    <w:szCs w:val="44"/>
                                    <w:rtl/>
                                    <w:lang w:bidi="ar-EG"/>
                                  </w:rPr>
                                  <w:t>المواد اللازمة</w:t>
                                </w:r>
                                <w:r w:rsidRPr="007B7832">
                                  <w:rPr>
                                    <w:rFonts w:hint="cs"/>
                                    <w:color w:val="168489"/>
                                    <w:sz w:val="44"/>
                                    <w:szCs w:val="44"/>
                                    <w:rtl/>
                                    <w:lang w:bidi="ar-EG"/>
                                  </w:rPr>
                                  <w:t xml:space="preserve"> </w:t>
                                </w:r>
                                <w:r w:rsidRPr="00B45CE2">
                                  <w:rPr>
                                    <w:rFonts w:hint="cs"/>
                                    <w:color w:val="168489"/>
                                    <w:sz w:val="44"/>
                                    <w:szCs w:val="44"/>
                                    <w:rtl/>
                                    <w:lang w:bidi="ar-EG"/>
                                  </w:rPr>
                                  <w:t>لتنفيذ النشاط</w:t>
                                </w:r>
                                <w:r w:rsidRPr="00B45CE2">
                                  <w:rPr>
                                    <w:color w:val="168489"/>
                                    <w:sz w:val="44"/>
                                    <w:szCs w:val="44"/>
                                    <w:rtl/>
                                    <w:lang w:bidi="ar-EG"/>
                                  </w:rPr>
                                  <w:t>:</w:t>
                                </w:r>
                              </w:p>
                            </w:txbxContent>
                          </wps:txbx>
                          <wps:bodyPr wrap="square">
                            <a:spAutoFit/>
                          </wps:bodyPr>
                        </wps:wsp>
                      </wpg:grpSp>
                      <pic:pic xmlns:pic="http://schemas.openxmlformats.org/drawingml/2006/picture">
                        <pic:nvPicPr>
                          <pic:cNvPr id="1565836474" name="Picture 1608695668" descr="Idea"/>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1F63901" id="_x0000_s1908" style="width:346.4pt;height:42.9pt;mso-position-horizontal-relative:char;mso-position-vertical-relative:line" coordsize="43992,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">
                <v:group id="Group 1608695665" o:spid="_x0000_s1909" style="position:absolute;width:38430;height:5449" coordsize="38433,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">
                  <v:roundrect id="Rectangle: Rounded Corners 1608695666" o:spid="_x0000_s1910"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" fillcolor="#7a8696" strokecolor="#7a8696" strokeweight="1pt">
                    <v:stroke joinstyle="miter"/>
                  </v:roundrect>
                  <v:shape id="TextBox 19" o:spid="_x0000_s1911" type="#_x0000_t202" style="position:absolute;top:1136;width:35994;height: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" filled="f" stroked="f">
                    <v:textbox style="mso-fit-shape-to-text:t">
                      <w:txbxContent>
                        <w:p w14:paraId="73F38F4C" w14:textId="77777777" w:rsidR="00A53034" w:rsidRPr="00B45CE2" w:rsidRDefault="00A53034" w:rsidP="00A53034">
                          <w:pPr>
                            <w:pStyle w:val="a0"/>
                            <w:rPr>
                              <w:color w:val="168489"/>
                              <w:sz w:val="44"/>
                              <w:szCs w:val="44"/>
                              <w:lang w:bidi="ar-EG"/>
                            </w:rPr>
                          </w:pPr>
                          <w:r w:rsidRPr="007B7832">
                            <w:rPr>
                              <w:color w:val="168489"/>
                              <w:sz w:val="44"/>
                              <w:szCs w:val="44"/>
                              <w:rtl/>
                              <w:lang w:bidi="ar-EG"/>
                            </w:rPr>
                            <w:t>المواد اللازمة</w:t>
                          </w:r>
                          <w:r w:rsidRPr="007B7832">
                            <w:rPr>
                              <w:rFonts w:hint="cs"/>
                              <w:color w:val="168489"/>
                              <w:sz w:val="44"/>
                              <w:szCs w:val="44"/>
                              <w:rtl/>
                              <w:lang w:bidi="ar-EG"/>
                            </w:rPr>
                            <w:t xml:space="preserve"> </w:t>
                          </w:r>
                          <w:r w:rsidRPr="00B45CE2">
                            <w:rPr>
                              <w:rFonts w:hint="cs"/>
                              <w:color w:val="168489"/>
                              <w:sz w:val="44"/>
                              <w:szCs w:val="44"/>
                              <w:rtl/>
                              <w:lang w:bidi="ar-EG"/>
                            </w:rPr>
                            <w:t>لتنفيذ النشاط</w:t>
                          </w:r>
                          <w:r w:rsidRPr="00B45CE2">
                            <w:rPr>
                              <w:color w:val="168489"/>
                              <w:sz w:val="44"/>
                              <w:szCs w:val="44"/>
                              <w:rtl/>
                              <w:lang w:bidi="ar-EG"/>
                            </w:rPr>
                            <w:t>:</w:t>
                          </w:r>
                        </w:p>
                      </w:txbxContent>
                    </v:textbox>
                  </v:shape>
                </v:group>
                <v:shape id="Picture 1608695668" o:spid="_x0000_s1912"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">
                  <v:imagedata r:id="rId111" o:title="Idea"/>
                </v:shape>
                <w10:anchorlock/>
              </v:group>
            </w:pict>
          </mc:Fallback>
        </mc:AlternateContent>
      </w:r>
      <w:r w:rsidRPr="00E305FA">
        <w:rPr>
          <w:rFonts w:ascii="Sakkal Majalla" w:hAnsi="Sakkal Majalla"/>
          <w:sz w:val="34"/>
          <w:rtl/>
        </w:rPr>
        <w:t xml:space="preserve"> </w:t>
      </w:r>
    </w:p>
    <w:p w14:paraId="76C7ED97"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 بطاقات تحتوي على سيناريوهات مختلفة (موظف مقصّر، خلاف بين الزملاء، تأخر مشروع).</w:t>
      </w:r>
    </w:p>
    <w:p w14:paraId="6EF2AE71"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 نماذج تقييم أداء المشاركين.</w:t>
      </w:r>
    </w:p>
    <w:p w14:paraId="6F1B172A"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 ساعة توقيت.</w:t>
      </w:r>
    </w:p>
    <w:p w14:paraId="79A12195" w14:textId="77777777" w:rsidR="00A53034" w:rsidRDefault="00A53034" w:rsidP="00A53034">
      <w:pPr>
        <w:spacing w:line="259" w:lineRule="auto"/>
        <w:rPr>
          <w:rFonts w:ascii="Sakkal Majalla" w:hAnsi="Sakkal Majalla"/>
          <w:sz w:val="34"/>
          <w:rtl/>
        </w:rPr>
      </w:pPr>
      <w:r w:rsidRPr="00A53034">
        <w:rPr>
          <w:rFonts w:ascii="Sakkal Majalla" w:hAnsi="Sakkal Majalla"/>
          <w:sz w:val="34"/>
          <w:rtl/>
        </w:rPr>
        <w:t>- قائمة بالنقاط المرجعية (</w:t>
      </w:r>
      <w:r w:rsidRPr="00A53034">
        <w:rPr>
          <w:rFonts w:ascii="Sakkal Majalla" w:hAnsi="Sakkal Majalla"/>
          <w:sz w:val="34"/>
        </w:rPr>
        <w:t>checklist</w:t>
      </w:r>
      <w:r w:rsidRPr="00A53034">
        <w:rPr>
          <w:rFonts w:ascii="Sakkal Majalla" w:hAnsi="Sakkal Majalla"/>
          <w:sz w:val="34"/>
          <w:rtl/>
        </w:rPr>
        <w:t>) لتقييم مهارات التواصل.</w:t>
      </w:r>
    </w:p>
    <w:p w14:paraId="0AF8FE0B" w14:textId="3171E669" w:rsidR="00A53034" w:rsidRDefault="00A53034" w:rsidP="00A53034">
      <w:pPr>
        <w:spacing w:line="259" w:lineRule="auto"/>
        <w:rPr>
          <w:rFonts w:ascii="Sakkal Majalla" w:hAnsi="Sakkal Majalla"/>
          <w:color w:val="EE0000"/>
          <w:sz w:val="34"/>
          <w:rtl/>
        </w:rPr>
      </w:pPr>
      <w:r w:rsidRPr="005E1D24">
        <w:rPr>
          <w:noProof/>
          <w:color w:val="C00000"/>
        </w:rPr>
        <mc:AlternateContent>
          <mc:Choice Requires="wpg">
            <w:drawing>
              <wp:inline distT="0" distB="0" distL="0" distR="0" wp14:anchorId="661B7EB9" wp14:editId="47D97DB0">
                <wp:extent cx="4418827" cy="545009"/>
                <wp:effectExtent l="0" t="0" r="1270" b="26670"/>
                <wp:docPr id="1902896352"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1148351793" name="Group 1462637169"/>
                        <wpg:cNvGrpSpPr/>
                        <wpg:grpSpPr>
                          <a:xfrm>
                            <a:off x="3803929" y="0"/>
                            <a:ext cx="614898" cy="545009"/>
                            <a:chOff x="3803929" y="0"/>
                            <a:chExt cx="614898" cy="545009"/>
                          </a:xfrm>
                        </wpg:grpSpPr>
                        <pic:pic xmlns:pic="http://schemas.openxmlformats.org/drawingml/2006/picture">
                          <pic:nvPicPr>
                            <pic:cNvPr id="1473873510" name="Picture 1462637170" descr="Activity "/>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2082213978" name="Rectangle: Rounded Corners 1462637171"/>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17124410" name="TextBox 17"/>
                        <wps:cNvSpPr txBox="1"/>
                        <wps:spPr>
                          <a:xfrm>
                            <a:off x="0" y="110634"/>
                            <a:ext cx="3597275" cy="395605"/>
                          </a:xfrm>
                          <a:prstGeom prst="rect">
                            <a:avLst/>
                          </a:prstGeom>
                          <a:noFill/>
                        </wps:spPr>
                        <wps:txbx>
                          <w:txbxContent>
                            <w:p w14:paraId="1C91066F" w14:textId="77777777" w:rsidR="00A53034" w:rsidRPr="00262BBE" w:rsidRDefault="00A53034" w:rsidP="00A53034">
                              <w:pPr>
                                <w:pStyle w:val="ac"/>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wps:txbx>
                        <wps:bodyPr wrap="square">
                          <a:spAutoFit/>
                        </wps:bodyPr>
                      </wps:wsp>
                    </wpg:wgp>
                  </a:graphicData>
                </a:graphic>
              </wp:inline>
            </w:drawing>
          </mc:Choice>
          <mc:Fallback>
            <w:pict>
              <v:group w14:anchorId="661B7EB9" id="_x0000_s1913"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">
                <v:group id="Group 1462637169" o:spid="_x0000_s1914"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">
                  <v:shape id="Picture 1462637170" o:spid="_x0000_s1915"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">
                    <v:imagedata r:id="rId113" o:title="Activity "/>
                  </v:shape>
                  <v:roundrect id="Rectangle: Rounded Corners 1462637171" o:spid="_x0000_s1916"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" fillcolor="#7a8696" strokecolor="#7a8696" strokeweight="1pt">
                    <v:stroke joinstyle="miter"/>
                  </v:roundrect>
                </v:group>
                <v:shape id="TextBox 17" o:spid="_x0000_s1917" type="#_x0000_t202" style="position:absolute;top:1106;width:35972;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" filled="f" stroked="f">
                  <v:textbox style="mso-fit-shape-to-text:t">
                    <w:txbxContent>
                      <w:p w14:paraId="1C91066F" w14:textId="77777777" w:rsidR="00A53034" w:rsidRPr="00262BBE" w:rsidRDefault="00A53034" w:rsidP="00A53034">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v:textbox>
                </v:shape>
                <w10:anchorlock/>
              </v:group>
            </w:pict>
          </mc:Fallback>
        </mc:AlternateContent>
      </w:r>
    </w:p>
    <w:p w14:paraId="48F75AD2"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1. تقسيم المشاركين إلى مجموعات من 4-5 أشخاص.</w:t>
      </w:r>
    </w:p>
    <w:p w14:paraId="54640075"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2. تحصل كل مجموعة على بطاقة تتضمن موقفاً إشرافياً محدداً.</w:t>
      </w:r>
    </w:p>
    <w:p w14:paraId="1B725E00"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3. توزيع الأدوار داخل كل مجموعة (مشرف، موظفين، ملاحظين).</w:t>
      </w:r>
    </w:p>
    <w:p w14:paraId="0D8CE325"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4. منح المشاركين 5 دقائق للتحضير للعب الأدوار.</w:t>
      </w:r>
    </w:p>
    <w:p w14:paraId="70F2BE4E"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5. تنفيذ محاكاة الاجتماع الإشرافي لمدة 10-12 دقيقة.</w:t>
      </w:r>
    </w:p>
    <w:p w14:paraId="2B7BBB8F"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6. تقييم المشاركين للأداء باستخدام نماذج التقييم (5 دقائق).</w:t>
      </w:r>
    </w:p>
    <w:p w14:paraId="44D7354A"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lastRenderedPageBreak/>
        <w:t>7. مناقشة جماعية حول التجارب والدروس المستفادة (8-10 دقائق).</w:t>
      </w:r>
    </w:p>
    <w:p w14:paraId="0F2437A5" w14:textId="77777777" w:rsidR="00A53034" w:rsidRPr="00A53034" w:rsidRDefault="00A53034" w:rsidP="00A53034">
      <w:pPr>
        <w:spacing w:line="259" w:lineRule="auto"/>
        <w:rPr>
          <w:rFonts w:ascii="Sakkal Majalla" w:hAnsi="Sakkal Majalla"/>
          <w:b/>
          <w:bCs/>
          <w:color w:val="008080"/>
          <w:sz w:val="34"/>
          <w:rtl/>
        </w:rPr>
      </w:pPr>
      <w:r w:rsidRPr="00A53034">
        <w:rPr>
          <w:rFonts w:ascii="Sakkal Majalla" w:hAnsi="Sakkal Majalla" w:hint="cs"/>
          <w:b/>
          <w:bCs/>
          <w:color w:val="008080"/>
          <w:sz w:val="34"/>
          <w:rtl/>
        </w:rPr>
        <w:t>السيناريوهات المقترحة</w:t>
      </w:r>
      <w:r w:rsidRPr="00A53034">
        <w:rPr>
          <w:rFonts w:ascii="Sakkal Majalla" w:hAnsi="Sakkal Majalla"/>
          <w:b/>
          <w:bCs/>
          <w:color w:val="008080"/>
          <w:sz w:val="34"/>
          <w:rtl/>
        </w:rPr>
        <w:t>:</w:t>
      </w:r>
    </w:p>
    <w:p w14:paraId="7B776DA9" w14:textId="77777777" w:rsidR="00A53034" w:rsidRPr="00A53034" w:rsidRDefault="00A53034" w:rsidP="00A53034">
      <w:pPr>
        <w:spacing w:line="259" w:lineRule="auto"/>
        <w:rPr>
          <w:rFonts w:ascii="Sakkal Majalla" w:hAnsi="Sakkal Majalla"/>
          <w:b/>
          <w:bCs/>
          <w:color w:val="C00000"/>
          <w:sz w:val="34"/>
          <w:rtl/>
        </w:rPr>
      </w:pPr>
      <w:r w:rsidRPr="00A53034">
        <w:rPr>
          <w:rFonts w:ascii="Sakkal Majalla" w:hAnsi="Sakkal Majalla"/>
          <w:b/>
          <w:bCs/>
          <w:color w:val="C00000"/>
          <w:sz w:val="34"/>
          <w:rtl/>
        </w:rPr>
        <w:t>1. الموظف المقصّر:</w:t>
      </w:r>
    </w:p>
    <w:p w14:paraId="2FB6D97E"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 xml:space="preserve">   - أنت مشرف على فريق تسويق، وأحد أعضاء الفريق (أحمد) تراجع أداؤه بشكل ملحوظ في الشهر الأخير، وتأخر في تسليم عدة مهام مهمة. عليك عقد اجتماع معه لمناقشة الأمر ومساعدته على تحسين أدائه.</w:t>
      </w:r>
    </w:p>
    <w:p w14:paraId="14C27C3C" w14:textId="77777777" w:rsidR="00A53034" w:rsidRPr="00A53034" w:rsidRDefault="00A53034" w:rsidP="00A53034">
      <w:pPr>
        <w:spacing w:line="259" w:lineRule="auto"/>
        <w:rPr>
          <w:rFonts w:ascii="Sakkal Majalla" w:hAnsi="Sakkal Majalla"/>
          <w:b/>
          <w:bCs/>
          <w:color w:val="C00000"/>
          <w:sz w:val="34"/>
          <w:rtl/>
        </w:rPr>
      </w:pPr>
      <w:r w:rsidRPr="00A53034">
        <w:rPr>
          <w:rFonts w:ascii="Sakkal Majalla" w:hAnsi="Sakkal Majalla"/>
          <w:b/>
          <w:bCs/>
          <w:color w:val="C00000"/>
          <w:sz w:val="34"/>
          <w:rtl/>
        </w:rPr>
        <w:t>2. خلاف بين الزملاء:</w:t>
      </w:r>
    </w:p>
    <w:p w14:paraId="0424CBE3"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 xml:space="preserve">   - نشب خلاف بين عضوين من فريقك (سارة ومحمد) حول توزيع مهام مشروع مشترك، وأصبح الخلاف يؤثر على سير العمل وروح الفريق. عليك عقد اجتماع مع الطرفين لحل الخلاف والتوصل لاتفاق حول كيفية المضي قدماً.</w:t>
      </w:r>
    </w:p>
    <w:p w14:paraId="12AE7EE3" w14:textId="77777777" w:rsidR="00A53034" w:rsidRPr="00A53034" w:rsidRDefault="00A53034" w:rsidP="00A53034">
      <w:pPr>
        <w:spacing w:line="259" w:lineRule="auto"/>
        <w:rPr>
          <w:rFonts w:ascii="Sakkal Majalla" w:hAnsi="Sakkal Majalla"/>
          <w:b/>
          <w:bCs/>
          <w:color w:val="C00000"/>
          <w:sz w:val="34"/>
          <w:rtl/>
        </w:rPr>
      </w:pPr>
      <w:r w:rsidRPr="00A53034">
        <w:rPr>
          <w:rFonts w:ascii="Sakkal Majalla" w:hAnsi="Sakkal Majalla"/>
          <w:b/>
          <w:bCs/>
          <w:color w:val="C00000"/>
          <w:sz w:val="34"/>
          <w:rtl/>
        </w:rPr>
        <w:t>3. تأخر مشروع:</w:t>
      </w:r>
    </w:p>
    <w:p w14:paraId="4B467F84"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 xml:space="preserve">   - يعمل فريقك على مشروع مهم للعميل، وظهرت مؤشرات على تأخر التسليم عن الموعد المحدد. عليك عقد اجتماع طارئ مع الفريق لمناقشة الوضع ووضع خطة عاجلة لتسريع العمل وتدارك التأخير.</w:t>
      </w:r>
    </w:p>
    <w:p w14:paraId="6A96B581" w14:textId="77777777" w:rsidR="00A53034" w:rsidRPr="00A53034" w:rsidRDefault="00A53034" w:rsidP="00A53034">
      <w:pPr>
        <w:spacing w:line="259" w:lineRule="auto"/>
        <w:rPr>
          <w:rFonts w:ascii="Sakkal Majalla" w:hAnsi="Sakkal Majalla"/>
          <w:b/>
          <w:bCs/>
          <w:color w:val="008080"/>
          <w:sz w:val="34"/>
          <w:rtl/>
        </w:rPr>
      </w:pPr>
      <w:r w:rsidRPr="00A53034">
        <w:rPr>
          <w:rFonts w:ascii="Sakkal Majalla" w:hAnsi="Sakkal Majalla"/>
          <w:b/>
          <w:bCs/>
          <w:color w:val="008080"/>
          <w:sz w:val="34"/>
          <w:rtl/>
        </w:rPr>
        <w:t>نموذج تقييم الأداء:</w:t>
      </w:r>
    </w:p>
    <w:p w14:paraId="32BE0BCD"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يقوم الملاحظون بتقييم أداء المشرف وفقاً للمعايير التالية (1-5):</w:t>
      </w:r>
    </w:p>
    <w:p w14:paraId="3FD78D91"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1. مهارات الاستماع النشط.</w:t>
      </w:r>
    </w:p>
    <w:p w14:paraId="4B5EC233"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2. وضوح التواصل وفعاليته.</w:t>
      </w:r>
    </w:p>
    <w:p w14:paraId="0D4D0628"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3. القدرة على التأثير والإقناع.</w:t>
      </w:r>
    </w:p>
    <w:p w14:paraId="5EF1E806"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4. بناء الثقة والعلاقات الإيجابية.</w:t>
      </w:r>
    </w:p>
    <w:p w14:paraId="015F1091"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5. إدارة المحادثة وتوجيهها.</w:t>
      </w:r>
    </w:p>
    <w:p w14:paraId="370B2ABF"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6. التعامل مع المعوقات والتحديات.</w:t>
      </w:r>
    </w:p>
    <w:p w14:paraId="4273B156"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7. الوصول إلى نتائج وإجراءات محددة.</w:t>
      </w:r>
    </w:p>
    <w:p w14:paraId="767045D2" w14:textId="77777777" w:rsidR="00F131A0" w:rsidRDefault="00F131A0" w:rsidP="002465AB">
      <w:pPr>
        <w:ind w:left="-227"/>
        <w:rPr>
          <w:rFonts w:ascii="Sakkal Majalla" w:hAnsi="Sakkal Majalla"/>
          <w:sz w:val="34"/>
        </w:rPr>
      </w:pPr>
    </w:p>
    <w:p w14:paraId="4C33921C" w14:textId="62944AF0" w:rsidR="00F131A0" w:rsidRDefault="00543EBD" w:rsidP="00543EBD">
      <w:pPr>
        <w:keepNext/>
        <w:pageBreakBefore/>
        <w:ind w:left="-227"/>
        <w:rPr>
          <w:rFonts w:ascii="Sakkal Majalla" w:hAnsi="Sakkal Majalla"/>
          <w:sz w:val="34"/>
          <w:lang w:bidi="ar-SY"/>
        </w:rPr>
      </w:pPr>
      <w:r w:rsidRPr="00B9790F">
        <w:rPr>
          <w:noProof/>
        </w:rPr>
        <w:lastRenderedPageBreak/>
        <mc:AlternateContent>
          <mc:Choice Requires="wpg">
            <w:drawing>
              <wp:inline distT="0" distB="0" distL="0" distR="0" wp14:anchorId="6E0BBB91" wp14:editId="53279679">
                <wp:extent cx="5711825" cy="737619"/>
                <wp:effectExtent l="0" t="0" r="22225" b="24765"/>
                <wp:docPr id="1626087847"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923470576" name="مجموعة 881967268"/>
                        <wpg:cNvGrpSpPr/>
                        <wpg:grpSpPr>
                          <a:xfrm>
                            <a:off x="0" y="165473"/>
                            <a:ext cx="5711825" cy="572146"/>
                            <a:chOff x="0" y="165446"/>
                            <a:chExt cx="6312597" cy="633543"/>
                          </a:xfrm>
                        </wpg:grpSpPr>
                        <wps:wsp>
                          <wps:cNvPr id="1526096475"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38107543" name="مربع نص 2043426344"/>
                          <wps:cNvSpPr txBox="1"/>
                          <wps:spPr>
                            <a:xfrm>
                              <a:off x="3184368" y="165446"/>
                              <a:ext cx="2073788" cy="453527"/>
                            </a:xfrm>
                            <a:prstGeom prst="rect">
                              <a:avLst/>
                            </a:prstGeom>
                            <a:noFill/>
                          </wps:spPr>
                          <wps:txbx>
                            <w:txbxContent>
                              <w:p w14:paraId="28133ACE" w14:textId="20353B09" w:rsidR="00543EBD" w:rsidRDefault="00543EBD" w:rsidP="00543EBD">
                                <w:pPr>
                                  <w:rPr>
                                    <w:rFonts w:eastAsia="Times New Roman" w:hAnsi="Adobe Arabic" w:cs="Adobe Arabic"/>
                                    <w:b/>
                                    <w:bCs/>
                                    <w:color w:val="000000"/>
                                    <w:kern w:val="24"/>
                                    <w:sz w:val="40"/>
                                    <w:szCs w:val="40"/>
                                  </w:rPr>
                                </w:pPr>
                                <w:r w:rsidRPr="00543EBD">
                                  <w:rPr>
                                    <w:rFonts w:eastAsia="Times New Roman" w:hAnsi="Adobe Arabic" w:cs="Adobe Arabic"/>
                                    <w:b/>
                                    <w:bCs/>
                                    <w:color w:val="000000"/>
                                    <w:kern w:val="24"/>
                                    <w:sz w:val="40"/>
                                    <w:szCs w:val="40"/>
                                    <w:rtl/>
                                  </w:rPr>
                                  <w:t>حالة دراسيّة</w:t>
                                </w:r>
                              </w:p>
                            </w:txbxContent>
                          </wps:txbx>
                          <wps:bodyPr wrap="square" rtlCol="1">
                            <a:spAutoFit/>
                          </wps:bodyPr>
                        </wps:wsp>
                        <wps:wsp>
                          <wps:cNvPr id="1572969207"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816657221" name="Picture 1717196180" descr="Submission "/>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E0BBB91" id="_x0000_s1918"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">
                <v:group id="مجموعة 881967268" o:spid="_x0000_s1919"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">
                  <v:roundrect id="مستطيل مستدير الزوايا 769901" o:spid="_x0000_s1920"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" fillcolor="#168489" strokecolor="#168489" strokeweight="1pt">
                    <v:stroke joinstyle="miter"/>
                  </v:roundrect>
                  <v:shape id="مربع نص 2043426344" o:spid="_x0000_s1921"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" filled="f" stroked="f">
                    <v:textbox style="mso-fit-shape-to-text:t">
                      <w:txbxContent>
                        <w:p w14:paraId="28133ACE" w14:textId="20353B09" w:rsidR="00543EBD" w:rsidRDefault="00543EBD" w:rsidP="00543EBD">
                          <w:pPr>
                            <w:rPr>
                              <w:rFonts w:eastAsia="Times New Roman" w:hAnsi="Adobe Arabic" w:cs="Adobe Arabic"/>
                              <w:b/>
                              <w:bCs/>
                              <w:color w:val="000000"/>
                              <w:kern w:val="24"/>
                              <w:sz w:val="40"/>
                              <w:szCs w:val="40"/>
                            </w:rPr>
                          </w:pPr>
                          <w:r w:rsidRPr="00543EBD">
                            <w:rPr>
                              <w:rFonts w:eastAsia="Times New Roman" w:hAnsi="Adobe Arabic" w:cs="Adobe Arabic"/>
                              <w:b/>
                              <w:bCs/>
                              <w:color w:val="000000"/>
                              <w:kern w:val="24"/>
                              <w:sz w:val="40"/>
                              <w:szCs w:val="40"/>
                              <w:rtl/>
                            </w:rPr>
                            <w:t>حالة دراسيّة</w:t>
                          </w:r>
                        </w:p>
                      </w:txbxContent>
                    </v:textbox>
                  </v:shape>
                  <v:roundrect id="مستطيل مستدير الزوايا 769903" o:spid="_x0000_s1922"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" fillcolor="#168489" strokecolor="#168489" strokeweight="1pt">
                    <v:stroke joinstyle="miter"/>
                  </v:roundrect>
                </v:group>
                <v:shape id="Picture 1717196180" o:spid="_x0000_s1923"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">
                  <v:imagedata r:id="rId115" o:title="Submission "/>
                </v:shape>
                <w10:anchorlock/>
              </v:group>
            </w:pict>
          </mc:Fallback>
        </mc:AlternateContent>
      </w:r>
    </w:p>
    <w:p w14:paraId="4AC2955A" w14:textId="77777777" w:rsidR="00543EBD" w:rsidRPr="00543EBD" w:rsidRDefault="00543EBD" w:rsidP="00543EBD">
      <w:pPr>
        <w:spacing w:line="259" w:lineRule="auto"/>
        <w:rPr>
          <w:rFonts w:ascii="Sakkal Majalla" w:hAnsi="Sakkal Majalla"/>
          <w:b/>
          <w:bCs/>
          <w:sz w:val="34"/>
          <w:rtl/>
        </w:rPr>
      </w:pPr>
      <w:r w:rsidRPr="00543EBD">
        <w:rPr>
          <w:rFonts w:ascii="Sakkal Majalla" w:hAnsi="Sakkal Majalla"/>
          <w:b/>
          <w:bCs/>
          <w:sz w:val="34"/>
          <w:rtl/>
        </w:rPr>
        <w:t>شركة "المستقبل للخدمات الهندسية"</w:t>
      </w:r>
    </w:p>
    <w:p w14:paraId="25E88792"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شركة "المستقبل للخدمات الهندسية" شركة متوسطة الحجم تعمل في مجال تقديم الاستشارات الهندسية للمشاريع الكبرى. تمّ تعيين سارة مؤخراً كمديرة لقسم الدعم الفني المكوّن من 12 مهندساً وفنياً. اكتشفت سارة وجود مشكلات عديدة في التواصل داخل القسم، ومع الأقسام الأخرى، ومع العملاء.</w:t>
      </w:r>
    </w:p>
    <w:p w14:paraId="64A5B8C4"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تشمل المشكلات: تأخر الرد على استفسارات العملاء، سوء فهم متكرر للمتطلبات الفنية، خلافات داخلية بين أعضاء الفريق، وضعف التنسيق مع قسم المبيعات. كما أن الاجتماعات الأسبوعية للقسم غير منظمة وتستغرق وقتاً طويلاً دون نتائج واضحة.</w:t>
      </w:r>
    </w:p>
    <w:p w14:paraId="44AE110B"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لاحظت سارة أيضاً أن الفريق ينقسم إلى مجموعتين: المهندسون القدامى (5 أشخاص) الذين يحتكرون المعرفة ويقاومون التغيير، والمهندسون الجدد (7 أشخاص) الذين يشعرون بالإحباط وقلة التقدير. بالإضافة إلى ذلك، فإن مدير القسم السابق كان يتخذ جميع القرارات بنفسه دون إشراك الفريق.</w:t>
      </w:r>
    </w:p>
    <w:p w14:paraId="64D0A4AA" w14:textId="77777777" w:rsidR="00543EBD" w:rsidRPr="00543EBD" w:rsidRDefault="00543EBD" w:rsidP="00543EBD">
      <w:pPr>
        <w:spacing w:line="259" w:lineRule="auto"/>
        <w:rPr>
          <w:rFonts w:ascii="Sakkal Majalla" w:hAnsi="Sakkal Majalla"/>
          <w:b/>
          <w:bCs/>
          <w:color w:val="C00000"/>
          <w:sz w:val="34"/>
          <w:rtl/>
        </w:rPr>
      </w:pPr>
      <w:r w:rsidRPr="00543EBD">
        <w:rPr>
          <w:rFonts w:ascii="Sakkal Majalla" w:hAnsi="Sakkal Majalla" w:hint="cs"/>
          <w:b/>
          <w:bCs/>
          <w:color w:val="C00000"/>
          <w:sz w:val="34"/>
          <w:rtl/>
        </w:rPr>
        <w:t>المطلوب:</w:t>
      </w:r>
    </w:p>
    <w:p w14:paraId="334A0D83"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1. ما أبرز معوقات التواصل في هذه الحالة؟ وكيف يمكن تصنيفها؟</w:t>
      </w:r>
    </w:p>
    <w:p w14:paraId="3AF528D1"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2. اقترح ثلاث استراتيجيات يمكن أن تتبعها سارة لتحسين التواصل داخل القسم وبناء الثقة بين أعضاء الفريق.</w:t>
      </w:r>
    </w:p>
    <w:p w14:paraId="6A2BA5AD"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3. كيف يمكن لسارة إعادة هيكلة الاجتماعات الأسبوعية لتصبح أكثر فعالية؟</w:t>
      </w:r>
    </w:p>
    <w:p w14:paraId="277FD031"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4. ما الأساليب التي يمكن أن تستخدمها سارة للتأثير والإقناع في المهندسين القدامى الذين يقاومون التغيير؟</w:t>
      </w:r>
    </w:p>
    <w:p w14:paraId="6D62A251" w14:textId="77777777" w:rsidR="00543EBD" w:rsidRPr="00543EBD" w:rsidRDefault="00543EBD" w:rsidP="00543EBD">
      <w:pPr>
        <w:spacing w:line="259" w:lineRule="auto"/>
        <w:rPr>
          <w:rFonts w:ascii="Sakkal Majalla" w:hAnsi="Sakkal Majalla"/>
          <w:b/>
          <w:bCs/>
          <w:color w:val="C00000"/>
          <w:sz w:val="34"/>
          <w:rtl/>
        </w:rPr>
      </w:pPr>
      <w:r w:rsidRPr="00543EBD">
        <w:rPr>
          <w:rFonts w:ascii="Sakkal Majalla" w:hAnsi="Sakkal Majalla"/>
          <w:b/>
          <w:bCs/>
          <w:color w:val="C00000"/>
          <w:sz w:val="34"/>
          <w:rtl/>
        </w:rPr>
        <w:t>الإجابات:</w:t>
      </w:r>
    </w:p>
    <w:p w14:paraId="7BF9F84E" w14:textId="77777777" w:rsidR="00543EBD" w:rsidRPr="00543EBD" w:rsidRDefault="00543EBD" w:rsidP="00543EBD">
      <w:pPr>
        <w:spacing w:line="259" w:lineRule="auto"/>
        <w:rPr>
          <w:rFonts w:ascii="Sakkal Majalla" w:hAnsi="Sakkal Majalla"/>
          <w:b/>
          <w:bCs/>
          <w:sz w:val="34"/>
          <w:rtl/>
        </w:rPr>
      </w:pPr>
      <w:r w:rsidRPr="00543EBD">
        <w:rPr>
          <w:rFonts w:ascii="Sakkal Majalla" w:hAnsi="Sakkal Majalla"/>
          <w:b/>
          <w:bCs/>
          <w:sz w:val="34"/>
          <w:rtl/>
        </w:rPr>
        <w:t>1. أبرز معوقات التواصل وتصنيفها:</w:t>
      </w:r>
    </w:p>
    <w:p w14:paraId="3FB7C458"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معوقات تنظيمية:</w:t>
      </w:r>
    </w:p>
    <w:p w14:paraId="07F42F20"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انقسام الفريق إلى مجموعتين (القدامى والجدد).</w:t>
      </w:r>
    </w:p>
    <w:p w14:paraId="3DC09938"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احتكار المعرفة من قبل المهندسين القدامى.</w:t>
      </w:r>
    </w:p>
    <w:p w14:paraId="20C2D4D5"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lastRenderedPageBreak/>
        <w:t xml:space="preserve">   - نمط القيادة السابق (مركزية القرارات).</w:t>
      </w:r>
    </w:p>
    <w:p w14:paraId="6D6BC0E6"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ضعف التنسيق بين الأقسام (الدعم الفني والمبيعات).</w:t>
      </w:r>
    </w:p>
    <w:p w14:paraId="59D4295F"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معوقات شخصية:</w:t>
      </w:r>
    </w:p>
    <w:p w14:paraId="3B43F80E"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مقاومة التغيير من المهندسين القدامى.</w:t>
      </w:r>
    </w:p>
    <w:p w14:paraId="3990030F"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شعور الفريق الجديد بالإحباط وقلة التقدير.</w:t>
      </w:r>
    </w:p>
    <w:p w14:paraId="64D22559"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ضعف مهارات الاستماع (سوء فهم متطلبات العملاء).</w:t>
      </w:r>
    </w:p>
    <w:p w14:paraId="6CEFAB6F"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معوقات إجرائية:</w:t>
      </w:r>
    </w:p>
    <w:p w14:paraId="4190B4F0"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اجتماعات غير فعّالة وطويلة دون نتائج واضحة.</w:t>
      </w:r>
    </w:p>
    <w:p w14:paraId="677A3F84"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غياب إجراءات واضحة للتعامل مع استفسارات العملاء.</w:t>
      </w:r>
    </w:p>
    <w:p w14:paraId="57E38D1C" w14:textId="77777777" w:rsidR="00543EBD" w:rsidRPr="00543EBD" w:rsidRDefault="00543EBD" w:rsidP="00543EBD">
      <w:pPr>
        <w:spacing w:line="259" w:lineRule="auto"/>
        <w:rPr>
          <w:rFonts w:ascii="Sakkal Majalla" w:hAnsi="Sakkal Majalla"/>
          <w:b/>
          <w:bCs/>
          <w:sz w:val="34"/>
          <w:rtl/>
        </w:rPr>
      </w:pPr>
      <w:r w:rsidRPr="00543EBD">
        <w:rPr>
          <w:rFonts w:ascii="Sakkal Majalla" w:hAnsi="Sakkal Majalla"/>
          <w:b/>
          <w:bCs/>
          <w:sz w:val="34"/>
          <w:rtl/>
        </w:rPr>
        <w:t>2. استراتيجيات لتحسين التواصل وبناء الثقة:</w:t>
      </w:r>
    </w:p>
    <w:p w14:paraId="4FA94310"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hint="cs"/>
          <w:sz w:val="34"/>
          <w:rtl/>
        </w:rPr>
        <w:t>ال</w:t>
      </w:r>
      <w:r w:rsidRPr="00543EBD">
        <w:rPr>
          <w:rFonts w:ascii="Sakkal Majalla" w:hAnsi="Sakkal Majalla"/>
          <w:sz w:val="34"/>
          <w:rtl/>
        </w:rPr>
        <w:t>استراتيجية 1: إجراء مقابلات فردية وجلسات استماع:</w:t>
      </w:r>
    </w:p>
    <w:p w14:paraId="2B7E9920"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عقد لقاءات فردية مع جميع أعضاء الفريق للاستماع لوجهات نظرهم ومشكلاتهم.</w:t>
      </w:r>
    </w:p>
    <w:p w14:paraId="32C53213"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طرح أسئلة مفتوحة حول تصوراتهم للوضع الحالي واقتراحاتهم للتحسين.</w:t>
      </w:r>
    </w:p>
    <w:p w14:paraId="521EC763"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إظهار التعاطف والاهتمام الحقيقي باحتياجاتهم وأفكارهم.</w:t>
      </w:r>
    </w:p>
    <w:p w14:paraId="01D3FB8F"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بناء جسور التواصل الشخصي وتعزيز الثقة المتبادلة.</w:t>
      </w:r>
    </w:p>
    <w:p w14:paraId="3C664137"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hint="cs"/>
          <w:sz w:val="34"/>
          <w:rtl/>
        </w:rPr>
        <w:t>ال</w:t>
      </w:r>
      <w:r w:rsidRPr="00543EBD">
        <w:rPr>
          <w:rFonts w:ascii="Sakkal Majalla" w:hAnsi="Sakkal Majalla"/>
          <w:sz w:val="34"/>
          <w:rtl/>
        </w:rPr>
        <w:t>استراتيجية 2: إنشاء نظام لمشاركة المعرفة والخبرات:</w:t>
      </w:r>
    </w:p>
    <w:p w14:paraId="39E0B187"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تنظيم جلسات "مشاركة المعرفة" الأسبوعية حيث يقدم كل عضو (قديم وجديد) معلومات عن مجال خبرته.</w:t>
      </w:r>
    </w:p>
    <w:p w14:paraId="7C074AA7"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إنشاء قاعدة معرفية مشتركة لتوثيق الإجراءات والخبرات.</w:t>
      </w:r>
    </w:p>
    <w:p w14:paraId="3EC7D4DD"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تشكيل فرق عمل مختلطة (قدامى وجدد) للعمل على مشاريع محددة.</w:t>
      </w:r>
    </w:p>
    <w:p w14:paraId="133E0737"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تطبيق نظام التوجيه (</w:t>
      </w:r>
      <w:r w:rsidRPr="00543EBD">
        <w:rPr>
          <w:rFonts w:ascii="Sakkal Majalla" w:hAnsi="Sakkal Majalla"/>
          <w:sz w:val="34"/>
        </w:rPr>
        <w:t>Mentoring</w:t>
      </w:r>
      <w:r w:rsidRPr="00543EBD">
        <w:rPr>
          <w:rFonts w:ascii="Sakkal Majalla" w:hAnsi="Sakkal Majalla"/>
          <w:sz w:val="34"/>
          <w:rtl/>
        </w:rPr>
        <w:t>) بين المهندسين القدامى والجدد.</w:t>
      </w:r>
    </w:p>
    <w:p w14:paraId="4DA79628"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hint="cs"/>
          <w:sz w:val="34"/>
          <w:rtl/>
        </w:rPr>
        <w:t>ال</w:t>
      </w:r>
      <w:r w:rsidRPr="00543EBD">
        <w:rPr>
          <w:rFonts w:ascii="Sakkal Majalla" w:hAnsi="Sakkal Majalla"/>
          <w:sz w:val="34"/>
          <w:rtl/>
        </w:rPr>
        <w:t>استراتيجية 3: بناء ثقافة الشفافية والتقدير:</w:t>
      </w:r>
    </w:p>
    <w:p w14:paraId="313859D1"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مشاركة المعلومات بشكل منتظم ومفتوح مع الفريق.</w:t>
      </w:r>
    </w:p>
    <w:p w14:paraId="59DA863C"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تطبيق نظام للاعتراف والتقدير يسلط الضوء على إسهامات جميع أعضاء الفريق.</w:t>
      </w:r>
    </w:p>
    <w:p w14:paraId="2F5C876F"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وضع معايير واضحة لتقييم الأداء والمكافآت.</w:t>
      </w:r>
    </w:p>
    <w:p w14:paraId="0BC48CC9"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إشراك الفريق في صنع القرارات المتعلقة بالقسم.</w:t>
      </w:r>
    </w:p>
    <w:p w14:paraId="0E59BE3C" w14:textId="77777777" w:rsidR="00543EBD" w:rsidRPr="00543EBD" w:rsidRDefault="00543EBD" w:rsidP="00543EBD">
      <w:pPr>
        <w:keepNext/>
        <w:pageBreakBefore/>
        <w:spacing w:line="259" w:lineRule="auto"/>
        <w:rPr>
          <w:rFonts w:ascii="Sakkal Majalla" w:hAnsi="Sakkal Majalla"/>
          <w:b/>
          <w:bCs/>
          <w:sz w:val="34"/>
          <w:rtl/>
        </w:rPr>
      </w:pPr>
      <w:r w:rsidRPr="00543EBD">
        <w:rPr>
          <w:rFonts w:ascii="Sakkal Majalla" w:hAnsi="Sakkal Majalla"/>
          <w:b/>
          <w:bCs/>
          <w:sz w:val="34"/>
          <w:rtl/>
        </w:rPr>
        <w:lastRenderedPageBreak/>
        <w:t>3. إعادة هيكلة الاجتماعات الأسبوعية:</w:t>
      </w:r>
    </w:p>
    <w:p w14:paraId="23E3B4A7"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التخطيط المسبق:</w:t>
      </w:r>
    </w:p>
    <w:p w14:paraId="71962EA0"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إرسال جدول أعمال واضح ومحدد قبل الاجتماع بـ 24 ساعة على الأقل.</w:t>
      </w:r>
    </w:p>
    <w:p w14:paraId="2987A6AA"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تحديد هدف محدد لكل اجتماع ومدة زمنية قصوى (45-60 دقيقة).</w:t>
      </w:r>
    </w:p>
    <w:p w14:paraId="54118905"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طلب تحضير المشاركين ومراجعة المواد ذات الصلة مسبقاً.</w:t>
      </w:r>
    </w:p>
    <w:p w14:paraId="3FC266AC"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هيكل الاجتماع:</w:t>
      </w:r>
    </w:p>
    <w:p w14:paraId="1FE9B6DE"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البدء بمراجعة سريعة (5 دقائق) للقرارات السابقة والتقدم المحرز.</w:t>
      </w:r>
    </w:p>
    <w:p w14:paraId="64192914"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تخصيص وقت محدد (15-20 دقيقة) لمشاركة تحديثات العمل الأساسية (باستخدام تقنية الـ </w:t>
      </w:r>
      <w:r w:rsidRPr="00543EBD">
        <w:rPr>
          <w:rFonts w:ascii="Sakkal Majalla" w:hAnsi="Sakkal Majalla"/>
          <w:sz w:val="34"/>
        </w:rPr>
        <w:t>Stand-up</w:t>
      </w:r>
      <w:r w:rsidRPr="00543EBD">
        <w:rPr>
          <w:rFonts w:ascii="Sakkal Majalla" w:hAnsi="Sakkal Majalla"/>
          <w:sz w:val="34"/>
          <w:rtl/>
        </w:rPr>
        <w:t>).</w:t>
      </w:r>
    </w:p>
    <w:p w14:paraId="3449DA94"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التركيز على حل المشكلات والقرارات المطلوبة (15-20 دقيقة).</w:t>
      </w:r>
    </w:p>
    <w:p w14:paraId="10533257"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تخصيص وقت قصير (5-10 دقائق) لمشاركة المعرفة أو التطورات الجديدة في المجال.</w:t>
      </w:r>
    </w:p>
    <w:p w14:paraId="62BEED86"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إنهاء الاجتماع بتلخيص للقرارات والخطوات التالية (5 دقائق).</w:t>
      </w:r>
    </w:p>
    <w:p w14:paraId="51AB172E"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إدارة الاجتماع:</w:t>
      </w:r>
    </w:p>
    <w:p w14:paraId="2BA50FF6"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تعيين مدير للاجتماع ومسجل للملاحظات (بالتناوب بين أعضاء الفريق).</w:t>
      </w:r>
    </w:p>
    <w:p w14:paraId="76621872"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استخدام تقنية "وقت التفكير" لضمان مشاركة الجميع.</w:t>
      </w:r>
    </w:p>
    <w:p w14:paraId="2C50C394"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تشجيع المهندسين الأقل مشاركة على التعبير عن آرائهم.</w:t>
      </w:r>
    </w:p>
    <w:p w14:paraId="316BC97A"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استخدام مساعدات بصرية (لوحات، مخططات) لتوضيح الأفكار.</w:t>
      </w:r>
    </w:p>
    <w:p w14:paraId="0F1D1674"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متابعة ما بعد الاجتماع:</w:t>
      </w:r>
    </w:p>
    <w:p w14:paraId="69F31E67"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توزيع محضر الاجتماع خلال 24 ساعة يتضمن القرارات والإجراءات والمسؤوليات.</w:t>
      </w:r>
    </w:p>
    <w:p w14:paraId="2EE25373"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متابعة تنفيذ القرارات المتخذة بشكل منتظم.</w:t>
      </w:r>
    </w:p>
    <w:p w14:paraId="3BA82A2F"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تقييم دوري لفعالية الاجتماعات وتحسينها بناءً على التغذية الراجعة.</w:t>
      </w:r>
    </w:p>
    <w:p w14:paraId="3D672AE3" w14:textId="77777777" w:rsidR="00543EBD" w:rsidRPr="00543EBD" w:rsidRDefault="00543EBD" w:rsidP="00543EBD">
      <w:pPr>
        <w:spacing w:line="259" w:lineRule="auto"/>
        <w:rPr>
          <w:rFonts w:ascii="Sakkal Majalla" w:hAnsi="Sakkal Majalla"/>
          <w:b/>
          <w:bCs/>
          <w:sz w:val="34"/>
          <w:rtl/>
        </w:rPr>
      </w:pPr>
      <w:r w:rsidRPr="00543EBD">
        <w:rPr>
          <w:rFonts w:ascii="Sakkal Majalla" w:hAnsi="Sakkal Majalla"/>
          <w:b/>
          <w:bCs/>
          <w:sz w:val="34"/>
          <w:rtl/>
        </w:rPr>
        <w:t>4. أساليب التأثير والإقناع مع المهندسين القدامى:</w:t>
      </w:r>
    </w:p>
    <w:p w14:paraId="39E509D3"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تطبيق مبدأ السلطة والخبرة:</w:t>
      </w:r>
    </w:p>
    <w:p w14:paraId="22B6C8CF"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الاعتراف بخبرة المهندسين القدامى وقيمتهم للمؤسسة.</w:t>
      </w:r>
    </w:p>
    <w:p w14:paraId="594268EA"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الاستشهاد بخبراء ومصادر خارجية موثوقة لدعم أفكار التغيير.</w:t>
      </w:r>
    </w:p>
    <w:p w14:paraId="63BFD04B"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دعوة خبراء صناعيين لتقديم محاضرات حول أفضل الممارسات الحديثة.</w:t>
      </w:r>
    </w:p>
    <w:p w14:paraId="50A6ADAE"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استخدام منهج المنفعة المتبادلة:</w:t>
      </w:r>
    </w:p>
    <w:p w14:paraId="2561BD49"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lastRenderedPageBreak/>
        <w:t xml:space="preserve">     - توضيح الفوائد الشخصية للتغيير (تطوير مهارات جديدة، فرص للتقدم).</w:t>
      </w:r>
    </w:p>
    <w:p w14:paraId="31A76187"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ربط التغيير بتحقيق أهداف مهمة للمهندسين القدامى.</w:t>
      </w:r>
    </w:p>
    <w:p w14:paraId="7D5540DF"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تقديم حوافز محددة للمشاركة في قيادة مبادرات التغيير.</w:t>
      </w:r>
    </w:p>
    <w:p w14:paraId="4AA69A21"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بناء الالتزام التدريجي:</w:t>
      </w:r>
    </w:p>
    <w:p w14:paraId="7473CC36"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البدء بتغييرات صغيرة ومحدودة المخاطر.</w:t>
      </w:r>
    </w:p>
    <w:p w14:paraId="196E26DC"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تكليفهم بقيادة جوانب محددة من عملية التغيير.</w:t>
      </w:r>
    </w:p>
    <w:p w14:paraId="31D5877C"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بناء الثقة تدريجياً من خلال النجاحات الصغيرة.</w:t>
      </w:r>
    </w:p>
    <w:p w14:paraId="67BB7769"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استخدام قوة القصص والأمثلة:</w:t>
      </w:r>
    </w:p>
    <w:p w14:paraId="1DE0EF68"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مشاركة قصص نجاح لمؤسسات مشابهة نفذت تغييرات مماثلة.</w:t>
      </w:r>
    </w:p>
    <w:p w14:paraId="594D30B6"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الاستشهاد بحالات عملية محددة أدى فيها التغيير إلى نتائج إيجابية.</w:t>
      </w:r>
    </w:p>
    <w:p w14:paraId="01529E59"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تنظيم زيارات ميدانية لمؤسسات رائدة في المجال.</w:t>
      </w:r>
    </w:p>
    <w:p w14:paraId="599162D8"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إشراكهم في صناعة القرار:</w:t>
      </w:r>
    </w:p>
    <w:p w14:paraId="3989E03F"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طلب مشورتهم في كيفية تنفيذ التغيير بفعالية.</w:t>
      </w:r>
    </w:p>
    <w:p w14:paraId="796CA5C7"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تكليفهم بقيادة فرق عمل لوضع خطط التنفيذ.</w:t>
      </w:r>
    </w:p>
    <w:p w14:paraId="5820BBC7"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 xml:space="preserve">     - جعلهم "سفراء التغيير" داخل الفريق.</w:t>
      </w:r>
    </w:p>
    <w:p w14:paraId="717909B8" w14:textId="77777777" w:rsidR="00F131A0" w:rsidRPr="002465AB" w:rsidRDefault="00F131A0" w:rsidP="002465AB">
      <w:pPr>
        <w:ind w:left="-227"/>
        <w:rPr>
          <w:rFonts w:ascii="Sakkal Majalla" w:hAnsi="Sakkal Majalla"/>
          <w:sz w:val="34"/>
        </w:rPr>
      </w:pPr>
    </w:p>
    <w:p w14:paraId="75E1DDEF" w14:textId="77777777" w:rsidR="002465AB" w:rsidRDefault="00F131A0" w:rsidP="00F131A0">
      <w:pPr>
        <w:bidi w:val="0"/>
        <w:jc w:val="center"/>
        <w:rPr>
          <w:rFonts w:ascii="Sakkal Majalla" w:hAnsi="Sakkal Majalla"/>
          <w:sz w:val="34"/>
          <w:lang w:bidi="ar-SY"/>
        </w:rPr>
      </w:pPr>
      <w:r w:rsidRPr="00F131A0">
        <w:rPr>
          <w:rFonts w:ascii="Sakkal Majalla" w:hAnsi="Sakkal Majalla"/>
          <w:noProof/>
          <w:sz w:val="34"/>
          <w:lang w:bidi="ar-SY"/>
        </w:rPr>
        <w:drawing>
          <wp:inline distT="0" distB="0" distL="0" distR="0" wp14:anchorId="715841E5" wp14:editId="1515083E">
            <wp:extent cx="1140394" cy="1060892"/>
            <wp:effectExtent l="0" t="0" r="3175" b="6350"/>
            <wp:docPr id="4098"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92" cstate="print">
                      <a:duotone>
                        <a:schemeClr val="accent3">
                          <a:shade val="45000"/>
                          <a:satMod val="135000"/>
                        </a:schemeClr>
                        <a:prstClr val="white"/>
                      </a:duotone>
                      <a:extLst>
                        <a:ext uri="{BEBA8EAE-BF5A-486C-A8C5-ECC9F3942E4B}">
                          <a14:imgProps xmlns:a14="http://schemas.microsoft.com/office/drawing/2010/main">
                            <a14:imgLayer r:embed="rId193">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p w14:paraId="68F996C6" w14:textId="77777777" w:rsidR="00543EBD" w:rsidRPr="00543EBD" w:rsidRDefault="00543EBD" w:rsidP="00543EBD">
      <w:pPr>
        <w:bidi w:val="0"/>
        <w:rPr>
          <w:rFonts w:ascii="Sakkal Majalla" w:hAnsi="Sakkal Majalla"/>
          <w:sz w:val="34"/>
          <w:rtl/>
          <w:lang w:bidi="ar-SY"/>
        </w:rPr>
      </w:pPr>
    </w:p>
    <w:p w14:paraId="648ADD2A" w14:textId="77777777" w:rsidR="00543EBD" w:rsidRDefault="00543EBD" w:rsidP="00543EBD">
      <w:pPr>
        <w:bidi w:val="0"/>
        <w:rPr>
          <w:rFonts w:ascii="Sakkal Majalla" w:hAnsi="Sakkal Majalla"/>
          <w:sz w:val="34"/>
          <w:rtl/>
          <w:lang w:bidi="ar-SY"/>
        </w:rPr>
      </w:pPr>
    </w:p>
    <w:p w14:paraId="26599137" w14:textId="7DA40D0A" w:rsidR="00543EBD" w:rsidRDefault="00543EBD" w:rsidP="00543EBD">
      <w:pPr>
        <w:tabs>
          <w:tab w:val="left" w:pos="8160"/>
        </w:tabs>
        <w:bidi w:val="0"/>
        <w:rPr>
          <w:rFonts w:ascii="Sakkal Majalla" w:hAnsi="Sakkal Majalla"/>
          <w:sz w:val="34"/>
          <w:rtl/>
          <w:lang w:bidi="ar-SY"/>
        </w:rPr>
      </w:pPr>
      <w:r>
        <w:rPr>
          <w:rFonts w:ascii="Sakkal Majalla" w:hAnsi="Sakkal Majalla"/>
          <w:sz w:val="34"/>
          <w:lang w:bidi="ar-SY"/>
        </w:rPr>
        <w:tab/>
      </w:r>
    </w:p>
    <w:p w14:paraId="52F31AFD" w14:textId="4CC662EE" w:rsidR="00543EBD" w:rsidRDefault="00543EBD" w:rsidP="00543EBD">
      <w:pPr>
        <w:keepNext/>
        <w:pageBreakBefore/>
        <w:tabs>
          <w:tab w:val="left" w:pos="8160"/>
        </w:tabs>
        <w:bidi w:val="0"/>
        <w:rPr>
          <w:rFonts w:ascii="Sakkal Majalla" w:hAnsi="Sakkal Majalla"/>
          <w:sz w:val="34"/>
          <w:rtl/>
          <w:lang w:bidi="ar-SY"/>
        </w:rPr>
      </w:pPr>
      <w:r w:rsidRPr="005E1D24">
        <w:rPr>
          <w:noProof/>
        </w:rPr>
        <w:lastRenderedPageBreak/>
        <mc:AlternateContent>
          <mc:Choice Requires="wpg">
            <w:drawing>
              <wp:inline distT="0" distB="0" distL="0" distR="0" wp14:anchorId="71CE10CF" wp14:editId="0967D8ED">
                <wp:extent cx="5711825" cy="852877"/>
                <wp:effectExtent l="0" t="0" r="22225" b="23495"/>
                <wp:docPr id="117587147"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357207112" name="مجموعة 881967268"/>
                        <wpg:cNvGrpSpPr/>
                        <wpg:grpSpPr>
                          <a:xfrm>
                            <a:off x="0" y="280937"/>
                            <a:ext cx="5711825" cy="571950"/>
                            <a:chOff x="0" y="280925"/>
                            <a:chExt cx="6312597" cy="633649"/>
                          </a:xfrm>
                        </wpg:grpSpPr>
                        <wps:wsp>
                          <wps:cNvPr id="209002686"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51959965" name="مربع نص 2043426344"/>
                          <wps:cNvSpPr txBox="1"/>
                          <wps:spPr>
                            <a:xfrm>
                              <a:off x="3184368" y="280925"/>
                              <a:ext cx="2073788" cy="453764"/>
                            </a:xfrm>
                            <a:prstGeom prst="rect">
                              <a:avLst/>
                            </a:prstGeom>
                            <a:noFill/>
                          </wps:spPr>
                          <wps:txbx>
                            <w:txbxContent>
                              <w:p w14:paraId="737E3BBB" w14:textId="77777777" w:rsidR="00543EBD" w:rsidRDefault="00543EBD" w:rsidP="00543EBD">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316496133"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51117883" name="Picture 4119" descr="Conclusion "/>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1CE10CF" id="_x0000_s1924"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">
                <v:group id="مجموعة 881967268" o:spid="_x0000_s1925"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">
                  <v:roundrect id="مستطيل مستدير الزوايا 769901" o:spid="_x0000_s1926"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" fillcolor="#168489" strokecolor="#168489" strokeweight="1pt">
                    <v:stroke joinstyle="miter"/>
                  </v:roundrect>
                  <v:shape id="مربع نص 2043426344" o:spid="_x0000_s1927"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" filled="f" stroked="f">
                    <v:textbox style="mso-fit-shape-to-text:t">
                      <w:txbxContent>
                        <w:p w14:paraId="737E3BBB" w14:textId="77777777" w:rsidR="00543EBD" w:rsidRDefault="00543EBD" w:rsidP="00543EBD">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928"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" fillcolor="#168489" strokecolor="#168489" strokeweight="1pt">
                    <v:stroke joinstyle="miter"/>
                  </v:roundrect>
                </v:group>
                <v:shape id="Picture 4119" o:spid="_x0000_s1929"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">
                  <v:imagedata r:id="rId117" o:title="Conclusion "/>
                </v:shape>
                <w10:anchorlock/>
              </v:group>
            </w:pict>
          </mc:Fallback>
        </mc:AlternateContent>
      </w:r>
    </w:p>
    <w:p w14:paraId="535F439C"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في ختام هذه الجلسة، تناولنا مهارات التواصل القيادي وبناء العلاقات كأحد أهم الركائز للقيادة والإشراف الفعّال. استكشفنا مهارات الاتصال الأساسية وكيف يمكن للقادة استخدامها للتأثير والإقناع، بالإضافة إلى أهمية بناء الثقة وتعزيز العلاقات المهنية في بيئة العمل.</w:t>
      </w:r>
    </w:p>
    <w:p w14:paraId="08B1A080"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كما تعرّفنا على أساليب إدارة الاجتماعات الإشرافية بفعالية، وحدّدنا المعوقات الشائعة للتواصل واستراتيجيات التغلب عليها. من خلال النشاطات والتمارين العملية، قمنا بتطبيق هذه المهارات في مواقف واقعية، وتبادلنا الخبرات والدروس المستفادة.</w:t>
      </w:r>
    </w:p>
    <w:p w14:paraId="21670666"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التواصل القيادي الفعّال ليس مجرّد مهارة تقنية، بل هو فن يتطلب الممارسة المستمرة والتعلّم والتطوير. كما يتطلب الوعي الذاتي والانفتاح على التغذية الراجعة والمرونة في تكييف الأساليب وفقاً للمواقف والأشخاص.</w:t>
      </w:r>
    </w:p>
    <w:p w14:paraId="086D3DDE"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تذكّروا دائماً أن القائد الناجح ليس بالضرورة من يتحدّث أكثر، بل من يستمع أفضل، ومن يستطيع إيصال رسالته بوضوح وتأثير، ومن يبني جسور الثقة مع فريقه.</w:t>
      </w:r>
    </w:p>
    <w:p w14:paraId="61EB13B6"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وكما قال ستيفن كوفي: "التواصل هو المهارة الأكثر أهمية في الحياة". فلنعمل على تطوير مهاراتنا التواصلية باستمرار، ولنجعل منها أداة فعّالة لتحقيق النجاح في مهامنا القيادية والإشرافية.</w:t>
      </w:r>
    </w:p>
    <w:p w14:paraId="4B76D7F9" w14:textId="7712A0D6" w:rsidR="00543EBD" w:rsidRPr="00543EBD" w:rsidRDefault="00543EBD" w:rsidP="00543EBD">
      <w:pPr>
        <w:keepNext/>
        <w:pageBreakBefore/>
        <w:tabs>
          <w:tab w:val="left" w:pos="8160"/>
        </w:tabs>
        <w:rPr>
          <w:rFonts w:ascii="Sakkal Majalla" w:hAnsi="Sakkal Majalla"/>
          <w:sz w:val="34"/>
          <w:rtl/>
        </w:rPr>
        <w:sectPr w:rsidR="00543EBD" w:rsidRPr="00543EBD" w:rsidSect="00E80F25">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2586025" w14:textId="77777777" w:rsidTr="00F602E7">
        <w:tc>
          <w:tcPr>
            <w:tcW w:w="5000" w:type="pct"/>
            <w:gridSpan w:val="3"/>
            <w:tcBorders>
              <w:left w:val="single" w:sz="4" w:space="0" w:color="168489"/>
              <w:right w:val="single" w:sz="4" w:space="0" w:color="168489"/>
            </w:tcBorders>
            <w:shd w:val="clear" w:color="auto" w:fill="F2F2F2" w:themeFill="background1" w:themeFillShade="F2"/>
          </w:tcPr>
          <w:p w14:paraId="29483650" w14:textId="77777777" w:rsidR="00F01FA2" w:rsidRPr="00781A2F" w:rsidRDefault="00F01FA2" w:rsidP="00F602E7">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8013818" w14:textId="77777777" w:rsidTr="00F602E7">
        <w:tc>
          <w:tcPr>
            <w:tcW w:w="2612" w:type="pct"/>
            <w:tcBorders>
              <w:left w:val="single" w:sz="4" w:space="0" w:color="168489"/>
              <w:right w:val="single" w:sz="4" w:space="0" w:color="168489"/>
            </w:tcBorders>
          </w:tcPr>
          <w:p w14:paraId="236D576A" w14:textId="77777777" w:rsidR="00F01FA2" w:rsidRDefault="00F01FA2" w:rsidP="00F602E7">
            <w:pPr>
              <w:pStyle w:val="bold"/>
              <w:jc w:val="center"/>
              <w:rPr>
                <w:color w:val="168489"/>
                <w:sz w:val="40"/>
                <w:szCs w:val="40"/>
                <w:rtl/>
                <w:lang w:bidi="ar-EG"/>
              </w:rPr>
            </w:pPr>
            <w:r>
              <w:rPr>
                <w:noProof/>
              </w:rPr>
              <w:drawing>
                <wp:inline distT="0" distB="0" distL="0" distR="0" wp14:anchorId="242D8660" wp14:editId="0188D2AB">
                  <wp:extent cx="417155" cy="417165"/>
                  <wp:effectExtent l="0" t="0" r="2540" b="2540"/>
                  <wp:docPr id="1465698213" name="Picture 1465698213"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4BF4D88" w14:textId="77777777" w:rsidR="00F01FA2" w:rsidRPr="00F01FA2" w:rsidRDefault="00F01FA2" w:rsidP="00F602E7">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tcPr>
          <w:p w14:paraId="2A0E33F2" w14:textId="77777777" w:rsidR="00F01FA2" w:rsidRDefault="00F01FA2" w:rsidP="00F602E7">
            <w:pPr>
              <w:pStyle w:val="bold"/>
              <w:jc w:val="center"/>
              <w:rPr>
                <w:color w:val="168489"/>
                <w:sz w:val="40"/>
                <w:szCs w:val="40"/>
                <w:rtl/>
                <w:lang w:bidi="ar-EG"/>
              </w:rPr>
            </w:pPr>
            <w:r>
              <w:rPr>
                <w:noProof/>
              </w:rPr>
              <w:drawing>
                <wp:inline distT="0" distB="0" distL="0" distR="0" wp14:anchorId="790689AA" wp14:editId="0ADC2AA9">
                  <wp:extent cx="371475" cy="400050"/>
                  <wp:effectExtent l="0" t="0" r="9525" b="0"/>
                  <wp:docPr id="1465698214" name="Picture 1465698214"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7DEBA713" w14:textId="77777777" w:rsidR="00F01FA2" w:rsidRPr="00F01FA2" w:rsidRDefault="00162D45" w:rsidP="00F602E7">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tcPr>
          <w:p w14:paraId="54756DC6" w14:textId="77777777" w:rsidR="00F01FA2" w:rsidRPr="00F01FA2" w:rsidRDefault="00F01FA2" w:rsidP="00F602E7">
            <w:pPr>
              <w:pStyle w:val="bold"/>
              <w:bidi w:val="0"/>
              <w:jc w:val="center"/>
              <w:rPr>
                <w:color w:val="168489"/>
                <w:sz w:val="40"/>
                <w:szCs w:val="40"/>
                <w:rtl/>
                <w:lang w:bidi="ar-EG"/>
              </w:rPr>
            </w:pPr>
            <w:r w:rsidRPr="00595B2E">
              <w:rPr>
                <w:noProof/>
              </w:rPr>
              <w:drawing>
                <wp:inline distT="0" distB="0" distL="0" distR="0" wp14:anchorId="3B5D43A0" wp14:editId="03F82DBE">
                  <wp:extent cx="286893" cy="286893"/>
                  <wp:effectExtent l="0" t="0" r="0" b="0"/>
                  <wp:docPr id="1465698215" name="Picture 1465698215"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3"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5793A6FB" w14:textId="77777777" w:rsidTr="00F602E7">
        <w:tc>
          <w:tcPr>
            <w:tcW w:w="2612" w:type="pct"/>
            <w:tcBorders>
              <w:left w:val="single" w:sz="4" w:space="0" w:color="168489"/>
              <w:right w:val="single" w:sz="4" w:space="0" w:color="168489"/>
            </w:tcBorders>
            <w:vAlign w:val="center"/>
          </w:tcPr>
          <w:p w14:paraId="111E88CA" w14:textId="77777777" w:rsidR="00543EBD" w:rsidRPr="00543EBD" w:rsidRDefault="00543EBD" w:rsidP="00543EBD">
            <w:pPr>
              <w:pStyle w:val="a5"/>
              <w:numPr>
                <w:ilvl w:val="0"/>
                <w:numId w:val="8"/>
              </w:numPr>
              <w:rPr>
                <w:rFonts w:ascii="Adobe Arabic" w:eastAsia="GE Dinar One" w:hAnsi="Adobe Arabic" w:cs="Adobe Arabic"/>
                <w:color w:val="000000"/>
                <w:kern w:val="24"/>
                <w:sz w:val="32"/>
                <w:szCs w:val="32"/>
                <w:lang w:bidi="ar-SY"/>
              </w:rPr>
            </w:pPr>
            <w:r w:rsidRPr="00543EBD">
              <w:rPr>
                <w:rFonts w:ascii="Adobe Arabic" w:eastAsia="GE Dinar One" w:hAnsi="Adobe Arabic" w:cs="Adobe Arabic"/>
                <w:color w:val="000000"/>
                <w:kern w:val="24"/>
                <w:sz w:val="32"/>
                <w:szCs w:val="32"/>
                <w:rtl/>
                <w:lang w:bidi="ar-SY"/>
              </w:rPr>
              <w:t>بناء وتحفيز فرق العمل.</w:t>
            </w:r>
          </w:p>
          <w:p w14:paraId="771E5C2E" w14:textId="77777777" w:rsidR="00543EBD" w:rsidRPr="00543EBD" w:rsidRDefault="00543EBD" w:rsidP="00543EBD">
            <w:pPr>
              <w:pStyle w:val="a5"/>
              <w:numPr>
                <w:ilvl w:val="0"/>
                <w:numId w:val="8"/>
              </w:numPr>
              <w:rPr>
                <w:rFonts w:ascii="Adobe Arabic" w:eastAsia="GE Dinar One" w:hAnsi="Adobe Arabic" w:cs="Adobe Arabic"/>
                <w:color w:val="000000"/>
                <w:kern w:val="24"/>
                <w:sz w:val="32"/>
                <w:szCs w:val="32"/>
                <w:lang w:bidi="ar-SY"/>
              </w:rPr>
            </w:pPr>
            <w:r w:rsidRPr="00543EBD">
              <w:rPr>
                <w:rFonts w:ascii="Adobe Arabic" w:eastAsia="GE Dinar One" w:hAnsi="Adobe Arabic" w:cs="Adobe Arabic"/>
                <w:color w:val="000000"/>
                <w:kern w:val="24"/>
                <w:sz w:val="32"/>
                <w:szCs w:val="32"/>
                <w:rtl/>
                <w:lang w:bidi="ar-SY"/>
              </w:rPr>
              <w:t>استراتيجيات التحفيز المادي والمعنوي.</w:t>
            </w:r>
          </w:p>
          <w:p w14:paraId="26B13690" w14:textId="77777777" w:rsidR="00543EBD" w:rsidRPr="00543EBD" w:rsidRDefault="00543EBD" w:rsidP="00543EBD">
            <w:pPr>
              <w:pStyle w:val="a5"/>
              <w:numPr>
                <w:ilvl w:val="0"/>
                <w:numId w:val="8"/>
              </w:numPr>
              <w:rPr>
                <w:rFonts w:ascii="Adobe Arabic" w:eastAsia="GE Dinar One" w:hAnsi="Adobe Arabic" w:cs="Adobe Arabic"/>
                <w:color w:val="000000"/>
                <w:kern w:val="24"/>
                <w:sz w:val="32"/>
                <w:szCs w:val="32"/>
                <w:lang w:bidi="ar-SY"/>
              </w:rPr>
            </w:pPr>
            <w:r w:rsidRPr="00543EBD">
              <w:rPr>
                <w:rFonts w:ascii="Adobe Arabic" w:eastAsia="GE Dinar One" w:hAnsi="Adobe Arabic" w:cs="Adobe Arabic"/>
                <w:color w:val="000000"/>
                <w:kern w:val="24"/>
                <w:sz w:val="32"/>
                <w:szCs w:val="32"/>
                <w:rtl/>
                <w:lang w:bidi="ar-SY"/>
              </w:rPr>
              <w:t>تفويض الصلاحيات وتمكين الموظفين.</w:t>
            </w:r>
          </w:p>
          <w:p w14:paraId="3DEF0008" w14:textId="77777777" w:rsidR="00543EBD" w:rsidRPr="00543EBD" w:rsidRDefault="00543EBD" w:rsidP="00543EBD">
            <w:pPr>
              <w:pStyle w:val="a5"/>
              <w:numPr>
                <w:ilvl w:val="0"/>
                <w:numId w:val="8"/>
              </w:numPr>
              <w:rPr>
                <w:rFonts w:ascii="Adobe Arabic" w:eastAsia="GE Dinar One" w:hAnsi="Adobe Arabic" w:cs="Adobe Arabic"/>
                <w:color w:val="000000"/>
                <w:kern w:val="24"/>
                <w:sz w:val="32"/>
                <w:szCs w:val="32"/>
                <w:lang w:bidi="ar-SY"/>
              </w:rPr>
            </w:pPr>
            <w:r w:rsidRPr="00543EBD">
              <w:rPr>
                <w:rFonts w:ascii="Adobe Arabic" w:eastAsia="GE Dinar One" w:hAnsi="Adobe Arabic" w:cs="Adobe Arabic"/>
                <w:color w:val="000000"/>
                <w:kern w:val="24"/>
                <w:sz w:val="32"/>
                <w:szCs w:val="32"/>
                <w:rtl/>
                <w:lang w:bidi="ar-SY"/>
              </w:rPr>
              <w:t>إدارة الصراعات داخل الفريق.</w:t>
            </w:r>
          </w:p>
          <w:p w14:paraId="0EE873C4" w14:textId="4BD27467" w:rsidR="00F01FA2" w:rsidRPr="00543EBD" w:rsidRDefault="00543EBD" w:rsidP="00543EBD">
            <w:pPr>
              <w:pStyle w:val="a5"/>
              <w:numPr>
                <w:ilvl w:val="0"/>
                <w:numId w:val="8"/>
              </w:numPr>
              <w:rPr>
                <w:rFonts w:ascii="Adobe Arabic" w:eastAsia="GE Dinar One" w:hAnsi="Adobe Arabic" w:cs="Adobe Arabic"/>
                <w:color w:val="000000"/>
                <w:kern w:val="24"/>
                <w:sz w:val="32"/>
                <w:szCs w:val="32"/>
                <w:rtl/>
                <w:lang w:bidi="ar-SY"/>
              </w:rPr>
            </w:pPr>
            <w:r w:rsidRPr="00543EBD">
              <w:rPr>
                <w:rFonts w:ascii="Adobe Arabic" w:eastAsia="GE Dinar One" w:hAnsi="Adobe Arabic" w:cs="Adobe Arabic"/>
                <w:color w:val="000000"/>
                <w:kern w:val="24"/>
                <w:sz w:val="32"/>
                <w:szCs w:val="32"/>
                <w:rtl/>
                <w:lang w:bidi="ar-SY"/>
              </w:rPr>
              <w:t>تحسين بيئة العمل ورفع الروح المعنوية.</w:t>
            </w:r>
          </w:p>
        </w:tc>
        <w:tc>
          <w:tcPr>
            <w:tcW w:w="1809" w:type="pct"/>
            <w:tcBorders>
              <w:left w:val="single" w:sz="4" w:space="0" w:color="168489"/>
              <w:right w:val="single" w:sz="4" w:space="0" w:color="168489"/>
            </w:tcBorders>
            <w:vAlign w:val="center"/>
          </w:tcPr>
          <w:p w14:paraId="61925BD5" w14:textId="77777777" w:rsidR="00543EBD" w:rsidRPr="00162D45" w:rsidRDefault="00543EBD" w:rsidP="00543EBD">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54B707C3" w14:textId="77777777" w:rsidR="00543EBD" w:rsidRPr="00162D45" w:rsidRDefault="00543EBD" w:rsidP="00543EBD">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5321295A" w14:textId="77777777" w:rsidR="00543EBD" w:rsidRPr="00162D45" w:rsidRDefault="00543EBD" w:rsidP="00543EBD">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20D2A02D" w14:textId="77777777" w:rsidR="00543EBD" w:rsidRPr="00162D45" w:rsidRDefault="00543EBD" w:rsidP="00543EBD">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4F3933CC" w14:textId="77777777" w:rsidR="00543EBD" w:rsidRPr="00543EBD" w:rsidRDefault="00543EBD"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lang w:bidi="ar-EG"/>
              </w:rPr>
            </w:pPr>
            <w:r w:rsidRPr="00162D45">
              <w:rPr>
                <w:rFonts w:ascii="Adobe Arabic" w:eastAsia="Calibri" w:hAnsi="Adobe Arabic" w:cs="Adobe Arabic"/>
                <w:color w:val="0D0D0D" w:themeColor="text1" w:themeTint="F2"/>
                <w:sz w:val="32"/>
                <w:szCs w:val="32"/>
                <w:rtl/>
                <w:lang w:bidi="ar-EG"/>
              </w:rPr>
              <w:t>تنفيذ أنشطة تعاونيّة.</w:t>
            </w:r>
          </w:p>
          <w:p w14:paraId="1A847210" w14:textId="3695C36F" w:rsidR="00F01FA2" w:rsidRPr="00781A2F" w:rsidRDefault="00543EBD"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حالة دراسية</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66189186" w14:textId="77777777" w:rsidR="00F01FA2" w:rsidRPr="00F01FA2" w:rsidRDefault="00F01FA2" w:rsidP="00F602E7">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5679DB33"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5424" behindDoc="0" locked="0" layoutInCell="1" allowOverlap="1" wp14:anchorId="62FF729E" wp14:editId="45B5AE1E">
                <wp:simplePos x="0" y="0"/>
                <wp:positionH relativeFrom="column">
                  <wp:posOffset>-117764</wp:posOffset>
                </wp:positionH>
                <wp:positionV relativeFrom="paragraph">
                  <wp:posOffset>-464127</wp:posOffset>
                </wp:positionV>
                <wp:extent cx="6547379" cy="6948054"/>
                <wp:effectExtent l="0" t="0" r="0" b="5715"/>
                <wp:wrapNone/>
                <wp:docPr id="1451488586" name="Group 1451488586"/>
                <wp:cNvGraphicFramePr/>
                <a:graphic xmlns:a="http://schemas.openxmlformats.org/drawingml/2006/main">
                  <a:graphicData uri="http://schemas.microsoft.com/office/word/2010/wordprocessingGroup">
                    <wpg:wgp>
                      <wpg:cNvGrpSpPr/>
                      <wpg:grpSpPr>
                        <a:xfrm>
                          <a:off x="0" y="0"/>
                          <a:ext cx="6547379" cy="6948054"/>
                          <a:chOff x="-242454" y="0"/>
                          <a:chExt cx="6547379" cy="6948054"/>
                        </a:xfrm>
                      </wpg:grpSpPr>
                      <wpg:grpSp>
                        <wpg:cNvPr id="1451488587" name="Group 1451488587"/>
                        <wpg:cNvGrpSpPr/>
                        <wpg:grpSpPr>
                          <a:xfrm>
                            <a:off x="-242454" y="2571750"/>
                            <a:ext cx="5830237" cy="4376304"/>
                            <a:chOff x="-404387" y="0"/>
                            <a:chExt cx="5830315" cy="4376614"/>
                          </a:xfrm>
                        </wpg:grpSpPr>
                        <wpg:grpSp>
                          <wpg:cNvPr id="1451488588" name="Group 25"/>
                          <wpg:cNvGrpSpPr/>
                          <wpg:grpSpPr>
                            <a:xfrm>
                              <a:off x="3130302" y="0"/>
                              <a:ext cx="2262067" cy="515506"/>
                              <a:chOff x="3849928" y="0"/>
                              <a:chExt cx="2262067" cy="515506"/>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928" y="69934"/>
                                <a:ext cx="1755152" cy="441349"/>
                              </a:xfrm>
                              <a:prstGeom prst="rect">
                                <a:avLst/>
                              </a:prstGeom>
                              <a:noFill/>
                            </wps:spPr>
                            <wps:txbx>
                              <w:txbxContent>
                                <w:p w14:paraId="7971D3C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593" name="Group 26"/>
                          <wpg:cNvGrpSpPr/>
                          <wpg:grpSpPr>
                            <a:xfrm>
                              <a:off x="-2" y="9939"/>
                              <a:ext cx="2261237" cy="514985"/>
                              <a:chOff x="-2" y="0"/>
                              <a:chExt cx="2261545" cy="515506"/>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2" y="69936"/>
                                <a:ext cx="1756026" cy="441796"/>
                              </a:xfrm>
                              <a:prstGeom prst="rect">
                                <a:avLst/>
                              </a:prstGeom>
                              <a:noFill/>
                            </wps:spPr>
                            <wps:txbx>
                              <w:txbxContent>
                                <w:p w14:paraId="329BB224"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2110242" y="873887"/>
                              <a:ext cx="3315686" cy="3502727"/>
                            </a:xfrm>
                            <a:prstGeom prst="rect">
                              <a:avLst/>
                            </a:prstGeom>
                            <a:noFill/>
                            <a:ln w="6350">
                              <a:noFill/>
                            </a:ln>
                          </wps:spPr>
                          <wps:txbx>
                            <w:txbxContent>
                              <w:p w14:paraId="2E5C81F5" w14:textId="77777777" w:rsidR="00543EBD" w:rsidRPr="00543EBD" w:rsidRDefault="00543EBD"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Sakkal Majalla" w:hAnsi="Sakkal Majalla" w:cs="Sakkal Majalla"/>
                                    <w:b/>
                                    <w:color w:val="auto"/>
                                    <w:sz w:val="34"/>
                                    <w:szCs w:val="34"/>
                                    <w:rtl/>
                                  </w:rPr>
                                  <w:t>بنهاية هذه الجلسة، سيكون المشارك قادراً على:</w:t>
                                </w:r>
                              </w:p>
                              <w:p w14:paraId="38C62675" w14:textId="77777777" w:rsidR="00543EBD" w:rsidRDefault="00543EBD"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فهم الاستراتيجيات الفعّالة لبناء فرق عمل متماسكة ومنتجة.</w:t>
                                </w:r>
                              </w:p>
                              <w:p w14:paraId="67D742B0" w14:textId="77777777" w:rsidR="00543EBD" w:rsidRDefault="00543EBD"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تطبيق أدوات التحفيز المادي والمعنوي بشكل متوازن.</w:t>
                                </w:r>
                              </w:p>
                              <w:p w14:paraId="431B13C2" w14:textId="5970CED6" w:rsidR="00F01FA2" w:rsidRDefault="00543EBD" w:rsidP="00543EBD">
                                <w:pPr>
                                  <w:pStyle w:val="a5"/>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إتقان مهارات تفويض الصلاحيات وتمكين الموظّفين.</w:t>
                                </w:r>
                              </w:p>
                              <w:p w14:paraId="587FC87D" w14:textId="04304FA2" w:rsidR="00543EBD" w:rsidRDefault="00543EBD" w:rsidP="00543EBD">
                                <w:pPr>
                                  <w:pStyle w:val="a5"/>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اكتساب أساليب حلّ الصراعات داخل فريق العمل.</w:t>
                                </w:r>
                              </w:p>
                              <w:p w14:paraId="51C8F8A9" w14:textId="631F0349" w:rsidR="00543EBD" w:rsidRPr="000F32C7" w:rsidRDefault="00543EBD" w:rsidP="00543EBD">
                                <w:pPr>
                                  <w:pStyle w:val="a5"/>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تصميم خطط عملية لتحسين بيئة العمل ورفع الروح المعنوية للفريق.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404387" y="873853"/>
                              <a:ext cx="2660340" cy="3446825"/>
                            </a:xfrm>
                            <a:prstGeom prst="rect">
                              <a:avLst/>
                            </a:prstGeom>
                            <a:noFill/>
                            <a:ln w="6350">
                              <a:noFill/>
                            </a:ln>
                          </wps:spPr>
                          <wps:txbx>
                            <w:txbxContent>
                              <w:p w14:paraId="6FE00364" w14:textId="77777777" w:rsidR="00543EBD" w:rsidRPr="00543EBD" w:rsidRDefault="00543EBD" w:rsidP="00543EBD">
                                <w:pPr>
                                  <w:pStyle w:val="a5"/>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نشاط عصف ذهني.</w:t>
                                </w:r>
                              </w:p>
                              <w:p w14:paraId="7FEEF568" w14:textId="77777777" w:rsidR="00543EBD" w:rsidRPr="00543EBD" w:rsidRDefault="00543EBD" w:rsidP="00543EBD">
                                <w:pPr>
                                  <w:pStyle w:val="a5"/>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بناء وتحفيز فرق العمل.</w:t>
                                </w:r>
                              </w:p>
                              <w:p w14:paraId="0D498E25" w14:textId="77777777" w:rsidR="00543EBD" w:rsidRPr="00543EBD" w:rsidRDefault="00543EBD" w:rsidP="00543EBD">
                                <w:pPr>
                                  <w:pStyle w:val="a5"/>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استراتيجيات التحفيز المادي والمعنوي.</w:t>
                                </w:r>
                              </w:p>
                              <w:p w14:paraId="59DEE28E" w14:textId="77777777" w:rsidR="00543EBD" w:rsidRPr="00543EBD" w:rsidRDefault="00543EBD" w:rsidP="00543EBD">
                                <w:pPr>
                                  <w:pStyle w:val="a5"/>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تفويض الصلاحيات وتمكين الموظفين.</w:t>
                                </w:r>
                              </w:p>
                              <w:p w14:paraId="56A63581" w14:textId="77777777" w:rsidR="00543EBD" w:rsidRPr="00543EBD" w:rsidRDefault="00543EBD" w:rsidP="00543EBD">
                                <w:pPr>
                                  <w:pStyle w:val="a5"/>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تمرين تطبيقي.</w:t>
                                </w:r>
                              </w:p>
                              <w:p w14:paraId="415F807D" w14:textId="77777777" w:rsidR="00543EBD" w:rsidRPr="00543EBD" w:rsidRDefault="00543EBD" w:rsidP="00543EBD">
                                <w:pPr>
                                  <w:pStyle w:val="a5"/>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إدارة الصراعات داخل الفريق.</w:t>
                                </w:r>
                              </w:p>
                              <w:p w14:paraId="07D10119" w14:textId="77777777" w:rsidR="00543EBD" w:rsidRPr="00543EBD" w:rsidRDefault="00543EBD" w:rsidP="00543EBD">
                                <w:pPr>
                                  <w:pStyle w:val="a5"/>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تحسين بيئة العمل ورفع الروح المعنوية.</w:t>
                                </w:r>
                              </w:p>
                              <w:p w14:paraId="7823CCB5" w14:textId="77777777" w:rsidR="00543EBD" w:rsidRPr="00543EBD" w:rsidRDefault="00543EBD" w:rsidP="00543EBD">
                                <w:pPr>
                                  <w:pStyle w:val="a5"/>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نشاط تدريبي.</w:t>
                                </w:r>
                              </w:p>
                              <w:p w14:paraId="05A16441" w14:textId="1071378A" w:rsidR="00F01FA2" w:rsidRPr="000F32C7" w:rsidRDefault="00543EBD" w:rsidP="00543EBD">
                                <w:pPr>
                                  <w:pStyle w:val="a5"/>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حالة دراسيّة.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0" y="0"/>
                            <a:ext cx="6304925" cy="2053818"/>
                            <a:chOff x="0" y="0"/>
                            <a:chExt cx="6304925" cy="2053818"/>
                          </a:xfrm>
                        </wpg:grpSpPr>
                        <pic:pic xmlns:pic="http://schemas.openxmlformats.org/drawingml/2006/picture">
                          <pic:nvPicPr>
                            <pic:cNvPr id="1451488601" name="Picture 1451488601" descr="Calendar "/>
                            <pic:cNvPicPr>
                              <a:picLocks noChangeAspect="1"/>
                            </pic:cNvPicPr>
                          </pic:nvPicPr>
                          <pic:blipFill>
                            <a:blip r:embed="rId46" cstate="print">
                              <a:lum bright="70000" contrast="-70000"/>
                              <a:extLst>
                                <a:ext uri="{BEBA8EAE-BF5A-486C-A8C5-ECC9F3942E4B}">
                                  <a14:imgProps xmlns:a14="http://schemas.microsoft.com/office/drawing/2010/main">
                                    <a14:imgLayer r:embed="rId4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267335" y="1072108"/>
                              <a:ext cx="1037590" cy="981710"/>
                            </a:xfrm>
                            <a:prstGeom prst="rect">
                              <a:avLst/>
                            </a:prstGeom>
                            <a:noFill/>
                          </wps:spPr>
                          <wps:txbx>
                            <w:txbxContent>
                              <w:p w14:paraId="770723D3" w14:textId="77777777" w:rsidR="00F01FA2" w:rsidRPr="00F01FA2" w:rsidRDefault="00F01FA2" w:rsidP="00DB75B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620" y="19867"/>
                              <a:ext cx="2430145" cy="536575"/>
                            </a:xfrm>
                            <a:prstGeom prst="rect">
                              <a:avLst/>
                            </a:prstGeom>
                            <a:noFill/>
                          </wps:spPr>
                          <wps:txbx>
                            <w:txbxContent>
                              <w:p w14:paraId="6E90B82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0" y="1291077"/>
                              <a:ext cx="4567555" cy="536575"/>
                            </a:xfrm>
                            <a:prstGeom prst="rect">
                              <a:avLst/>
                            </a:prstGeom>
                            <a:noFill/>
                          </wps:spPr>
                          <wps:txbx>
                            <w:txbxContent>
                              <w:p w14:paraId="3C81E5C9" w14:textId="1BE6268F" w:rsidR="00F01FA2" w:rsidRPr="00F01FA2" w:rsidRDefault="00543EBD" w:rsidP="00F01FA2">
                                <w:pPr>
                                  <w:bidi w:val="0"/>
                                  <w:jc w:val="center"/>
                                  <w:rPr>
                                    <w:rFonts w:ascii="Adobe Arabic" w:eastAsia="GE Dinar One" w:hAnsi="Adobe Arabic" w:cs="Adobe Arabic"/>
                                    <w:b/>
                                    <w:bCs/>
                                    <w:kern w:val="24"/>
                                    <w:sz w:val="56"/>
                                    <w:szCs w:val="56"/>
                                    <w:lang w:bidi="ar-SY"/>
                                  </w:rPr>
                                </w:pPr>
                                <w:r w:rsidRPr="00543EBD">
                                  <w:rPr>
                                    <w:rFonts w:ascii="Adobe Arabic" w:eastAsia="GE Dinar One" w:hAnsi="Adobe Arabic" w:cs="Adobe Arabic"/>
                                    <w:b/>
                                    <w:bCs/>
                                    <w:kern w:val="24"/>
                                    <w:sz w:val="56"/>
                                    <w:szCs w:val="56"/>
                                    <w:rtl/>
                                    <w:lang w:bidi="ar-SY"/>
                                  </w:rPr>
                                  <w:t>بناء الفرق والتحفيز وتمكين الموظفين</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62FF729E" id="Group 1451488586" o:spid="_x0000_s1930" style="position:absolute;left:0;text-align:left;margin-left:-9.25pt;margin-top:-36.55pt;width:515.55pt;height:547.1pt;z-index:252775424;mso-position-horizontal-relative:text;mso-position-vertical-relative:text;mso-width-relative:margin;mso-height-relative:margin" coordorigin="-2424" coordsize="65473,69480"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">
                <v:group id="Group 1451488587" o:spid="_x0000_s1931" style="position:absolute;left:-2424;top:25717;width:58301;height:43763" coordorigin="-4043" coordsize="58303,43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">
                  <v:group id="Group 25" o:spid="_x0000_s1932"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">
                    <v:group id="Group 1451488589" o:spid="_x0000_s193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">
                      <v:oval id="Oval 1451488590" o:spid="_x0000_s193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" fillcolor="#168489" stroked="f" strokeweight="1pt">
                        <v:fill opacity="49087f"/>
                        <v:stroke joinstyle="miter"/>
                      </v:oval>
                      <v:shape id="Picture 1451488591" o:spid="_x0000_s193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">
                        <v:imagedata r:id="rId48" o:title="Target " gain="19661f" blacklevel="22938f"/>
                      </v:shape>
                    </v:group>
                    <v:shape id="TextBox 34" o:spid="_x0000_s1936"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" filled="f" stroked="f">
                      <v:textbox style="mso-fit-shape-to-text:t">
                        <w:txbxContent>
                          <w:p w14:paraId="7971D3C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937"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">
                    <v:oval id="Oval 1451488594" o:spid="_x0000_s193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" fillcolor="#168489" stroked="f" strokeweight="1pt">
                      <v:fill opacity="49087f"/>
                      <v:stroke joinstyle="miter"/>
                    </v:oval>
                    <v:shape id="TextBox 34" o:spid="_x0000_s1939"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" filled="f" stroked="f">
                      <v:textbox style="mso-fit-shape-to-text:t">
                        <w:txbxContent>
                          <w:p w14:paraId="329BB224"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97" o:spid="_x0000_s194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">
                      <v:imagedata r:id="rId49" o:title="Note " gain="19661f" blacklevel="22938f"/>
                    </v:shape>
                  </v:group>
                  <v:shape id="Text Box 1451488598" o:spid="_x0000_s1941" type="#_x0000_t202" style="position:absolute;left:21102;top:8738;width:33157;height:35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" filled="f" stroked="f" strokeweight=".5pt">
                    <v:textbox>
                      <w:txbxContent>
                        <w:p w14:paraId="2E5C81F5" w14:textId="77777777" w:rsidR="00543EBD" w:rsidRPr="00543EBD" w:rsidRDefault="00543EBD" w:rsidP="00F01FA2">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Sakkal Majalla" w:hAnsi="Sakkal Majalla" w:cs="Sakkal Majalla"/>
                              <w:b/>
                              <w:color w:val="auto"/>
                              <w:sz w:val="34"/>
                              <w:szCs w:val="34"/>
                              <w:rtl/>
                            </w:rPr>
                            <w:t>بنهاية هذه الجلسة، سيكون المشارك قادراً على:</w:t>
                          </w:r>
                        </w:p>
                        <w:p w14:paraId="38C62675" w14:textId="77777777" w:rsidR="00543EBD" w:rsidRDefault="00543EBD" w:rsidP="00F01FA2">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فهم الاستراتيجيات الفعّالة لبناء فرق عمل متماسكة ومنتجة.</w:t>
                          </w:r>
                        </w:p>
                        <w:p w14:paraId="67D742B0" w14:textId="77777777" w:rsidR="00543EBD" w:rsidRDefault="00543EBD" w:rsidP="00F01FA2">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تطبيق أدوات التحفيز المادي والمعنوي بشكل متوازن.</w:t>
                          </w:r>
                        </w:p>
                        <w:p w14:paraId="431B13C2" w14:textId="5970CED6" w:rsidR="00F01FA2" w:rsidRDefault="00543EBD" w:rsidP="00543EBD">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إتقان مهارات تفويض الصلاحيات وتمكين الموظّفين.</w:t>
                          </w:r>
                        </w:p>
                        <w:p w14:paraId="587FC87D" w14:textId="04304FA2" w:rsidR="00543EBD" w:rsidRDefault="00543EBD" w:rsidP="00543EBD">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اكتساب أساليب حلّ الصراعات داخل فريق العمل.</w:t>
                          </w:r>
                        </w:p>
                        <w:p w14:paraId="51C8F8A9" w14:textId="631F0349" w:rsidR="00543EBD" w:rsidRPr="000F32C7" w:rsidRDefault="00543EBD" w:rsidP="00543EBD">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تصميم خطط عملية لتحسين بيئة العمل ورفع الروح المعنوية للفريق.</w:t>
                          </w:r>
                        </w:p>
                      </w:txbxContent>
                    </v:textbox>
                  </v:shape>
                  <v:shape id="Text Box 1451488599" o:spid="_x0000_s1942" type="#_x0000_t202" style="position:absolute;left:-4043;top:8738;width:26602;height:34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" filled="f" stroked="f" strokeweight=".5pt">
                    <v:textbox>
                      <w:txbxContent>
                        <w:p w14:paraId="6FE00364" w14:textId="77777777" w:rsidR="00543EBD" w:rsidRPr="00543EBD" w:rsidRDefault="00543EBD" w:rsidP="00543EBD">
                          <w:pPr>
                            <w:pStyle w:val="ListParagraph"/>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نشاط عصف ذهني.</w:t>
                          </w:r>
                        </w:p>
                        <w:p w14:paraId="7FEEF568" w14:textId="77777777" w:rsidR="00543EBD" w:rsidRPr="00543EBD" w:rsidRDefault="00543EBD" w:rsidP="00543EBD">
                          <w:pPr>
                            <w:pStyle w:val="ListParagraph"/>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بناء وتحفيز فرق العمل.</w:t>
                          </w:r>
                        </w:p>
                        <w:p w14:paraId="0D498E25" w14:textId="77777777" w:rsidR="00543EBD" w:rsidRPr="00543EBD" w:rsidRDefault="00543EBD" w:rsidP="00543EBD">
                          <w:pPr>
                            <w:pStyle w:val="ListParagraph"/>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استراتيجيات التحفيز المادي والمعنوي.</w:t>
                          </w:r>
                        </w:p>
                        <w:p w14:paraId="59DEE28E" w14:textId="77777777" w:rsidR="00543EBD" w:rsidRPr="00543EBD" w:rsidRDefault="00543EBD" w:rsidP="00543EBD">
                          <w:pPr>
                            <w:pStyle w:val="ListParagraph"/>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تفويض الصلاحيات وتمكين الموظفين.</w:t>
                          </w:r>
                        </w:p>
                        <w:p w14:paraId="56A63581" w14:textId="77777777" w:rsidR="00543EBD" w:rsidRPr="00543EBD" w:rsidRDefault="00543EBD" w:rsidP="00543EBD">
                          <w:pPr>
                            <w:pStyle w:val="ListParagraph"/>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تمرين تطبيقي.</w:t>
                          </w:r>
                        </w:p>
                        <w:p w14:paraId="415F807D" w14:textId="77777777" w:rsidR="00543EBD" w:rsidRPr="00543EBD" w:rsidRDefault="00543EBD" w:rsidP="00543EBD">
                          <w:pPr>
                            <w:pStyle w:val="ListParagraph"/>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إدارة الصراعات داخل الفريق.</w:t>
                          </w:r>
                        </w:p>
                        <w:p w14:paraId="07D10119" w14:textId="77777777" w:rsidR="00543EBD" w:rsidRPr="00543EBD" w:rsidRDefault="00543EBD" w:rsidP="00543EBD">
                          <w:pPr>
                            <w:pStyle w:val="ListParagraph"/>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تحسين بيئة العمل ورفع الروح المعنوية.</w:t>
                          </w:r>
                        </w:p>
                        <w:p w14:paraId="7823CCB5" w14:textId="77777777" w:rsidR="00543EBD" w:rsidRPr="00543EBD" w:rsidRDefault="00543EBD" w:rsidP="00543EBD">
                          <w:pPr>
                            <w:pStyle w:val="ListParagraph"/>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نشاط تدريبي.</w:t>
                          </w:r>
                        </w:p>
                        <w:p w14:paraId="05A16441" w14:textId="1071378A" w:rsidR="00F01FA2" w:rsidRPr="000F32C7" w:rsidRDefault="00543EBD" w:rsidP="00543EBD">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حالة دراسيّة.</w:t>
                          </w:r>
                        </w:p>
                      </w:txbxContent>
                    </v:textbox>
                  </v:shape>
                </v:group>
                <v:group id="Group 1451488600" o:spid="_x0000_s1943" style="position:absolute;width:63049;height:20538" coordsize="63049,20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">
                  <v:shape id="Picture 1451488601" o:spid="_x0000_s1944"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">
                    <v:imagedata r:id="rId50" o:title="Calendar " gain="19661f" blacklevel="22938f"/>
                  </v:shape>
                  <v:shape id="TextBox 34" o:spid="_x0000_s1945" type="#_x0000_t202" style="position:absolute;left:52673;top:10721;width:10376;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" filled="f" stroked="f">
                    <v:textbox style="mso-fit-shape-to-text:t">
                      <w:txbxContent>
                        <w:p w14:paraId="770723D3" w14:textId="77777777" w:rsidR="00F01FA2" w:rsidRPr="00F01FA2" w:rsidRDefault="00F01FA2" w:rsidP="00DB75B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الثاني</w:t>
                          </w:r>
                        </w:p>
                      </w:txbxContent>
                    </v:textbox>
                  </v:shape>
                  <v:shape id="TextBox 34" o:spid="_x0000_s1946"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" filled="f" stroked="f">
                    <v:textbox style="mso-fit-shape-to-text:t">
                      <w:txbxContent>
                        <w:p w14:paraId="6E90B82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947"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" filled="f" stroked="f">
                    <v:textbox style="mso-fit-shape-to-text:t">
                      <w:txbxContent>
                        <w:p w14:paraId="3C81E5C9" w14:textId="1BE6268F" w:rsidR="00F01FA2" w:rsidRPr="00F01FA2" w:rsidRDefault="00543EBD" w:rsidP="00F01FA2">
                          <w:pPr>
                            <w:bidi w:val="0"/>
                            <w:jc w:val="center"/>
                            <w:rPr>
                              <w:rFonts w:ascii="Adobe Arabic" w:eastAsia="GE Dinar One" w:hAnsi="Adobe Arabic" w:cs="Adobe Arabic"/>
                              <w:b/>
                              <w:bCs/>
                              <w:kern w:val="24"/>
                              <w:sz w:val="56"/>
                              <w:szCs w:val="56"/>
                              <w:lang w:bidi="ar-SY"/>
                            </w:rPr>
                          </w:pPr>
                          <w:r w:rsidRPr="00543EBD">
                            <w:rPr>
                              <w:rFonts w:ascii="Adobe Arabic" w:eastAsia="GE Dinar One" w:hAnsi="Adobe Arabic" w:cs="Adobe Arabic"/>
                              <w:b/>
                              <w:bCs/>
                              <w:kern w:val="24"/>
                              <w:sz w:val="56"/>
                              <w:szCs w:val="56"/>
                              <w:rtl/>
                              <w:lang w:bidi="ar-SY"/>
                            </w:rPr>
                            <w:t>بناء الفرق والتحفيز وتمكين الموظفين</w:t>
                          </w:r>
                        </w:p>
                      </w:txbxContent>
                    </v:textbox>
                  </v:shape>
                </v:group>
              </v:group>
            </w:pict>
          </mc:Fallback>
        </mc:AlternateContent>
      </w:r>
    </w:p>
    <w:p w14:paraId="1BDB2293" w14:textId="77777777" w:rsidR="009E7CAF" w:rsidRPr="00BD4553" w:rsidRDefault="009E7CAF" w:rsidP="000F1708">
      <w:pPr>
        <w:bidi w:val="0"/>
        <w:rPr>
          <w:rFonts w:ascii="Adobe Arabic" w:hAnsi="Adobe Arabic" w:cs="Adobe Arabic"/>
          <w:b/>
          <w:bCs/>
          <w:color w:val="002060"/>
          <w:sz w:val="48"/>
          <w:szCs w:val="36"/>
        </w:rPr>
      </w:pPr>
      <w:r w:rsidRPr="00BD4553">
        <w:rPr>
          <w:rFonts w:ascii="Adobe Arabic" w:hAnsi="Adobe Arabic" w:cs="Adobe Arabic"/>
          <w:b/>
          <w:bCs/>
          <w:color w:val="002060"/>
          <w:sz w:val="48"/>
          <w:szCs w:val="36"/>
          <w:rtl/>
        </w:rPr>
        <w:t xml:space="preserve"> </w:t>
      </w:r>
    </w:p>
    <w:p w14:paraId="40CA1C39"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24A980BD" w14:textId="77777777" w:rsidR="009E7CAF" w:rsidRDefault="009E7CAF" w:rsidP="009E7CAF">
      <w:pPr>
        <w:pStyle w:val="a5"/>
        <w:spacing w:line="360" w:lineRule="auto"/>
        <w:rPr>
          <w:rFonts w:ascii="Adobe Arabic" w:hAnsi="Adobe Arabic" w:cs="Adobe Arabic"/>
          <w:b/>
          <w:bCs/>
          <w:color w:val="002060"/>
          <w:sz w:val="48"/>
          <w:szCs w:val="36"/>
          <w:rtl/>
        </w:rPr>
      </w:pPr>
    </w:p>
    <w:p w14:paraId="15BC97D2" w14:textId="77777777" w:rsidR="00986395" w:rsidRPr="00BE0014" w:rsidRDefault="00F9007F" w:rsidP="00BE0014">
      <w:pPr>
        <w:bidi w:val="0"/>
        <w:spacing w:after="160" w:line="256" w:lineRule="auto"/>
        <w:jc w:val="left"/>
        <w:rPr>
          <w:rFonts w:cs="PT Bold Heading"/>
          <w:sz w:val="52"/>
          <w:szCs w:val="56"/>
        </w:rPr>
      </w:pPr>
      <w:r>
        <w:rPr>
          <w:rFonts w:cs="PT Bold Heading"/>
          <w:noProof/>
          <w:sz w:val="52"/>
          <w:szCs w:val="56"/>
          <w:rtl/>
        </w:rPr>
        <w:t xml:space="preserve"> </w:t>
      </w:r>
      <w:r w:rsidR="009E7CAF">
        <w:rPr>
          <w:rFonts w:cs="PT Bold Heading" w:hint="cs"/>
          <w:sz w:val="52"/>
          <w:szCs w:val="56"/>
          <w:rtl/>
        </w:rPr>
        <w:br w:type="page"/>
      </w:r>
    </w:p>
    <w:p w14:paraId="6C780ACC" w14:textId="77777777" w:rsidR="00543EBD" w:rsidRDefault="00543EBD" w:rsidP="00543EBD">
      <w:pPr>
        <w:bidi w:val="0"/>
        <w:spacing w:after="160" w:line="259" w:lineRule="auto"/>
        <w:jc w:val="left"/>
        <w:rPr>
          <w:rFonts w:ascii="Sakkal Majalla" w:hAnsi="Sakkal Majalla"/>
          <w:sz w:val="34"/>
        </w:rPr>
      </w:pPr>
      <w:r w:rsidRPr="005E1D24">
        <w:rPr>
          <w:rFonts w:eastAsia="Times New Roman" w:cs="Times New Roman"/>
          <w:b/>
          <w:bCs/>
          <w:noProof/>
          <w:sz w:val="36"/>
          <w:szCs w:val="36"/>
        </w:rPr>
        <w:lastRenderedPageBreak/>
        <mc:AlternateContent>
          <mc:Choice Requires="wpg">
            <w:drawing>
              <wp:inline distT="0" distB="0" distL="0" distR="0" wp14:anchorId="76576F92" wp14:editId="13602842">
                <wp:extent cx="5711825" cy="748003"/>
                <wp:effectExtent l="0" t="0" r="22225" b="14605"/>
                <wp:docPr id="1845341293"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004088658" name="مجموعة 881967268"/>
                        <wpg:cNvGrpSpPr/>
                        <wpg:grpSpPr>
                          <a:xfrm>
                            <a:off x="0" y="159523"/>
                            <a:ext cx="5711825" cy="588477"/>
                            <a:chOff x="0" y="159448"/>
                            <a:chExt cx="6312597" cy="652243"/>
                          </a:xfrm>
                        </wpg:grpSpPr>
                        <wps:wsp>
                          <wps:cNvPr id="10557170"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57141513" name="مربع نص 2043426344"/>
                          <wps:cNvSpPr txBox="1"/>
                          <wps:spPr>
                            <a:xfrm>
                              <a:off x="817519" y="159448"/>
                              <a:ext cx="2073788" cy="453954"/>
                            </a:xfrm>
                            <a:prstGeom prst="rect">
                              <a:avLst/>
                            </a:prstGeom>
                            <a:noFill/>
                          </wps:spPr>
                          <wps:txbx>
                            <w:txbxContent>
                              <w:p w14:paraId="03350391" w14:textId="77777777" w:rsidR="00543EBD" w:rsidRPr="00724F18" w:rsidRDefault="00543EBD" w:rsidP="00543EBD">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wps:txbx>
                          <wps:bodyPr wrap="square" rtlCol="1">
                            <a:spAutoFit/>
                          </wps:bodyPr>
                        </wps:wsp>
                        <wps:wsp>
                          <wps:cNvPr id="869337911"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523574260" name="Picture 179" descr="Light bulb "/>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6576F92" id="_x0000_s1948"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">
                <v:group id="مجموعة 881967268" o:spid="_x0000_s1949"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">
                  <v:roundrect id="مستطيل مستدير الزوايا 769901" o:spid="_x0000_s1950"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" fillcolor="#168489" strokecolor="#168489" strokeweight="1pt">
                    <v:stroke joinstyle="miter"/>
                  </v:roundrect>
                  <v:shape id="مربع نص 2043426344" o:spid="_x0000_s1951"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" filled="f" stroked="f">
                    <v:textbox style="mso-fit-shape-to-text:t">
                      <w:txbxContent>
                        <w:p w14:paraId="03350391" w14:textId="77777777" w:rsidR="00543EBD" w:rsidRPr="00724F18" w:rsidRDefault="00543EBD" w:rsidP="00543EBD">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v:textbox>
                  </v:shape>
                  <v:roundrect id="مستطيل مستدير الزوايا 769903" o:spid="_x0000_s1952"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" fillcolor="#168489" strokecolor="#168489" strokeweight="1pt">
                    <v:stroke joinstyle="miter"/>
                  </v:roundrect>
                </v:group>
                <v:shape id="Picture 179" o:spid="_x0000_s1953"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">
                  <v:imagedata r:id="rId58" o:title="Light bulb "/>
                </v:shape>
                <w10:anchorlock/>
              </v:group>
            </w:pict>
          </mc:Fallback>
        </mc:AlternateContent>
      </w:r>
    </w:p>
    <w:p w14:paraId="47E7DA65" w14:textId="77777777" w:rsidR="00543EBD" w:rsidRPr="00543EBD" w:rsidRDefault="00543EBD" w:rsidP="00543EBD">
      <w:pPr>
        <w:rPr>
          <w:rFonts w:ascii="Sakkal Majalla" w:hAnsi="Sakkal Majalla"/>
          <w:sz w:val="34"/>
          <w:rtl/>
        </w:rPr>
      </w:pPr>
      <w:r w:rsidRPr="00543EBD">
        <w:rPr>
          <w:rFonts w:ascii="Sakkal Majalla" w:hAnsi="Sakkal Majalla"/>
          <w:sz w:val="34"/>
          <w:rtl/>
        </w:rPr>
        <w:t xml:space="preserve">أهلاً بكم في اليوم الثاني من دورتنا التدريبية. تركّز جلستنا اليوم على موضوع محوري في الإدارة الحديثة وهو "بناء الفرق والتحفيز وتمكين الموظفين". </w:t>
      </w:r>
    </w:p>
    <w:p w14:paraId="24B22EE8" w14:textId="77777777" w:rsidR="00543EBD" w:rsidRPr="00543EBD" w:rsidRDefault="00543EBD" w:rsidP="00543EBD">
      <w:pPr>
        <w:rPr>
          <w:rFonts w:ascii="Sakkal Majalla" w:hAnsi="Sakkal Majalla"/>
          <w:sz w:val="34"/>
          <w:rtl/>
        </w:rPr>
      </w:pPr>
      <w:r w:rsidRPr="00543EBD">
        <w:rPr>
          <w:rFonts w:ascii="Sakkal Majalla" w:hAnsi="Sakkal Majalla"/>
          <w:sz w:val="34"/>
          <w:rtl/>
        </w:rPr>
        <w:t>يُعدّ بناء فريق عمل متماسك ومحفّز من أهمّ التحدّيات التي تواجه المشرفين والمدراء في بيئة الأعمال المعاصرة. فالمورد البشري هو الثروة الحقيقية لأيّ مؤسّسة، وقدرتنا على تحفيز الموظّفين وتمكينهم تنعكس مباشرة على إنتاجيّة المنظّمة وتحقيق أهدافها الاستراتيجية.</w:t>
      </w:r>
    </w:p>
    <w:p w14:paraId="16A883F6" w14:textId="77777777" w:rsidR="00543EBD" w:rsidRPr="005E1D24" w:rsidRDefault="00543EBD" w:rsidP="00543EBD">
      <w:pPr>
        <w:keepNext/>
        <w:pageBreakBefore/>
        <w:rPr>
          <w:rFonts w:ascii="Sakkal Majalla" w:hAnsi="Sakkal Majalla"/>
          <w:b/>
          <w:bCs/>
          <w:color w:val="FF0000"/>
          <w:sz w:val="32"/>
          <w:szCs w:val="32"/>
          <w:rtl/>
        </w:rPr>
      </w:pPr>
      <w:r w:rsidRPr="005E1D24">
        <w:rPr>
          <w:b/>
          <w:bCs/>
          <w:noProof/>
          <w:color w:val="FF0000"/>
        </w:rPr>
        <w:lastRenderedPageBreak/>
        <mc:AlternateContent>
          <mc:Choice Requires="wpg">
            <w:drawing>
              <wp:inline distT="0" distB="0" distL="0" distR="0" wp14:anchorId="358CFA69" wp14:editId="7C6F5C37">
                <wp:extent cx="5537836" cy="992761"/>
                <wp:effectExtent l="0" t="0" r="0" b="0"/>
                <wp:docPr id="793375169"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052739187" name="Group 1608695462"/>
                        <wpg:cNvGrpSpPr/>
                        <wpg:grpSpPr>
                          <a:xfrm>
                            <a:off x="1" y="0"/>
                            <a:ext cx="5537836" cy="992761"/>
                            <a:chOff x="0" y="0"/>
                            <a:chExt cx="5538027" cy="992804"/>
                          </a:xfrm>
                        </wpg:grpSpPr>
                        <wps:wsp>
                          <wps:cNvPr id="1977655768" name="TextBox 4"/>
                          <wps:cNvSpPr txBox="1"/>
                          <wps:spPr>
                            <a:xfrm>
                              <a:off x="4688958" y="456229"/>
                              <a:ext cx="849069" cy="536575"/>
                            </a:xfrm>
                            <a:prstGeom prst="rect">
                              <a:avLst/>
                            </a:prstGeom>
                            <a:noFill/>
                          </wps:spPr>
                          <wps:txbx>
                            <w:txbxContent>
                              <w:p w14:paraId="74E7BB8F" w14:textId="77777777" w:rsidR="00543EBD" w:rsidRDefault="00543EBD" w:rsidP="00543EBD">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882924898"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59364603" name="TextBox 7"/>
                          <wps:cNvSpPr txBox="1"/>
                          <wps:spPr>
                            <a:xfrm>
                              <a:off x="0" y="203938"/>
                              <a:ext cx="4493415" cy="536598"/>
                            </a:xfrm>
                            <a:prstGeom prst="rect">
                              <a:avLst/>
                            </a:prstGeom>
                            <a:noFill/>
                          </wps:spPr>
                          <wps:txbx>
                            <w:txbxContent>
                              <w:p w14:paraId="7590826E" w14:textId="77777777" w:rsidR="00543EBD" w:rsidRDefault="00543EBD" w:rsidP="00543EBD">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2131407392" name="Picture 1608695466" descr="Brainstorming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58CFA69" id="_x0000_s1954"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">
                <v:group id="Group 1608695462" o:spid="_x0000_s1955"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">
                  <v:shape id="TextBox 4" o:spid="_x0000_s1956"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" filled="f" stroked="f">
                    <v:textbox style="mso-fit-shape-to-text:t">
                      <w:txbxContent>
                        <w:p w14:paraId="74E7BB8F" w14:textId="77777777" w:rsidR="00543EBD" w:rsidRDefault="00543EBD" w:rsidP="00543EBD">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957"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" fillcolor="#168489" stroked="f" strokeweight="1pt">
                    <v:stroke joinstyle="miter"/>
                  </v:roundrect>
                  <v:shape id="TextBox 7" o:spid="_x0000_s1958"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" filled="f" stroked="f">
                    <v:textbox style="mso-fit-shape-to-text:t">
                      <w:txbxContent>
                        <w:p w14:paraId="7590826E" w14:textId="77777777" w:rsidR="00543EBD" w:rsidRDefault="00543EBD" w:rsidP="00543EBD">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1959"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">
                  <v:imagedata r:id="rId60" o:title="Brainstorming "/>
                </v:shape>
                <w10:anchorlock/>
              </v:group>
            </w:pict>
          </mc:Fallback>
        </mc:AlternateContent>
      </w:r>
    </w:p>
    <w:p w14:paraId="2709E6B5" w14:textId="77777777" w:rsidR="00543EBD" w:rsidRDefault="00543EBD" w:rsidP="00543EBD">
      <w:pPr>
        <w:rPr>
          <w:rFonts w:ascii="Sakkal Majalla" w:hAnsi="Sakkal Majalla"/>
          <w:sz w:val="34"/>
          <w:rtl/>
        </w:rPr>
      </w:pPr>
      <w:r w:rsidRPr="005E1D24">
        <w:rPr>
          <w:noProof/>
          <w:sz w:val="34"/>
        </w:rPr>
        <w:drawing>
          <wp:anchor distT="0" distB="0" distL="114300" distR="114300" simplePos="0" relativeHeight="252853248" behindDoc="0" locked="0" layoutInCell="1" allowOverlap="1" wp14:anchorId="5731B486" wp14:editId="28E74CFA">
            <wp:simplePos x="0" y="0"/>
            <wp:positionH relativeFrom="margin">
              <wp:align>right</wp:align>
            </wp:positionH>
            <wp:positionV relativeFrom="paragraph">
              <wp:posOffset>11801</wp:posOffset>
            </wp:positionV>
            <wp:extent cx="457200" cy="457200"/>
            <wp:effectExtent l="0" t="0" r="0" b="0"/>
            <wp:wrapSquare wrapText="bothSides"/>
            <wp:docPr id="1910573477"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E1D24">
        <w:rPr>
          <w:rFonts w:hint="cs"/>
          <w:color w:val="168489"/>
          <w:sz w:val="34"/>
          <w:rtl/>
        </w:rPr>
        <w:t>السؤال:</w:t>
      </w:r>
      <w:r w:rsidRPr="005E1D24">
        <w:rPr>
          <w:rFonts w:hint="cs"/>
          <w:sz w:val="34"/>
          <w:rtl/>
        </w:rPr>
        <w:t xml:space="preserve"> </w:t>
      </w:r>
      <w:r w:rsidRPr="00543EBD">
        <w:rPr>
          <w:rFonts w:ascii="Sakkal Majalla" w:hAnsi="Sakkal Majalla"/>
          <w:sz w:val="34"/>
          <w:rtl/>
        </w:rPr>
        <w:t>" ما الذي يدفعك أنت شخصياً للعمل بجدّ وتفان؟ وهل تعتقد أن ما يحفّزك هو نفس ما يحفّز زملاءك؟ كيف يمكن للمشرف أن يكتشف ما يحرّك كل موظّف"؟</w:t>
      </w:r>
    </w:p>
    <w:p w14:paraId="484C52DD" w14:textId="1D74DB33" w:rsidR="00543EBD" w:rsidRPr="005E1D24" w:rsidRDefault="00543EBD" w:rsidP="00543EBD">
      <w:pPr>
        <w:rPr>
          <w:rFonts w:ascii="Sakkal Majalla" w:hAnsi="Sakkal Majalla"/>
          <w:sz w:val="34"/>
          <w:rtl/>
        </w:rPr>
      </w:pPr>
      <w:r w:rsidRPr="005E1D24">
        <w:rPr>
          <w:noProof/>
        </w:rPr>
        <w:drawing>
          <wp:anchor distT="0" distB="0" distL="114300" distR="114300" simplePos="0" relativeHeight="252852224" behindDoc="0" locked="0" layoutInCell="1" allowOverlap="1" wp14:anchorId="4C80D38F" wp14:editId="0540EC65">
            <wp:simplePos x="0" y="0"/>
            <wp:positionH relativeFrom="margin">
              <wp:align>right</wp:align>
            </wp:positionH>
            <wp:positionV relativeFrom="paragraph">
              <wp:posOffset>310515</wp:posOffset>
            </wp:positionV>
            <wp:extent cx="361315" cy="361315"/>
            <wp:effectExtent l="0" t="0" r="635" b="635"/>
            <wp:wrapSquare wrapText="bothSides"/>
            <wp:docPr id="190504520" name="Picture 1608695467" descr="Back in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ack in time "/>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313C679" w14:textId="77777777" w:rsidR="00543EBD" w:rsidRPr="005E1D24" w:rsidRDefault="00543EBD" w:rsidP="00543EBD">
      <w:pPr>
        <w:rPr>
          <w:rtl/>
        </w:rPr>
      </w:pPr>
      <w:r w:rsidRPr="005E1D24">
        <w:rPr>
          <w:rFonts w:hint="cs"/>
          <w:color w:val="168489"/>
          <w:rtl/>
        </w:rPr>
        <w:t>المدّة الزمنية:</w:t>
      </w:r>
      <w:r w:rsidRPr="005E1D24">
        <w:rPr>
          <w:rFonts w:hint="cs"/>
          <w:rtl/>
        </w:rPr>
        <w:t xml:space="preserve"> 15 دقائق.</w:t>
      </w:r>
    </w:p>
    <w:p w14:paraId="18B1CFCC" w14:textId="77777777" w:rsidR="00543EBD" w:rsidRPr="005E1D24" w:rsidRDefault="00543EBD" w:rsidP="00543EBD">
      <w:pPr>
        <w:rPr>
          <w:color w:val="168489"/>
        </w:rPr>
      </w:pPr>
      <w:r w:rsidRPr="005E1D24">
        <w:rPr>
          <w:noProof/>
        </w:rPr>
        <w:drawing>
          <wp:anchor distT="0" distB="0" distL="114300" distR="114300" simplePos="0" relativeHeight="252854272" behindDoc="0" locked="0" layoutInCell="1" allowOverlap="1" wp14:anchorId="26B99132" wp14:editId="3803EEFA">
            <wp:simplePos x="0" y="0"/>
            <wp:positionH relativeFrom="margin">
              <wp:align>right</wp:align>
            </wp:positionH>
            <wp:positionV relativeFrom="paragraph">
              <wp:posOffset>106680</wp:posOffset>
            </wp:positionV>
            <wp:extent cx="439420" cy="439420"/>
            <wp:effectExtent l="0" t="0" r="0" b="0"/>
            <wp:wrapSquare wrapText="bothSides"/>
            <wp:docPr id="1413391233" name="Picture 1608695469"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87D95A7" w14:textId="77777777" w:rsidR="00543EBD" w:rsidRDefault="00543EBD" w:rsidP="00543EBD">
      <w:pPr>
        <w:tabs>
          <w:tab w:val="left" w:pos="1272"/>
        </w:tabs>
        <w:rPr>
          <w:color w:val="168489"/>
          <w:rtl/>
        </w:rPr>
      </w:pPr>
      <w:r w:rsidRPr="005E1D24">
        <w:rPr>
          <w:color w:val="168489"/>
          <w:rtl/>
        </w:rPr>
        <w:t>بعض الإجابات النموذجيّة</w:t>
      </w:r>
      <w:r w:rsidRPr="005E1D24">
        <w:rPr>
          <w:rFonts w:hint="cs"/>
          <w:color w:val="168489"/>
          <w:rtl/>
        </w:rPr>
        <w:t>:</w:t>
      </w:r>
      <w:r w:rsidRPr="005E1D24">
        <w:rPr>
          <w:color w:val="168489"/>
          <w:rtl/>
        </w:rPr>
        <w:tab/>
      </w:r>
    </w:p>
    <w:p w14:paraId="6BED9C1A" w14:textId="77777777" w:rsidR="00543EBD" w:rsidRPr="00543EBD" w:rsidRDefault="00543EBD" w:rsidP="00543EBD">
      <w:pPr>
        <w:rPr>
          <w:rFonts w:ascii="Sakkal Majalla" w:hAnsi="Sakkal Majalla"/>
          <w:sz w:val="34"/>
          <w:rtl/>
        </w:rPr>
      </w:pPr>
      <w:r w:rsidRPr="00543EBD">
        <w:rPr>
          <w:rFonts w:ascii="Sakkal Majalla" w:hAnsi="Sakkal Majalla"/>
          <w:sz w:val="34"/>
          <w:rtl/>
        </w:rPr>
        <w:t>- "يدفعني للعمل بجدّ الاعتراف بإنجازاتي والتقدير المعنوي من المدير والزملاء، فالشعور بالتقدير يعزّز ثقتي بنفسي ويدفعني لمزيد من العطاء."</w:t>
      </w:r>
    </w:p>
    <w:p w14:paraId="158A9147" w14:textId="77777777" w:rsidR="00543EBD" w:rsidRPr="00543EBD" w:rsidRDefault="00543EBD" w:rsidP="00543EBD">
      <w:pPr>
        <w:rPr>
          <w:rFonts w:ascii="Sakkal Majalla" w:hAnsi="Sakkal Majalla"/>
          <w:sz w:val="34"/>
          <w:rtl/>
        </w:rPr>
      </w:pPr>
      <w:r w:rsidRPr="00543EBD">
        <w:rPr>
          <w:rFonts w:ascii="Sakkal Majalla" w:hAnsi="Sakkal Majalla"/>
          <w:sz w:val="34"/>
          <w:rtl/>
        </w:rPr>
        <w:t>- "أعمل بجدّ عندما أشعر بأنّ عملي له معنى وتأثير على المؤسّسة والمجتمع، فالهدف السامي يمنحني طاقة إيجابية مستمرّة."</w:t>
      </w:r>
    </w:p>
    <w:p w14:paraId="7FF40B29" w14:textId="77777777" w:rsidR="00543EBD" w:rsidRPr="00543EBD" w:rsidRDefault="00543EBD" w:rsidP="00543EBD">
      <w:pPr>
        <w:rPr>
          <w:rFonts w:ascii="Sakkal Majalla" w:hAnsi="Sakkal Majalla"/>
          <w:sz w:val="34"/>
          <w:rtl/>
        </w:rPr>
      </w:pPr>
      <w:r w:rsidRPr="00543EBD">
        <w:rPr>
          <w:rFonts w:ascii="Sakkal Majalla" w:hAnsi="Sakkal Majalla"/>
          <w:sz w:val="34"/>
          <w:rtl/>
        </w:rPr>
        <w:t>- "المكافآت المادية والحوافز المالية تدفعني للعمل الجادّ، خصوصاً عندما تكون مرتبطة بالأداء."</w:t>
      </w:r>
    </w:p>
    <w:p w14:paraId="505D10D7" w14:textId="77777777" w:rsidR="00543EBD" w:rsidRPr="00543EBD" w:rsidRDefault="00543EBD" w:rsidP="00543EBD">
      <w:pPr>
        <w:rPr>
          <w:rFonts w:ascii="Sakkal Majalla" w:hAnsi="Sakkal Majalla"/>
          <w:sz w:val="34"/>
          <w:rtl/>
        </w:rPr>
      </w:pPr>
      <w:r w:rsidRPr="00543EBD">
        <w:rPr>
          <w:rFonts w:ascii="Sakkal Majalla" w:hAnsi="Sakkal Majalla"/>
          <w:sz w:val="34"/>
          <w:rtl/>
        </w:rPr>
        <w:t>- "فرص التطوّر والنموّ المهني تحفّزني للعمل بتفانٍ، فأنا أطمح دائماً للارتقاء في السلّم الوظيفي."</w:t>
      </w:r>
    </w:p>
    <w:p w14:paraId="1D5BE625" w14:textId="77777777" w:rsidR="00543EBD" w:rsidRPr="00543EBD" w:rsidRDefault="00543EBD" w:rsidP="00543EBD">
      <w:pPr>
        <w:rPr>
          <w:rFonts w:ascii="Sakkal Majalla" w:hAnsi="Sakkal Majalla"/>
          <w:sz w:val="34"/>
          <w:rtl/>
        </w:rPr>
      </w:pPr>
      <w:r w:rsidRPr="00543EBD">
        <w:rPr>
          <w:rFonts w:ascii="Sakkal Majalla" w:hAnsi="Sakkal Majalla"/>
          <w:sz w:val="34"/>
          <w:rtl/>
        </w:rPr>
        <w:t>- "لا أعتقد أنّ ما يحفّزني يحفّز جميع زملائي، فلكلّ شخص محفّزاته الخاصّة. البعض يهتمّ بالأمان الوظيفي، وآخرون بالمرونة في ساعات العمل."</w:t>
      </w:r>
    </w:p>
    <w:p w14:paraId="6998CB57" w14:textId="77777777" w:rsidR="00543EBD" w:rsidRPr="00543EBD" w:rsidRDefault="00543EBD" w:rsidP="00543EBD">
      <w:pPr>
        <w:rPr>
          <w:rFonts w:ascii="Sakkal Majalla" w:hAnsi="Sakkal Majalla"/>
          <w:sz w:val="34"/>
          <w:rtl/>
        </w:rPr>
      </w:pPr>
      <w:r w:rsidRPr="00543EBD">
        <w:rPr>
          <w:rFonts w:ascii="Sakkal Majalla" w:hAnsi="Sakkal Majalla"/>
          <w:sz w:val="34"/>
          <w:rtl/>
        </w:rPr>
        <w:t>- "يمكن للمشرف اكتشاف محفّزات كلّ موظّف من خلال الجلسات الفردية المنتظمة، والاستبيانات الدورية، والملاحظة المباشرة لردود فعل الموظّفين تجاه المبادرات المختلفة."</w:t>
      </w:r>
    </w:p>
    <w:p w14:paraId="05DADB29" w14:textId="77777777" w:rsidR="00543EBD" w:rsidRPr="005E1D24" w:rsidRDefault="00543EBD" w:rsidP="00543EBD">
      <w:pPr>
        <w:tabs>
          <w:tab w:val="left" w:pos="1272"/>
        </w:tabs>
        <w:rPr>
          <w:color w:val="168489"/>
          <w:rtl/>
        </w:rPr>
      </w:pPr>
    </w:p>
    <w:p w14:paraId="3816674C" w14:textId="77777777" w:rsidR="00543EBD" w:rsidRDefault="00543EBD" w:rsidP="00543EBD">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09F3AF10" wp14:editId="79DC577B">
                <wp:extent cx="5731510" cy="895350"/>
                <wp:effectExtent l="0" t="0" r="21590" b="19050"/>
                <wp:docPr id="136659498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98716883" name="صورة 38"/>
                          <pic:cNvPicPr/>
                        </pic:nvPicPr>
                        <pic:blipFill>
                          <a:blip r:embed="rId6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02456149" name="مجموعة 39"/>
                        <wpg:cNvGrpSpPr/>
                        <wpg:grpSpPr>
                          <a:xfrm>
                            <a:off x="0" y="0"/>
                            <a:ext cx="5731510" cy="895350"/>
                            <a:chOff x="0" y="0"/>
                            <a:chExt cx="5878196" cy="918845"/>
                          </a:xfrm>
                        </wpg:grpSpPr>
                        <wpg:grpSp>
                          <wpg:cNvPr id="1752445212" name="مجموعة 40"/>
                          <wpg:cNvGrpSpPr/>
                          <wpg:grpSpPr>
                            <a:xfrm>
                              <a:off x="0" y="0"/>
                              <a:ext cx="5878196" cy="918845"/>
                              <a:chOff x="0" y="0"/>
                              <a:chExt cx="6240348" cy="919070"/>
                            </a:xfrm>
                          </wpg:grpSpPr>
                          <wpg:grpSp>
                            <wpg:cNvPr id="380161126" name="مجموعة 41"/>
                            <wpg:cNvGrpSpPr/>
                            <wpg:grpSpPr>
                              <a:xfrm>
                                <a:off x="0" y="169208"/>
                                <a:ext cx="5433072" cy="580613"/>
                                <a:chOff x="0" y="169208"/>
                                <a:chExt cx="5433072" cy="580613"/>
                              </a:xfrm>
                            </wpg:grpSpPr>
                            <wps:wsp>
                              <wps:cNvPr id="47220142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7525353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4717101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58621632" name="مربع نص 41"/>
                          <wps:cNvSpPr txBox="1"/>
                          <wps:spPr>
                            <a:xfrm>
                              <a:off x="204484" y="257055"/>
                              <a:ext cx="4616071" cy="387740"/>
                            </a:xfrm>
                            <a:prstGeom prst="rect">
                              <a:avLst/>
                            </a:prstGeom>
                            <a:noFill/>
                          </wps:spPr>
                          <wps:txbx>
                            <w:txbxContent>
                              <w:p w14:paraId="51FD36DE" w14:textId="58A7928D" w:rsidR="00543EBD" w:rsidRDefault="00543EBD" w:rsidP="00543EBD">
                                <w:pPr>
                                  <w:rPr>
                                    <w:rFonts w:eastAsia="Calibri" w:hAnsi="Adobe Arabic" w:cs="Adobe Arabic"/>
                                    <w:b/>
                                    <w:bCs/>
                                    <w:color w:val="FFFFFF"/>
                                    <w:kern w:val="24"/>
                                    <w:sz w:val="36"/>
                                    <w:szCs w:val="36"/>
                                    <w:lang w:bidi="ar-EG"/>
                                  </w:rPr>
                                </w:pPr>
                                <w:r w:rsidRPr="00543EBD">
                                  <w:rPr>
                                    <w:rFonts w:eastAsia="Calibri" w:hAnsi="Adobe Arabic" w:cs="Adobe Arabic"/>
                                    <w:b/>
                                    <w:bCs/>
                                    <w:color w:val="FFFFFF"/>
                                    <w:kern w:val="24"/>
                                    <w:sz w:val="36"/>
                                    <w:szCs w:val="36"/>
                                    <w:rtl/>
                                    <w:lang w:bidi="ar-EG"/>
                                  </w:rPr>
                                  <w:t>بناء وتحفيز فرق العمل</w:t>
                                </w:r>
                              </w:p>
                            </w:txbxContent>
                          </wps:txbx>
                          <wps:bodyPr wrap="square" rtlCol="1">
                            <a:spAutoFit/>
                          </wps:bodyPr>
                        </wps:wsp>
                      </wpg:grpSp>
                    </wpg:wgp>
                  </a:graphicData>
                </a:graphic>
              </wp:inline>
            </w:drawing>
          </mc:Choice>
          <mc:Fallback>
            <w:pict>
              <v:group w14:anchorId="09F3AF10" id="_x0000_s196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">
                <v:shape id="صورة 38" o:spid="_x0000_s196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">
                  <v:imagedata r:id="rId64" o:title=""/>
                </v:shape>
                <v:group id="مجموعة 39" o:spid="_x0000_s19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">
                  <v:group id="مجموعة 40" o:spid="_x0000_s19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">
                    <v:group id="مجموعة 41" o:spid="_x0000_s19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">
                      <v:shape id="شكل حر 42" o:spid="_x0000_s19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" fillcolor="#168489" stroked="f" strokeweight="1pt">
                        <v:stroke joinstyle="miter"/>
                      </v:roundrect>
                    </v:group>
                    <v:oval id="شكل بيضاوي 44" o:spid="_x0000_s19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" filled="f" strokecolor="#a5a5a5 [2092]" strokeweight="1pt">
                      <v:stroke joinstyle="miter"/>
                    </v:oval>
                  </v:group>
                  <v:shape id="مربع نص 41" o:spid="_x0000_s196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" filled="f" stroked="f">
                    <v:textbox style="mso-fit-shape-to-text:t">
                      <w:txbxContent>
                        <w:p w14:paraId="51FD36DE" w14:textId="58A7928D" w:rsidR="00543EBD" w:rsidRDefault="00543EBD" w:rsidP="00543EBD">
                          <w:pPr>
                            <w:rPr>
                              <w:rFonts w:eastAsia="Calibri" w:hAnsi="Adobe Arabic" w:cs="Adobe Arabic"/>
                              <w:b/>
                              <w:bCs/>
                              <w:color w:val="FFFFFF"/>
                              <w:kern w:val="24"/>
                              <w:sz w:val="36"/>
                              <w:szCs w:val="36"/>
                              <w:lang w:bidi="ar-EG"/>
                            </w:rPr>
                          </w:pPr>
                          <w:r w:rsidRPr="00543EBD">
                            <w:rPr>
                              <w:rFonts w:eastAsia="Calibri" w:hAnsi="Adobe Arabic" w:cs="Adobe Arabic"/>
                              <w:b/>
                              <w:bCs/>
                              <w:color w:val="FFFFFF"/>
                              <w:kern w:val="24"/>
                              <w:sz w:val="36"/>
                              <w:szCs w:val="36"/>
                              <w:rtl/>
                              <w:lang w:bidi="ar-EG"/>
                            </w:rPr>
                            <w:t>بناء وتحفيز فرق العمل</w:t>
                          </w:r>
                        </w:p>
                      </w:txbxContent>
                    </v:textbox>
                  </v:shape>
                </v:group>
                <w10:anchorlock/>
              </v:group>
            </w:pict>
          </mc:Fallback>
        </mc:AlternateContent>
      </w:r>
    </w:p>
    <w:p w14:paraId="5BF936D5" w14:textId="77777777" w:rsidR="00543EBD" w:rsidRPr="00543EBD" w:rsidRDefault="00543EBD" w:rsidP="00543EBD">
      <w:pPr>
        <w:rPr>
          <w:rFonts w:ascii="Sakkal Majalla" w:hAnsi="Sakkal Majalla"/>
          <w:sz w:val="34"/>
          <w:rtl/>
        </w:rPr>
      </w:pPr>
      <w:r w:rsidRPr="00543EBD">
        <w:rPr>
          <w:rFonts w:ascii="Sakkal Majalla" w:hAnsi="Sakkal Majalla"/>
          <w:sz w:val="34"/>
          <w:rtl/>
        </w:rPr>
        <w:t>بناء فريق عمل فعّال يتطلّب فهماً عميقاً للديناميكيات البشرية والمراحل التي تمرّ بها الفرق. وفقاً لنموذج توكمان (</w:t>
      </w:r>
      <w:r w:rsidRPr="00543EBD">
        <w:rPr>
          <w:rFonts w:ascii="Sakkal Majalla" w:hAnsi="Sakkal Majalla"/>
          <w:sz w:val="34"/>
        </w:rPr>
        <w:t>Tuckman's Model</w:t>
      </w:r>
      <w:r w:rsidRPr="00543EBD">
        <w:rPr>
          <w:rFonts w:ascii="Sakkal Majalla" w:hAnsi="Sakkal Majalla"/>
          <w:sz w:val="34"/>
          <w:rtl/>
        </w:rPr>
        <w:t>)، تمرّ الفرق بأربع مراحل أساسية: التشكيل (</w:t>
      </w:r>
      <w:r w:rsidRPr="00543EBD">
        <w:rPr>
          <w:rFonts w:ascii="Sakkal Majalla" w:hAnsi="Sakkal Majalla"/>
          <w:sz w:val="34"/>
        </w:rPr>
        <w:t>Forming</w:t>
      </w:r>
      <w:r w:rsidRPr="00543EBD">
        <w:rPr>
          <w:rFonts w:ascii="Sakkal Majalla" w:hAnsi="Sakkal Majalla"/>
          <w:sz w:val="34"/>
          <w:rtl/>
        </w:rPr>
        <w:t>)، والعصف (</w:t>
      </w:r>
      <w:r w:rsidRPr="00543EBD">
        <w:rPr>
          <w:rFonts w:ascii="Sakkal Majalla" w:hAnsi="Sakkal Majalla"/>
          <w:sz w:val="34"/>
        </w:rPr>
        <w:t>Storming</w:t>
      </w:r>
      <w:r w:rsidRPr="00543EBD">
        <w:rPr>
          <w:rFonts w:ascii="Sakkal Majalla" w:hAnsi="Sakkal Majalla"/>
          <w:sz w:val="34"/>
          <w:rtl/>
        </w:rPr>
        <w:t>)، والتطبيع (</w:t>
      </w:r>
      <w:r w:rsidRPr="00543EBD">
        <w:rPr>
          <w:rFonts w:ascii="Sakkal Majalla" w:hAnsi="Sakkal Majalla"/>
          <w:sz w:val="34"/>
        </w:rPr>
        <w:t>Norming</w:t>
      </w:r>
      <w:r w:rsidRPr="00543EBD">
        <w:rPr>
          <w:rFonts w:ascii="Sakkal Majalla" w:hAnsi="Sakkal Majalla"/>
          <w:sz w:val="34"/>
          <w:rtl/>
        </w:rPr>
        <w:t>)، والأداء (</w:t>
      </w:r>
      <w:r w:rsidRPr="00543EBD">
        <w:rPr>
          <w:rFonts w:ascii="Sakkal Majalla" w:hAnsi="Sakkal Majalla"/>
          <w:sz w:val="34"/>
        </w:rPr>
        <w:t>Performing</w:t>
      </w:r>
      <w:r w:rsidRPr="00543EBD">
        <w:rPr>
          <w:rFonts w:ascii="Sakkal Majalla" w:hAnsi="Sakkal Majalla"/>
          <w:sz w:val="34"/>
          <w:rtl/>
        </w:rPr>
        <w:t>).</w:t>
      </w:r>
    </w:p>
    <w:p w14:paraId="02B9773A" w14:textId="77777777" w:rsidR="00543EBD" w:rsidRDefault="00543EBD" w:rsidP="00543EBD">
      <w:pPr>
        <w:rPr>
          <w:rFonts w:ascii="Adobe Arabic" w:hAnsi="Adobe Arabic" w:cs="Adobe Arabic"/>
          <w:b/>
          <w:bCs/>
          <w:color w:val="008080"/>
          <w:sz w:val="36"/>
          <w:szCs w:val="36"/>
          <w:rtl/>
        </w:rPr>
      </w:pPr>
      <w:r w:rsidRPr="00543EBD">
        <w:rPr>
          <w:rFonts w:ascii="Adobe Arabic" w:hAnsi="Adobe Arabic" w:cs="Adobe Arabic"/>
          <w:b/>
          <w:bCs/>
          <w:color w:val="008080"/>
          <w:sz w:val="36"/>
          <w:szCs w:val="36"/>
          <w:rtl/>
        </w:rPr>
        <w:t>مراحل تطوّر الفريق:</w:t>
      </w:r>
    </w:p>
    <w:p w14:paraId="5D540729" w14:textId="6B99EDDC" w:rsidR="00355B56" w:rsidRPr="00543EBD" w:rsidRDefault="00355B56" w:rsidP="00355B56">
      <w:pPr>
        <w:jc w:val="center"/>
        <w:rPr>
          <w:rFonts w:ascii="Adobe Arabic" w:hAnsi="Adobe Arabic" w:cs="Adobe Arabic"/>
          <w:b/>
          <w:bCs/>
          <w:color w:val="008080"/>
          <w:sz w:val="36"/>
          <w:szCs w:val="36"/>
          <w:rtl/>
        </w:rPr>
      </w:pPr>
      <w:r w:rsidRPr="00355B56">
        <w:rPr>
          <w:rFonts w:ascii="Adobe Arabic" w:hAnsi="Adobe Arabic" w:cs="Adobe Arabic"/>
          <w:b/>
          <w:bCs/>
          <w:noProof/>
          <w:color w:val="008080"/>
          <w:sz w:val="36"/>
          <w:szCs w:val="36"/>
        </w:rPr>
        <mc:AlternateContent>
          <mc:Choice Requires="wpg">
            <w:drawing>
              <wp:inline distT="0" distB="0" distL="0" distR="0" wp14:anchorId="0B470271" wp14:editId="48EFBB9B">
                <wp:extent cx="5048494" cy="1599722"/>
                <wp:effectExtent l="0" t="0" r="0" b="635"/>
                <wp:docPr id="12" name="مجموعة 11">
                  <a:extLst xmlns:a="http://schemas.openxmlformats.org/drawingml/2006/main">
                    <a:ext uri="{FF2B5EF4-FFF2-40B4-BE49-F238E27FC236}">
                      <a16:creationId xmlns:a16="http://schemas.microsoft.com/office/drawing/2014/main" id="{76F821D4-C9FA-0384-ACF2-BAA4E2625F5C}"/>
                    </a:ext>
                  </a:extLst>
                </wp:docPr>
                <wp:cNvGraphicFramePr/>
                <a:graphic xmlns:a="http://schemas.openxmlformats.org/drawingml/2006/main">
                  <a:graphicData uri="http://schemas.microsoft.com/office/word/2010/wordprocessingGroup">
                    <wpg:wgp>
                      <wpg:cNvGrpSpPr/>
                      <wpg:grpSpPr>
                        <a:xfrm>
                          <a:off x="0" y="0"/>
                          <a:ext cx="5048494" cy="1599722"/>
                          <a:chOff x="0" y="0"/>
                          <a:chExt cx="8342683" cy="2643556"/>
                        </a:xfrm>
                      </wpg:grpSpPr>
                      <pic:pic xmlns:pic="http://schemas.openxmlformats.org/drawingml/2006/picture">
                        <pic:nvPicPr>
                          <pic:cNvPr id="2038677658" name="صورة 2038677658">
                            <a:extLst>
                              <a:ext uri="{FF2B5EF4-FFF2-40B4-BE49-F238E27FC236}">
                                <a16:creationId xmlns:a16="http://schemas.microsoft.com/office/drawing/2014/main" id="{084C3794-BD21-863F-F8A6-45BC1BF31123}"/>
                              </a:ext>
                            </a:extLst>
                          </pic:cNvPr>
                          <pic:cNvPicPr>
                            <a:picLocks noChangeAspect="1"/>
                          </pic:cNvPicPr>
                        </pic:nvPicPr>
                        <pic:blipFill>
                          <a:blip r:embed="rId194">
                            <a:extLst>
                              <a:ext uri="{28A0092B-C50C-407E-A947-70E740481C1C}">
                                <a14:useLocalDpi xmlns:a14="http://schemas.microsoft.com/office/drawing/2010/main" val="0"/>
                              </a:ext>
                            </a:extLst>
                          </a:blip>
                          <a:stretch>
                            <a:fillRect/>
                          </a:stretch>
                        </pic:blipFill>
                        <pic:spPr>
                          <a:xfrm>
                            <a:off x="6208785" y="4763"/>
                            <a:ext cx="2133898" cy="2638793"/>
                          </a:xfrm>
                          <a:prstGeom prst="rect">
                            <a:avLst/>
                          </a:prstGeom>
                        </pic:spPr>
                      </pic:pic>
                      <pic:pic xmlns:pic="http://schemas.openxmlformats.org/drawingml/2006/picture">
                        <pic:nvPicPr>
                          <pic:cNvPr id="1806133275" name="صورة 1806133275">
                            <a:extLst>
                              <a:ext uri="{FF2B5EF4-FFF2-40B4-BE49-F238E27FC236}">
                                <a16:creationId xmlns:a16="http://schemas.microsoft.com/office/drawing/2014/main" id="{0119F312-506B-A8EC-0F99-314B31AA11FD}"/>
                              </a:ext>
                            </a:extLst>
                          </pic:cNvPr>
                          <pic:cNvPicPr>
                            <a:picLocks noChangeAspect="1"/>
                          </pic:cNvPicPr>
                        </pic:nvPicPr>
                        <pic:blipFill>
                          <a:blip r:embed="rId195">
                            <a:extLst>
                              <a:ext uri="{28A0092B-C50C-407E-A947-70E740481C1C}">
                                <a14:useLocalDpi xmlns:a14="http://schemas.microsoft.com/office/drawing/2010/main" val="0"/>
                              </a:ext>
                            </a:extLst>
                          </a:blip>
                          <a:stretch>
                            <a:fillRect/>
                          </a:stretch>
                        </pic:blipFill>
                        <pic:spPr>
                          <a:xfrm>
                            <a:off x="4093940" y="9526"/>
                            <a:ext cx="2114845" cy="2629267"/>
                          </a:xfrm>
                          <a:prstGeom prst="rect">
                            <a:avLst/>
                          </a:prstGeom>
                        </pic:spPr>
                      </pic:pic>
                      <pic:pic xmlns:pic="http://schemas.openxmlformats.org/drawingml/2006/picture">
                        <pic:nvPicPr>
                          <pic:cNvPr id="69102759" name="صورة 69102759">
                            <a:extLst>
                              <a:ext uri="{FF2B5EF4-FFF2-40B4-BE49-F238E27FC236}">
                                <a16:creationId xmlns:a16="http://schemas.microsoft.com/office/drawing/2014/main" id="{4F5B3A85-B2D8-FC74-53F5-0B963E2D40BD}"/>
                              </a:ext>
                            </a:extLst>
                          </pic:cNvPr>
                          <pic:cNvPicPr>
                            <a:picLocks noChangeAspect="1"/>
                          </pic:cNvPicPr>
                        </pic:nvPicPr>
                        <pic:blipFill>
                          <a:blip r:embed="rId196">
                            <a:extLst>
                              <a:ext uri="{28A0092B-C50C-407E-A947-70E740481C1C}">
                                <a14:useLocalDpi xmlns:a14="http://schemas.microsoft.com/office/drawing/2010/main" val="0"/>
                              </a:ext>
                            </a:extLst>
                          </a:blip>
                          <a:stretch>
                            <a:fillRect/>
                          </a:stretch>
                        </pic:blipFill>
                        <pic:spPr>
                          <a:xfrm>
                            <a:off x="2050543" y="4764"/>
                            <a:ext cx="2067213" cy="2634030"/>
                          </a:xfrm>
                          <a:prstGeom prst="rect">
                            <a:avLst/>
                          </a:prstGeom>
                        </pic:spPr>
                      </pic:pic>
                      <pic:pic xmlns:pic="http://schemas.openxmlformats.org/drawingml/2006/picture">
                        <pic:nvPicPr>
                          <pic:cNvPr id="204659001" name="صورة 204659001">
                            <a:extLst>
                              <a:ext uri="{FF2B5EF4-FFF2-40B4-BE49-F238E27FC236}">
                                <a16:creationId xmlns:a16="http://schemas.microsoft.com/office/drawing/2014/main" id="{C449464A-6DA7-E232-AF36-03F24C8BE5E1}"/>
                              </a:ext>
                            </a:extLst>
                          </pic:cNvPr>
                          <pic:cNvPicPr>
                            <a:picLocks noChangeAspect="1"/>
                          </pic:cNvPicPr>
                        </pic:nvPicPr>
                        <pic:blipFill>
                          <a:blip r:embed="rId197">
                            <a:extLst>
                              <a:ext uri="{28A0092B-C50C-407E-A947-70E740481C1C}">
                                <a14:useLocalDpi xmlns:a14="http://schemas.microsoft.com/office/drawing/2010/main" val="0"/>
                              </a:ext>
                            </a:extLst>
                          </a:blip>
                          <a:stretch>
                            <a:fillRect/>
                          </a:stretch>
                        </pic:blipFill>
                        <pic:spPr>
                          <a:xfrm>
                            <a:off x="0" y="0"/>
                            <a:ext cx="2048161" cy="2638793"/>
                          </a:xfrm>
                          <a:prstGeom prst="rect">
                            <a:avLst/>
                          </a:prstGeom>
                        </pic:spPr>
                      </pic:pic>
                    </wpg:wgp>
                  </a:graphicData>
                </a:graphic>
              </wp:inline>
            </w:drawing>
          </mc:Choice>
          <mc:Fallback>
            <w:pict>
              <v:group w14:anchorId="795AFA86" id="مجموعة 11" o:spid="_x0000_s1026" style="width:397.5pt;height:125.95pt;mso-position-horizontal-relative:char;mso-position-vertical-relative:line" coordsize="83426,264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">
                <v:shape id="صورة 2038677658" o:spid="_x0000_s1027" type="#_x0000_t75" style="position:absolute;left:62087;top:47;width:21339;height:26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">
                  <v:imagedata r:id="rId198" o:title=""/>
                </v:shape>
                <v:shape id="صورة 1806133275" o:spid="_x0000_s1028" type="#_x0000_t75" style="position:absolute;left:40939;top:95;width:21148;height:26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">
                  <v:imagedata r:id="rId199" o:title=""/>
                </v:shape>
                <v:shape id="صورة 69102759" o:spid="_x0000_s1029" type="#_x0000_t75" style="position:absolute;left:20505;top:47;width:20672;height:26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">
                  <v:imagedata r:id="rId200" o:title=""/>
                </v:shape>
                <v:shape id="صورة 204659001" o:spid="_x0000_s1030" type="#_x0000_t75" style="position:absolute;width:20481;height:26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">
                  <v:imagedata r:id="rId201" o:title=""/>
                </v:shape>
                <w10:anchorlock/>
              </v:group>
            </w:pict>
          </mc:Fallback>
        </mc:AlternateContent>
      </w:r>
    </w:p>
    <w:p w14:paraId="201FAA7D" w14:textId="77777777" w:rsidR="00543EBD" w:rsidRPr="00543EBD" w:rsidRDefault="00543EBD" w:rsidP="00543EBD">
      <w:pPr>
        <w:rPr>
          <w:rFonts w:ascii="Sakkal Majalla" w:hAnsi="Sakkal Majalla"/>
          <w:sz w:val="34"/>
          <w:rtl/>
        </w:rPr>
      </w:pPr>
      <w:r w:rsidRPr="00543EBD">
        <w:rPr>
          <w:rFonts w:ascii="Sakkal Majalla" w:hAnsi="Sakkal Majalla"/>
          <w:color w:val="C00000"/>
          <w:sz w:val="34"/>
          <w:rtl/>
        </w:rPr>
        <w:t xml:space="preserve">1. مرحلة التشكيل: </w:t>
      </w:r>
      <w:r w:rsidRPr="00543EBD">
        <w:rPr>
          <w:rFonts w:ascii="Sakkal Majalla" w:hAnsi="Sakkal Majalla"/>
          <w:sz w:val="34"/>
          <w:rtl/>
        </w:rPr>
        <w:t>يتعرّف أعضاء الفريق على بعضهم، ويتّسمون بالحذر والترقّب.</w:t>
      </w:r>
    </w:p>
    <w:p w14:paraId="79DC3CA6" w14:textId="77777777" w:rsidR="00543EBD" w:rsidRPr="00543EBD" w:rsidRDefault="00543EBD" w:rsidP="00543EBD">
      <w:pPr>
        <w:rPr>
          <w:rFonts w:ascii="Sakkal Majalla" w:hAnsi="Sakkal Majalla"/>
          <w:sz w:val="34"/>
          <w:rtl/>
        </w:rPr>
      </w:pPr>
      <w:r w:rsidRPr="00543EBD">
        <w:rPr>
          <w:rFonts w:ascii="Sakkal Majalla" w:hAnsi="Sakkal Majalla"/>
          <w:color w:val="C00000"/>
          <w:sz w:val="34"/>
          <w:rtl/>
        </w:rPr>
        <w:t xml:space="preserve">2. مرحلة العصف: </w:t>
      </w:r>
      <w:r w:rsidRPr="00543EBD">
        <w:rPr>
          <w:rFonts w:ascii="Sakkal Majalla" w:hAnsi="Sakkal Majalla"/>
          <w:sz w:val="34"/>
          <w:rtl/>
        </w:rPr>
        <w:t>تظهر الصراعات والاختلافات بين الأعضاء، وتبرز الشخصيات القوية.</w:t>
      </w:r>
    </w:p>
    <w:p w14:paraId="110FA8D7" w14:textId="77777777" w:rsidR="00543EBD" w:rsidRPr="00543EBD" w:rsidRDefault="00543EBD" w:rsidP="00543EBD">
      <w:pPr>
        <w:rPr>
          <w:rFonts w:ascii="Sakkal Majalla" w:hAnsi="Sakkal Majalla"/>
          <w:sz w:val="34"/>
          <w:rtl/>
        </w:rPr>
      </w:pPr>
      <w:r w:rsidRPr="00543EBD">
        <w:rPr>
          <w:rFonts w:ascii="Sakkal Majalla" w:hAnsi="Sakkal Majalla"/>
          <w:color w:val="C00000"/>
          <w:sz w:val="34"/>
          <w:rtl/>
        </w:rPr>
        <w:t xml:space="preserve">3. مرحلة التطبيع: </w:t>
      </w:r>
      <w:r w:rsidRPr="00543EBD">
        <w:rPr>
          <w:rFonts w:ascii="Sakkal Majalla" w:hAnsi="Sakkal Majalla"/>
          <w:sz w:val="34"/>
          <w:rtl/>
        </w:rPr>
        <w:t>يبدأ الفريق بتطوير قواعد العمل وبناء الثقة المتبادلة.</w:t>
      </w:r>
    </w:p>
    <w:p w14:paraId="20CCEF63" w14:textId="77777777" w:rsidR="00543EBD" w:rsidRPr="00543EBD" w:rsidRDefault="00543EBD" w:rsidP="00543EBD">
      <w:pPr>
        <w:rPr>
          <w:rFonts w:ascii="Sakkal Majalla" w:hAnsi="Sakkal Majalla"/>
          <w:sz w:val="34"/>
          <w:rtl/>
        </w:rPr>
      </w:pPr>
      <w:r w:rsidRPr="00543EBD">
        <w:rPr>
          <w:rFonts w:ascii="Sakkal Majalla" w:hAnsi="Sakkal Majalla"/>
          <w:color w:val="C00000"/>
          <w:sz w:val="34"/>
          <w:rtl/>
        </w:rPr>
        <w:t xml:space="preserve">4. مرحلة الأداء: </w:t>
      </w:r>
      <w:r w:rsidRPr="00543EBD">
        <w:rPr>
          <w:rFonts w:ascii="Sakkal Majalla" w:hAnsi="Sakkal Majalla"/>
          <w:sz w:val="34"/>
          <w:rtl/>
        </w:rPr>
        <w:t>يصل الفريق لمستوى عالٍ من التعاون والإنتاجية.</w:t>
      </w:r>
    </w:p>
    <w:p w14:paraId="7108740A" w14:textId="77777777" w:rsidR="00543EBD" w:rsidRDefault="00543EBD" w:rsidP="00543EBD">
      <w:pPr>
        <w:rPr>
          <w:rFonts w:ascii="Adobe Arabic" w:hAnsi="Adobe Arabic" w:cs="Adobe Arabic"/>
          <w:b/>
          <w:bCs/>
          <w:color w:val="008080"/>
          <w:sz w:val="36"/>
          <w:szCs w:val="36"/>
          <w:rtl/>
        </w:rPr>
      </w:pPr>
      <w:r w:rsidRPr="00543EBD">
        <w:rPr>
          <w:rFonts w:ascii="Adobe Arabic" w:hAnsi="Adobe Arabic" w:cs="Adobe Arabic"/>
          <w:b/>
          <w:bCs/>
          <w:color w:val="008080"/>
          <w:sz w:val="36"/>
          <w:szCs w:val="36"/>
          <w:rtl/>
        </w:rPr>
        <w:t>خصائص الفرق الفعّالة:</w:t>
      </w:r>
    </w:p>
    <w:p w14:paraId="32DDD452" w14:textId="715800DE" w:rsidR="00355B56" w:rsidRPr="00543EBD" w:rsidRDefault="00DF2A50" w:rsidP="00DF2A50">
      <w:pPr>
        <w:jc w:val="center"/>
        <w:rPr>
          <w:rFonts w:ascii="Adobe Arabic" w:hAnsi="Adobe Arabic" w:cs="Adobe Arabic"/>
          <w:b/>
          <w:bCs/>
          <w:color w:val="008080"/>
          <w:sz w:val="36"/>
          <w:szCs w:val="36"/>
          <w:rtl/>
        </w:rPr>
      </w:pPr>
      <w:r w:rsidRPr="00DF2A50">
        <w:rPr>
          <w:rFonts w:ascii="Adobe Arabic" w:hAnsi="Adobe Arabic" w:cs="Adobe Arabic"/>
          <w:b/>
          <w:bCs/>
          <w:noProof/>
          <w:color w:val="008080"/>
          <w:sz w:val="36"/>
          <w:szCs w:val="36"/>
        </w:rPr>
        <mc:AlternateContent>
          <mc:Choice Requires="wpg">
            <w:drawing>
              <wp:inline distT="0" distB="0" distL="0" distR="0" wp14:anchorId="58263929" wp14:editId="43742694">
                <wp:extent cx="3189166" cy="2482502"/>
                <wp:effectExtent l="0" t="0" r="0" b="0"/>
                <wp:docPr id="34" name="مجموعة 33">
                  <a:extLst xmlns:a="http://schemas.openxmlformats.org/drawingml/2006/main">
                    <a:ext uri="{FF2B5EF4-FFF2-40B4-BE49-F238E27FC236}">
                      <a16:creationId xmlns:a16="http://schemas.microsoft.com/office/drawing/2014/main" id="{3E2BFA6B-BBFC-7033-EEF0-96EFA5197A14}"/>
                    </a:ext>
                  </a:extLst>
                </wp:docPr>
                <wp:cNvGraphicFramePr/>
                <a:graphic xmlns:a="http://schemas.openxmlformats.org/drawingml/2006/main">
                  <a:graphicData uri="http://schemas.microsoft.com/office/word/2010/wordprocessingGroup">
                    <wpg:wgp>
                      <wpg:cNvGrpSpPr/>
                      <wpg:grpSpPr>
                        <a:xfrm>
                          <a:off x="0" y="0"/>
                          <a:ext cx="3189166" cy="2482502"/>
                          <a:chOff x="0" y="0"/>
                          <a:chExt cx="3189166" cy="2482502"/>
                        </a:xfrm>
                      </wpg:grpSpPr>
                      <wpg:grpSp>
                        <wpg:cNvPr id="1894378082" name="مجموعة 1894378082">
                          <a:extLst>
                            <a:ext uri="{FF2B5EF4-FFF2-40B4-BE49-F238E27FC236}">
                              <a16:creationId xmlns:a16="http://schemas.microsoft.com/office/drawing/2014/main" id="{BF081F50-14E6-7EC3-C755-FFAD8C56EC4C}"/>
                            </a:ext>
                          </a:extLst>
                        </wpg:cNvPr>
                        <wpg:cNvGrpSpPr/>
                        <wpg:grpSpPr>
                          <a:xfrm>
                            <a:off x="2217712" y="6390"/>
                            <a:ext cx="971454" cy="1182889"/>
                            <a:chOff x="2217712" y="6390"/>
                            <a:chExt cx="971454" cy="1182889"/>
                          </a:xfrm>
                        </wpg:grpSpPr>
                        <pic:pic xmlns:pic="http://schemas.openxmlformats.org/drawingml/2006/picture">
                          <pic:nvPicPr>
                            <pic:cNvPr id="1065232755" name="صورة 1065232755">
                              <a:extLst>
                                <a:ext uri="{FF2B5EF4-FFF2-40B4-BE49-F238E27FC236}">
                                  <a16:creationId xmlns:a16="http://schemas.microsoft.com/office/drawing/2014/main" id="{7D726052-B0DD-864C-742B-C1658935660C}"/>
                                </a:ext>
                              </a:extLst>
                            </pic:cNvPr>
                            <pic:cNvPicPr>
                              <a:picLocks noChangeAspect="1"/>
                            </pic:cNvPicPr>
                          </pic:nvPicPr>
                          <pic:blipFill>
                            <a:blip r:embed="rId202">
                              <a:extLst>
                                <a:ext uri="{28A0092B-C50C-407E-A947-70E740481C1C}">
                                  <a14:useLocalDpi xmlns:a14="http://schemas.microsoft.com/office/drawing/2010/main" val="0"/>
                                </a:ext>
                              </a:extLst>
                            </a:blip>
                            <a:stretch>
                              <a:fillRect/>
                            </a:stretch>
                          </pic:blipFill>
                          <pic:spPr>
                            <a:xfrm>
                              <a:off x="2217848" y="6390"/>
                              <a:ext cx="971318" cy="805172"/>
                            </a:xfrm>
                            <a:prstGeom prst="rect">
                              <a:avLst/>
                            </a:prstGeom>
                          </pic:spPr>
                        </pic:pic>
                        <wps:wsp>
                          <wps:cNvPr id="1447200812" name="مربع نص 23">
                            <a:extLst>
                              <a:ext uri="{FF2B5EF4-FFF2-40B4-BE49-F238E27FC236}">
                                <a16:creationId xmlns:a16="http://schemas.microsoft.com/office/drawing/2014/main" id="{6BD8C670-8731-6E79-EC83-08E698B17B86}"/>
                              </a:ext>
                            </a:extLst>
                          </wps:cNvPr>
                          <wps:cNvSpPr txBox="1"/>
                          <wps:spPr>
                            <a:xfrm>
                              <a:off x="2217712" y="811454"/>
                              <a:ext cx="942340" cy="377825"/>
                            </a:xfrm>
                            <a:prstGeom prst="rect">
                              <a:avLst/>
                            </a:prstGeom>
                            <a:noFill/>
                          </wps:spPr>
                          <wps:txbx>
                            <w:txbxContent>
                              <w:p w14:paraId="2C53F47D" w14:textId="77777777" w:rsidR="00DF2A50" w:rsidRDefault="00DF2A50" w:rsidP="00DF2A5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رؤية مشتركة</w:t>
                                </w:r>
                              </w:p>
                            </w:txbxContent>
                          </wps:txbx>
                          <wps:bodyPr wrap="square">
                            <a:spAutoFit/>
                          </wps:bodyPr>
                        </wps:wsp>
                      </wpg:grpSp>
                      <wpg:grpSp>
                        <wpg:cNvPr id="196574917" name="مجموعة 196574917">
                          <a:extLst>
                            <a:ext uri="{FF2B5EF4-FFF2-40B4-BE49-F238E27FC236}">
                              <a16:creationId xmlns:a16="http://schemas.microsoft.com/office/drawing/2014/main" id="{66FBE442-AFAB-F4F2-D7F9-5BB6F4338C91}"/>
                            </a:ext>
                          </a:extLst>
                        </wpg:cNvPr>
                        <wpg:cNvGrpSpPr/>
                        <wpg:grpSpPr>
                          <a:xfrm>
                            <a:off x="1098482" y="0"/>
                            <a:ext cx="1089660" cy="1189089"/>
                            <a:chOff x="1098482" y="0"/>
                            <a:chExt cx="1089660" cy="1189089"/>
                          </a:xfrm>
                        </wpg:grpSpPr>
                        <pic:pic xmlns:pic="http://schemas.openxmlformats.org/drawingml/2006/picture">
                          <pic:nvPicPr>
                            <pic:cNvPr id="196810103" name="صورة 196810103">
                              <a:extLst>
                                <a:ext uri="{FF2B5EF4-FFF2-40B4-BE49-F238E27FC236}">
                                  <a16:creationId xmlns:a16="http://schemas.microsoft.com/office/drawing/2014/main" id="{5C9523DE-82B3-0C49-BD57-E2486649079A}"/>
                                </a:ext>
                              </a:extLst>
                            </pic:cNvPr>
                            <pic:cNvPicPr>
                              <a:picLocks noChangeAspect="1"/>
                            </pic:cNvPicPr>
                          </pic:nvPicPr>
                          <pic:blipFill>
                            <a:blip r:embed="rId203">
                              <a:extLst>
                                <a:ext uri="{28A0092B-C50C-407E-A947-70E740481C1C}">
                                  <a14:useLocalDpi xmlns:a14="http://schemas.microsoft.com/office/drawing/2010/main" val="0"/>
                                </a:ext>
                              </a:extLst>
                            </a:blip>
                            <a:stretch>
                              <a:fillRect/>
                            </a:stretch>
                          </pic:blipFill>
                          <pic:spPr>
                            <a:xfrm>
                              <a:off x="1236039" y="0"/>
                              <a:ext cx="798782" cy="811562"/>
                            </a:xfrm>
                            <a:prstGeom prst="rect">
                              <a:avLst/>
                            </a:prstGeom>
                          </pic:spPr>
                        </pic:pic>
                        <wps:wsp>
                          <wps:cNvPr id="626116314" name="مربع نص 25">
                            <a:extLst>
                              <a:ext uri="{FF2B5EF4-FFF2-40B4-BE49-F238E27FC236}">
                                <a16:creationId xmlns:a16="http://schemas.microsoft.com/office/drawing/2014/main" id="{00033FE0-34B7-C272-EE7D-16E48F81EAE1}"/>
                              </a:ext>
                            </a:extLst>
                          </wps:cNvPr>
                          <wps:cNvSpPr txBox="1"/>
                          <wps:spPr>
                            <a:xfrm>
                              <a:off x="1098482" y="811264"/>
                              <a:ext cx="1089660" cy="377825"/>
                            </a:xfrm>
                            <a:prstGeom prst="rect">
                              <a:avLst/>
                            </a:prstGeom>
                            <a:noFill/>
                          </wps:spPr>
                          <wps:txbx>
                            <w:txbxContent>
                              <w:p w14:paraId="7A65F8CD" w14:textId="77777777" w:rsidR="00DF2A50" w:rsidRDefault="00DF2A50" w:rsidP="00DF2A5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تكامل المهارات</w:t>
                                </w:r>
                              </w:p>
                            </w:txbxContent>
                          </wps:txbx>
                          <wps:bodyPr wrap="square">
                            <a:spAutoFit/>
                          </wps:bodyPr>
                        </wps:wsp>
                      </wpg:grpSp>
                      <wpg:grpSp>
                        <wpg:cNvPr id="274584189" name="مجموعة 274584189">
                          <a:extLst>
                            <a:ext uri="{FF2B5EF4-FFF2-40B4-BE49-F238E27FC236}">
                              <a16:creationId xmlns:a16="http://schemas.microsoft.com/office/drawing/2014/main" id="{739EB7E4-3C3E-48F0-FAD5-0A17CC4721D1}"/>
                            </a:ext>
                          </a:extLst>
                        </wpg:cNvPr>
                        <wpg:cNvGrpSpPr/>
                        <wpg:grpSpPr>
                          <a:xfrm>
                            <a:off x="0" y="0"/>
                            <a:ext cx="1137920" cy="1170110"/>
                            <a:chOff x="0" y="0"/>
                            <a:chExt cx="1137920" cy="1170110"/>
                          </a:xfrm>
                        </wpg:grpSpPr>
                        <pic:pic xmlns:pic="http://schemas.openxmlformats.org/drawingml/2006/picture">
                          <pic:nvPicPr>
                            <pic:cNvPr id="2132833995" name="صورة 2132833995">
                              <a:extLst>
                                <a:ext uri="{FF2B5EF4-FFF2-40B4-BE49-F238E27FC236}">
                                  <a16:creationId xmlns:a16="http://schemas.microsoft.com/office/drawing/2014/main" id="{15116685-D413-8CAD-A440-F30B29814F44}"/>
                                </a:ext>
                              </a:extLst>
                            </pic:cNvPr>
                            <pic:cNvPicPr>
                              <a:picLocks noChangeAspect="1"/>
                            </pic:cNvPicPr>
                          </pic:nvPicPr>
                          <pic:blipFill>
                            <a:blip r:embed="rId204">
                              <a:extLst>
                                <a:ext uri="{28A0092B-C50C-407E-A947-70E740481C1C}">
                                  <a14:useLocalDpi xmlns:a14="http://schemas.microsoft.com/office/drawing/2010/main" val="0"/>
                                </a:ext>
                              </a:extLst>
                            </a:blip>
                            <a:stretch>
                              <a:fillRect/>
                            </a:stretch>
                          </pic:blipFill>
                          <pic:spPr>
                            <a:xfrm>
                              <a:off x="252321" y="0"/>
                              <a:ext cx="734878" cy="792390"/>
                            </a:xfrm>
                            <a:prstGeom prst="rect">
                              <a:avLst/>
                            </a:prstGeom>
                          </pic:spPr>
                        </pic:pic>
                        <wps:wsp>
                          <wps:cNvPr id="1122457804" name="مربع نص 27">
                            <a:extLst>
                              <a:ext uri="{FF2B5EF4-FFF2-40B4-BE49-F238E27FC236}">
                                <a16:creationId xmlns:a16="http://schemas.microsoft.com/office/drawing/2014/main" id="{C7BE810E-15F5-990C-9D84-A8B6A829F725}"/>
                              </a:ext>
                            </a:extLst>
                          </wps:cNvPr>
                          <wps:cNvSpPr txBox="1"/>
                          <wps:spPr>
                            <a:xfrm>
                              <a:off x="0" y="792285"/>
                              <a:ext cx="1137920" cy="377825"/>
                            </a:xfrm>
                            <a:prstGeom prst="rect">
                              <a:avLst/>
                            </a:prstGeom>
                            <a:noFill/>
                          </wps:spPr>
                          <wps:txbx>
                            <w:txbxContent>
                              <w:p w14:paraId="615AF059" w14:textId="77777777" w:rsidR="00DF2A50" w:rsidRDefault="00DF2A50" w:rsidP="00DF2A5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التواصل المفتوح</w:t>
                                </w:r>
                              </w:p>
                            </w:txbxContent>
                          </wps:txbx>
                          <wps:bodyPr wrap="square">
                            <a:spAutoFit/>
                          </wps:bodyPr>
                        </wps:wsp>
                      </wpg:grpSp>
                      <wpg:grpSp>
                        <wpg:cNvPr id="2078524106" name="مجموعة 2078524106">
                          <a:extLst>
                            <a:ext uri="{FF2B5EF4-FFF2-40B4-BE49-F238E27FC236}">
                              <a16:creationId xmlns:a16="http://schemas.microsoft.com/office/drawing/2014/main" id="{3FE286FF-1D06-80BB-F39D-2DE94A7C3668}"/>
                            </a:ext>
                          </a:extLst>
                        </wpg:cNvPr>
                        <wpg:cNvGrpSpPr/>
                        <wpg:grpSpPr>
                          <a:xfrm>
                            <a:off x="1648763" y="1306174"/>
                            <a:ext cx="1137920" cy="1176328"/>
                            <a:chOff x="1648763" y="1306174"/>
                            <a:chExt cx="1137920" cy="1176328"/>
                          </a:xfrm>
                        </wpg:grpSpPr>
                        <pic:pic xmlns:pic="http://schemas.openxmlformats.org/drawingml/2006/picture">
                          <pic:nvPicPr>
                            <pic:cNvPr id="1790097473" name="صورة 1790097473">
                              <a:extLst>
                                <a:ext uri="{FF2B5EF4-FFF2-40B4-BE49-F238E27FC236}">
                                  <a16:creationId xmlns:a16="http://schemas.microsoft.com/office/drawing/2014/main" id="{EB44A834-88E0-EED9-40E2-BD99ED3C8BD3}"/>
                                </a:ext>
                              </a:extLst>
                            </pic:cNvPr>
                            <pic:cNvPicPr>
                              <a:picLocks noChangeAspect="1"/>
                            </pic:cNvPicPr>
                          </pic:nvPicPr>
                          <pic:blipFill>
                            <a:blip r:embed="rId205">
                              <a:extLst>
                                <a:ext uri="{28A0092B-C50C-407E-A947-70E740481C1C}">
                                  <a14:useLocalDpi xmlns:a14="http://schemas.microsoft.com/office/drawing/2010/main" val="0"/>
                                </a:ext>
                              </a:extLst>
                            </a:blip>
                            <a:stretch>
                              <a:fillRect/>
                            </a:stretch>
                          </pic:blipFill>
                          <pic:spPr>
                            <a:xfrm>
                              <a:off x="1824847" y="1306174"/>
                              <a:ext cx="786002" cy="798782"/>
                            </a:xfrm>
                            <a:prstGeom prst="rect">
                              <a:avLst/>
                            </a:prstGeom>
                          </pic:spPr>
                        </pic:pic>
                        <wps:wsp>
                          <wps:cNvPr id="154118119" name="مربع نص 29">
                            <a:extLst>
                              <a:ext uri="{FF2B5EF4-FFF2-40B4-BE49-F238E27FC236}">
                                <a16:creationId xmlns:a16="http://schemas.microsoft.com/office/drawing/2014/main" id="{5D351214-07DF-AE4F-E494-635289B31994}"/>
                              </a:ext>
                            </a:extLst>
                          </wps:cNvPr>
                          <wps:cNvSpPr txBox="1"/>
                          <wps:spPr>
                            <a:xfrm>
                              <a:off x="1648763" y="2104677"/>
                              <a:ext cx="1137920" cy="377825"/>
                            </a:xfrm>
                            <a:prstGeom prst="rect">
                              <a:avLst/>
                            </a:prstGeom>
                            <a:noFill/>
                          </wps:spPr>
                          <wps:txbx>
                            <w:txbxContent>
                              <w:p w14:paraId="7E9A381F" w14:textId="77777777" w:rsidR="00DF2A50" w:rsidRDefault="00DF2A50" w:rsidP="00DF2A5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الثقة المتبادلة</w:t>
                                </w:r>
                              </w:p>
                            </w:txbxContent>
                          </wps:txbx>
                          <wps:bodyPr wrap="square">
                            <a:spAutoFit/>
                          </wps:bodyPr>
                        </wps:wsp>
                      </wpg:grpSp>
                      <wpg:grpSp>
                        <wpg:cNvPr id="947286558" name="مجموعة 947286558">
                          <a:extLst>
                            <a:ext uri="{FF2B5EF4-FFF2-40B4-BE49-F238E27FC236}">
                              <a16:creationId xmlns:a16="http://schemas.microsoft.com/office/drawing/2014/main" id="{78082703-8B34-F74C-9370-30AFAAD910F4}"/>
                            </a:ext>
                          </a:extLst>
                        </wpg:cNvPr>
                        <wpg:cNvGrpSpPr/>
                        <wpg:grpSpPr>
                          <a:xfrm>
                            <a:off x="412025" y="1306174"/>
                            <a:ext cx="1236345" cy="1176059"/>
                            <a:chOff x="412025" y="1306174"/>
                            <a:chExt cx="1236345" cy="1176059"/>
                          </a:xfrm>
                        </wpg:grpSpPr>
                        <pic:pic xmlns:pic="http://schemas.openxmlformats.org/drawingml/2006/picture">
                          <pic:nvPicPr>
                            <pic:cNvPr id="1523945800" name="صورة 1523945800">
                              <a:extLst>
                                <a:ext uri="{FF2B5EF4-FFF2-40B4-BE49-F238E27FC236}">
                                  <a16:creationId xmlns:a16="http://schemas.microsoft.com/office/drawing/2014/main" id="{1504C2F7-461E-CD5E-EB93-895D5FECBDFA}"/>
                                </a:ext>
                              </a:extLst>
                            </pic:cNvPr>
                            <pic:cNvPicPr>
                              <a:picLocks noChangeAspect="1"/>
                            </pic:cNvPicPr>
                          </pic:nvPicPr>
                          <pic:blipFill>
                            <a:blip r:embed="rId206">
                              <a:extLst>
                                <a:ext uri="{28A0092B-C50C-407E-A947-70E740481C1C}">
                                  <a14:useLocalDpi xmlns:a14="http://schemas.microsoft.com/office/drawing/2010/main" val="0"/>
                                </a:ext>
                              </a:extLst>
                            </a:blip>
                            <a:stretch>
                              <a:fillRect/>
                            </a:stretch>
                          </pic:blipFill>
                          <pic:spPr>
                            <a:xfrm>
                              <a:off x="669901" y="1306174"/>
                              <a:ext cx="781372" cy="852576"/>
                            </a:xfrm>
                            <a:prstGeom prst="rect">
                              <a:avLst/>
                            </a:prstGeom>
                          </pic:spPr>
                        </pic:pic>
                        <wps:wsp>
                          <wps:cNvPr id="1919864561" name="مربع نص 31">
                            <a:extLst>
                              <a:ext uri="{FF2B5EF4-FFF2-40B4-BE49-F238E27FC236}">
                                <a16:creationId xmlns:a16="http://schemas.microsoft.com/office/drawing/2014/main" id="{9FCD0FD7-E411-C02F-8AA3-DB9E3C320F7F}"/>
                              </a:ext>
                            </a:extLst>
                          </wps:cNvPr>
                          <wps:cNvSpPr txBox="1"/>
                          <wps:spPr>
                            <a:xfrm>
                              <a:off x="412025" y="2104408"/>
                              <a:ext cx="1236345" cy="377825"/>
                            </a:xfrm>
                            <a:prstGeom prst="rect">
                              <a:avLst/>
                            </a:prstGeom>
                            <a:noFill/>
                          </wps:spPr>
                          <wps:txbx>
                            <w:txbxContent>
                              <w:p w14:paraId="18935A11" w14:textId="77777777" w:rsidR="00DF2A50" w:rsidRDefault="00DF2A50" w:rsidP="00DF2A5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المساءلة المشتركة</w:t>
                                </w:r>
                              </w:p>
                            </w:txbxContent>
                          </wps:txbx>
                          <wps:bodyPr wrap="square">
                            <a:spAutoFit/>
                          </wps:bodyPr>
                        </wps:wsp>
                      </wpg:grpSp>
                    </wpg:wgp>
                  </a:graphicData>
                </a:graphic>
              </wp:inline>
            </w:drawing>
          </mc:Choice>
          <mc:Fallback>
            <w:pict>
              <v:group w14:anchorId="58263929" id="مجموعة 33" o:spid="_x0000_s1969" style="width:251.1pt;height:195.45pt;mso-position-horizontal-relative:char;mso-position-vertical-relative:line" coordsize="31891,248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">
                <v:group id="مجموعة 1894378082" o:spid="_x0000_s1970" style="position:absolute;left:22177;top:63;width:9714;height:11829" coordorigin="22177,63" coordsize="9714,11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">
                  <v:shape id="صورة 1065232755" o:spid="_x0000_s1971" type="#_x0000_t75" style="position:absolute;left:22178;top:63;width:9713;height:80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">
                    <v:imagedata r:id="rId207" o:title=""/>
                  </v:shape>
                  <v:shape id="مربع نص 23" o:spid="_x0000_s1972" type="#_x0000_t202" style="position:absolute;left:22177;top:8114;width:9423;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" filled="f" stroked="f">
                    <v:textbox style="mso-fit-shape-to-text:t">
                      <w:txbxContent>
                        <w:p w14:paraId="2C53F47D" w14:textId="77777777" w:rsidR="00DF2A50" w:rsidRDefault="00DF2A50" w:rsidP="00DF2A5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رؤية مشتركة</w:t>
                          </w:r>
                        </w:p>
                      </w:txbxContent>
                    </v:textbox>
                  </v:shape>
                </v:group>
                <v:group id="مجموعة 196574917" o:spid="_x0000_s1973" style="position:absolute;left:10984;width:10897;height:11890" coordorigin="10984" coordsize="10896,1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">
                  <v:shape id="صورة 196810103" o:spid="_x0000_s1974" type="#_x0000_t75" style="position:absolute;left:12360;width:7988;height:8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">
                    <v:imagedata r:id="rId208" o:title=""/>
                  </v:shape>
                  <v:shape id="مربع نص 25" o:spid="_x0000_s1975" type="#_x0000_t202" style="position:absolute;left:10984;top:8112;width:10897;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" filled="f" stroked="f">
                    <v:textbox style="mso-fit-shape-to-text:t">
                      <w:txbxContent>
                        <w:p w14:paraId="7A65F8CD" w14:textId="77777777" w:rsidR="00DF2A50" w:rsidRDefault="00DF2A50" w:rsidP="00DF2A5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تكامل المهارات</w:t>
                          </w:r>
                        </w:p>
                      </w:txbxContent>
                    </v:textbox>
                  </v:shape>
                </v:group>
                <v:group id="مجموعة 274584189" o:spid="_x0000_s1976" style="position:absolute;width:11379;height:11701" coordsize="11379,1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">
                  <v:shape id="صورة 2132833995" o:spid="_x0000_s1977" type="#_x0000_t75" style="position:absolute;left:2523;width:7348;height:79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">
                    <v:imagedata r:id="rId209" o:title=""/>
                  </v:shape>
                  <v:shape id="مربع نص 27" o:spid="_x0000_s1978" type="#_x0000_t202" style="position:absolute;top:7922;width:11379;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" filled="f" stroked="f">
                    <v:textbox style="mso-fit-shape-to-text:t">
                      <w:txbxContent>
                        <w:p w14:paraId="615AF059" w14:textId="77777777" w:rsidR="00DF2A50" w:rsidRDefault="00DF2A50" w:rsidP="00DF2A5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التواصل المفتوح</w:t>
                          </w:r>
                        </w:p>
                      </w:txbxContent>
                    </v:textbox>
                  </v:shape>
                </v:group>
                <v:group id="مجموعة 2078524106" o:spid="_x0000_s1979" style="position:absolute;left:16487;top:13061;width:11379;height:11764" coordorigin="16487,13061" coordsize="11379,11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">
                  <v:shape id="صورة 1790097473" o:spid="_x0000_s1980" type="#_x0000_t75" style="position:absolute;left:18248;top:13061;width:7860;height:7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">
                    <v:imagedata r:id="rId210" o:title=""/>
                  </v:shape>
                  <v:shape id="مربع نص 29" o:spid="_x0000_s1981" type="#_x0000_t202" style="position:absolute;left:16487;top:21046;width:11379;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" filled="f" stroked="f">
                    <v:textbox style="mso-fit-shape-to-text:t">
                      <w:txbxContent>
                        <w:p w14:paraId="7E9A381F" w14:textId="77777777" w:rsidR="00DF2A50" w:rsidRDefault="00DF2A50" w:rsidP="00DF2A5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الثقة المتبادلة</w:t>
                          </w:r>
                        </w:p>
                      </w:txbxContent>
                    </v:textbox>
                  </v:shape>
                </v:group>
                <v:group id="مجموعة 947286558" o:spid="_x0000_s1982" style="position:absolute;left:4120;top:13061;width:12363;height:11761" coordorigin="4120,13061" coordsize="12363,11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">
                  <v:shape id="صورة 1523945800" o:spid="_x0000_s1983" type="#_x0000_t75" style="position:absolute;left:6699;top:13061;width:7813;height:8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">
                    <v:imagedata r:id="rId211" o:title=""/>
                  </v:shape>
                  <v:shape id="مربع نص 31" o:spid="_x0000_s1984" type="#_x0000_t202" style="position:absolute;left:4120;top:21044;width:12363;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" filled="f" stroked="f">
                    <v:textbox style="mso-fit-shape-to-text:t">
                      <w:txbxContent>
                        <w:p w14:paraId="18935A11" w14:textId="77777777" w:rsidR="00DF2A50" w:rsidRDefault="00DF2A50" w:rsidP="00DF2A5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المساءلة المشتركة</w:t>
                          </w:r>
                        </w:p>
                      </w:txbxContent>
                    </v:textbox>
                  </v:shape>
                </v:group>
                <w10:anchorlock/>
              </v:group>
            </w:pict>
          </mc:Fallback>
        </mc:AlternateContent>
      </w:r>
    </w:p>
    <w:p w14:paraId="6C58A3FC" w14:textId="77777777" w:rsidR="00543EBD" w:rsidRPr="00543EBD" w:rsidRDefault="00543EBD" w:rsidP="00543EBD">
      <w:pPr>
        <w:rPr>
          <w:rFonts w:ascii="Sakkal Majalla" w:hAnsi="Sakkal Majalla"/>
          <w:sz w:val="34"/>
          <w:rtl/>
        </w:rPr>
      </w:pPr>
      <w:r w:rsidRPr="00355B56">
        <w:rPr>
          <w:rFonts w:ascii="Sakkal Majalla" w:hAnsi="Sakkal Majalla"/>
          <w:color w:val="C00000"/>
          <w:sz w:val="34"/>
          <w:rtl/>
        </w:rPr>
        <w:t xml:space="preserve">- رؤية مشتركة: </w:t>
      </w:r>
      <w:r w:rsidRPr="00543EBD">
        <w:rPr>
          <w:rFonts w:ascii="Sakkal Majalla" w:hAnsi="Sakkal Majalla"/>
          <w:sz w:val="34"/>
          <w:rtl/>
        </w:rPr>
        <w:t>يعمل جميع أفراد الفريق نحو أهداف واضحة ومتفق عليها.</w:t>
      </w:r>
    </w:p>
    <w:p w14:paraId="1F97DA3C" w14:textId="77777777" w:rsidR="00543EBD" w:rsidRPr="00543EBD" w:rsidRDefault="00543EBD" w:rsidP="00543EBD">
      <w:pPr>
        <w:rPr>
          <w:rFonts w:ascii="Sakkal Majalla" w:hAnsi="Sakkal Majalla"/>
          <w:sz w:val="34"/>
          <w:rtl/>
        </w:rPr>
      </w:pPr>
      <w:r w:rsidRPr="00355B56">
        <w:rPr>
          <w:rFonts w:ascii="Sakkal Majalla" w:hAnsi="Sakkal Majalla"/>
          <w:color w:val="C00000"/>
          <w:sz w:val="34"/>
          <w:rtl/>
        </w:rPr>
        <w:t xml:space="preserve">- تكامل المهارات: </w:t>
      </w:r>
      <w:r w:rsidRPr="00543EBD">
        <w:rPr>
          <w:rFonts w:ascii="Sakkal Majalla" w:hAnsi="Sakkal Majalla"/>
          <w:sz w:val="34"/>
          <w:rtl/>
        </w:rPr>
        <w:t>تنوّع الخبرات والكفاءات بما يخدم أهداف الفريق.</w:t>
      </w:r>
    </w:p>
    <w:p w14:paraId="1F9BE1A0" w14:textId="77777777" w:rsidR="00543EBD" w:rsidRPr="00543EBD" w:rsidRDefault="00543EBD" w:rsidP="00543EBD">
      <w:pPr>
        <w:rPr>
          <w:rFonts w:ascii="Sakkal Majalla" w:hAnsi="Sakkal Majalla"/>
          <w:sz w:val="34"/>
          <w:rtl/>
        </w:rPr>
      </w:pPr>
      <w:r w:rsidRPr="00355B56">
        <w:rPr>
          <w:rFonts w:ascii="Sakkal Majalla" w:hAnsi="Sakkal Majalla"/>
          <w:color w:val="C00000"/>
          <w:sz w:val="34"/>
          <w:rtl/>
        </w:rPr>
        <w:lastRenderedPageBreak/>
        <w:t xml:space="preserve">- التواصل المفتوح: </w:t>
      </w:r>
      <w:r w:rsidRPr="00543EBD">
        <w:rPr>
          <w:rFonts w:ascii="Sakkal Majalla" w:hAnsi="Sakkal Majalla"/>
          <w:sz w:val="34"/>
          <w:rtl/>
        </w:rPr>
        <w:t>قنوات اتصال واضحة وفعّالة بين أعضاء الفريق.</w:t>
      </w:r>
    </w:p>
    <w:p w14:paraId="3A2B88F3" w14:textId="77777777" w:rsidR="00543EBD" w:rsidRPr="00543EBD" w:rsidRDefault="00543EBD" w:rsidP="00543EBD">
      <w:pPr>
        <w:rPr>
          <w:rFonts w:ascii="Sakkal Majalla" w:hAnsi="Sakkal Majalla"/>
          <w:sz w:val="34"/>
          <w:rtl/>
        </w:rPr>
      </w:pPr>
      <w:r w:rsidRPr="00355B56">
        <w:rPr>
          <w:rFonts w:ascii="Sakkal Majalla" w:hAnsi="Sakkal Majalla"/>
          <w:color w:val="C00000"/>
          <w:sz w:val="34"/>
          <w:rtl/>
        </w:rPr>
        <w:t xml:space="preserve">- الثقة المتبادلة: </w:t>
      </w:r>
      <w:r w:rsidRPr="00543EBD">
        <w:rPr>
          <w:rFonts w:ascii="Sakkal Majalla" w:hAnsi="Sakkal Majalla"/>
          <w:sz w:val="34"/>
          <w:rtl/>
        </w:rPr>
        <w:t>بيئة آمنة نفسياً تشجّع على المشاركة والمبادرة.</w:t>
      </w:r>
    </w:p>
    <w:p w14:paraId="3331933E" w14:textId="77777777" w:rsidR="00543EBD" w:rsidRPr="00543EBD" w:rsidRDefault="00543EBD" w:rsidP="00543EBD">
      <w:pPr>
        <w:rPr>
          <w:rFonts w:ascii="Sakkal Majalla" w:hAnsi="Sakkal Majalla"/>
          <w:sz w:val="34"/>
          <w:rtl/>
        </w:rPr>
      </w:pPr>
      <w:r w:rsidRPr="00355B56">
        <w:rPr>
          <w:rFonts w:ascii="Sakkal Majalla" w:hAnsi="Sakkal Majalla"/>
          <w:color w:val="C00000"/>
          <w:sz w:val="34"/>
          <w:rtl/>
        </w:rPr>
        <w:t xml:space="preserve">- المساءلة المشتركة: </w:t>
      </w:r>
      <w:r w:rsidRPr="00543EBD">
        <w:rPr>
          <w:rFonts w:ascii="Sakkal Majalla" w:hAnsi="Sakkal Majalla"/>
          <w:sz w:val="34"/>
          <w:rtl/>
        </w:rPr>
        <w:t>يتحمّل الجميع مسؤولية النجاح أو الإخفاق.</w:t>
      </w:r>
    </w:p>
    <w:p w14:paraId="0FEA7782" w14:textId="77777777" w:rsidR="00543EBD" w:rsidRPr="00543EBD" w:rsidRDefault="00543EBD" w:rsidP="00543EBD">
      <w:pPr>
        <w:rPr>
          <w:rFonts w:ascii="Adobe Arabic" w:hAnsi="Adobe Arabic" w:cs="Adobe Arabic"/>
          <w:b/>
          <w:bCs/>
          <w:color w:val="008080"/>
          <w:sz w:val="36"/>
          <w:szCs w:val="36"/>
          <w:rtl/>
        </w:rPr>
      </w:pPr>
      <w:r w:rsidRPr="00543EBD">
        <w:rPr>
          <w:rFonts w:ascii="Adobe Arabic" w:hAnsi="Adobe Arabic" w:cs="Adobe Arabic"/>
          <w:b/>
          <w:bCs/>
          <w:color w:val="008080"/>
          <w:sz w:val="36"/>
          <w:szCs w:val="36"/>
          <w:rtl/>
        </w:rPr>
        <w:t>دور القائد في بناء الفريق:</w:t>
      </w:r>
    </w:p>
    <w:p w14:paraId="30F782BB" w14:textId="6790A412" w:rsidR="00543EBD" w:rsidRPr="00543EBD" w:rsidRDefault="00543EBD" w:rsidP="00543EBD">
      <w:pPr>
        <w:rPr>
          <w:rFonts w:ascii="Sakkal Majalla" w:hAnsi="Sakkal Majalla"/>
          <w:sz w:val="34"/>
          <w:rtl/>
        </w:rPr>
      </w:pPr>
      <w:r w:rsidRPr="00543EBD">
        <w:rPr>
          <w:rFonts w:ascii="Sakkal Majalla" w:hAnsi="Sakkal Majalla"/>
          <w:sz w:val="34"/>
          <w:rtl/>
        </w:rPr>
        <w:t>- تحديد أدوار ومسؤوليات واضحة لكل عضو.</w:t>
      </w:r>
    </w:p>
    <w:p w14:paraId="225F04DF" w14:textId="0C2E6EBC" w:rsidR="00543EBD" w:rsidRPr="00543EBD" w:rsidRDefault="00543EBD" w:rsidP="00543EBD">
      <w:pPr>
        <w:rPr>
          <w:rFonts w:ascii="Sakkal Majalla" w:hAnsi="Sakkal Majalla"/>
          <w:sz w:val="34"/>
          <w:rtl/>
        </w:rPr>
      </w:pPr>
      <w:r w:rsidRPr="00543EBD">
        <w:rPr>
          <w:rFonts w:ascii="Sakkal Majalla" w:hAnsi="Sakkal Majalla"/>
          <w:sz w:val="34"/>
          <w:rtl/>
        </w:rPr>
        <w:t>- تنظيم أنشطة لبناء روح الفريق (</w:t>
      </w:r>
      <w:r w:rsidRPr="00543EBD">
        <w:rPr>
          <w:rFonts w:ascii="Sakkal Majalla" w:hAnsi="Sakkal Majalla"/>
          <w:sz w:val="34"/>
        </w:rPr>
        <w:t>Team Building</w:t>
      </w:r>
      <w:r w:rsidRPr="00543EBD">
        <w:rPr>
          <w:rFonts w:ascii="Sakkal Majalla" w:hAnsi="Sakkal Majalla"/>
          <w:sz w:val="34"/>
          <w:rtl/>
        </w:rPr>
        <w:t>) بشكل دوري.</w:t>
      </w:r>
    </w:p>
    <w:p w14:paraId="324A96AF" w14:textId="2748ADFC" w:rsidR="00543EBD" w:rsidRPr="00543EBD" w:rsidRDefault="00543EBD" w:rsidP="00543EBD">
      <w:pPr>
        <w:rPr>
          <w:rFonts w:ascii="Sakkal Majalla" w:hAnsi="Sakkal Majalla"/>
          <w:sz w:val="34"/>
          <w:rtl/>
        </w:rPr>
      </w:pPr>
      <w:r w:rsidRPr="00543EBD">
        <w:rPr>
          <w:rFonts w:ascii="Sakkal Majalla" w:hAnsi="Sakkal Majalla"/>
          <w:sz w:val="34"/>
          <w:rtl/>
        </w:rPr>
        <w:t>- خلق ثقافة تقدير الإنجازات الفردية والجماعية.</w:t>
      </w:r>
    </w:p>
    <w:p w14:paraId="72838FD6" w14:textId="32A83F37" w:rsidR="00543EBD" w:rsidRPr="00543EBD" w:rsidRDefault="00543EBD" w:rsidP="00543EBD">
      <w:pPr>
        <w:rPr>
          <w:rFonts w:ascii="Sakkal Majalla" w:hAnsi="Sakkal Majalla"/>
          <w:sz w:val="34"/>
          <w:rtl/>
        </w:rPr>
      </w:pPr>
      <w:r w:rsidRPr="00543EBD">
        <w:rPr>
          <w:rFonts w:ascii="Sakkal Majalla" w:hAnsi="Sakkal Majalla"/>
          <w:sz w:val="34"/>
          <w:rtl/>
        </w:rPr>
        <w:t>- تشجيع الابتكار وتقبّل الأفكار الجديدة.</w:t>
      </w:r>
    </w:p>
    <w:p w14:paraId="36FB98D6" w14:textId="77777777" w:rsidR="00D26E98" w:rsidRDefault="00543EBD" w:rsidP="00543EBD">
      <w:pPr>
        <w:rPr>
          <w:rFonts w:ascii="Sakkal Majalla" w:hAnsi="Sakkal Majalla"/>
          <w:noProof/>
          <w:sz w:val="34"/>
          <w:rtl/>
          <w:lang w:val="ar-SA"/>
        </w:rPr>
      </w:pPr>
      <w:r w:rsidRPr="00543EBD">
        <w:rPr>
          <w:rFonts w:ascii="Sakkal Majalla" w:hAnsi="Sakkal Majalla"/>
          <w:sz w:val="34"/>
          <w:rtl/>
        </w:rPr>
        <w:t>- الاهتمام بالجوانب الإنسانية والاجتماعية للفريق.</w:t>
      </w:r>
      <w:r w:rsidR="00D26E98" w:rsidRPr="00D26E98">
        <w:rPr>
          <w:rFonts w:ascii="Sakkal Majalla" w:hAnsi="Sakkal Majalla"/>
          <w:noProof/>
          <w:sz w:val="34"/>
          <w:rtl/>
          <w:lang w:val="ar-SA"/>
        </w:rPr>
        <w:t xml:space="preserve"> </w:t>
      </w:r>
    </w:p>
    <w:p w14:paraId="3C3203E5" w14:textId="26481934" w:rsidR="00543EBD" w:rsidRDefault="00D26E98" w:rsidP="00D26E98">
      <w:pPr>
        <w:jc w:val="center"/>
        <w:rPr>
          <w:rFonts w:ascii="Sakkal Majalla" w:hAnsi="Sakkal Majalla"/>
          <w:sz w:val="34"/>
          <w:rtl/>
        </w:rPr>
      </w:pPr>
      <w:r>
        <w:rPr>
          <w:rFonts w:ascii="Sakkal Majalla" w:hAnsi="Sakkal Majalla"/>
          <w:noProof/>
          <w:sz w:val="34"/>
          <w:rtl/>
          <w:lang w:val="ar-SA"/>
        </w:rPr>
        <w:drawing>
          <wp:inline distT="0" distB="0" distL="0" distR="0" wp14:anchorId="2480E431" wp14:editId="54368B04">
            <wp:extent cx="3551127" cy="1641559"/>
            <wp:effectExtent l="0" t="0" r="0" b="0"/>
            <wp:docPr id="1884704564" name="صورة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704564" name="صورة 1884704564"/>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3576136" cy="1653120"/>
                    </a:xfrm>
                    <a:prstGeom prst="rect">
                      <a:avLst/>
                    </a:prstGeom>
                  </pic:spPr>
                </pic:pic>
              </a:graphicData>
            </a:graphic>
          </wp:inline>
        </w:drawing>
      </w:r>
    </w:p>
    <w:p w14:paraId="785DD9B2" w14:textId="77777777" w:rsidR="00D26E98" w:rsidRPr="00543EBD" w:rsidRDefault="00D26E98" w:rsidP="00543EBD">
      <w:pPr>
        <w:rPr>
          <w:rFonts w:ascii="Sakkal Majalla" w:hAnsi="Sakkal Majalla"/>
          <w:sz w:val="34"/>
          <w:rtl/>
        </w:rPr>
      </w:pPr>
    </w:p>
    <w:p w14:paraId="65CC4B78" w14:textId="71C4F24B" w:rsidR="00543EBD" w:rsidRPr="00543EBD" w:rsidRDefault="00DF2A50" w:rsidP="00543EBD">
      <w:pPr>
        <w:rPr>
          <w:rFonts w:ascii="Sakkal Majalla" w:hAnsi="Sakkal Majalla"/>
          <w:sz w:val="34"/>
          <w:rtl/>
        </w:rPr>
      </w:pPr>
      <w:r w:rsidRPr="00E42DAD">
        <w:rPr>
          <w:rFonts w:ascii="Adobe Arabic" w:hAnsi="Adobe Arabic" w:cs="Adobe Arabic"/>
          <w:noProof/>
          <w:sz w:val="36"/>
          <w:szCs w:val="36"/>
        </w:rPr>
        <mc:AlternateContent>
          <mc:Choice Requires="wpg">
            <w:drawing>
              <wp:anchor distT="0" distB="0" distL="114300" distR="114300" simplePos="0" relativeHeight="252856320" behindDoc="0" locked="0" layoutInCell="1" allowOverlap="1" wp14:anchorId="4124D3B8" wp14:editId="145C1743">
                <wp:simplePos x="0" y="0"/>
                <wp:positionH relativeFrom="column">
                  <wp:posOffset>5372100</wp:posOffset>
                </wp:positionH>
                <wp:positionV relativeFrom="paragraph">
                  <wp:posOffset>3175</wp:posOffset>
                </wp:positionV>
                <wp:extent cx="361315" cy="324485"/>
                <wp:effectExtent l="0" t="0" r="635" b="0"/>
                <wp:wrapSquare wrapText="bothSides"/>
                <wp:docPr id="278401221"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56761444" name="Picture 388507661" descr="Reference "/>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830910916"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D3CE963" id="Group 20" o:spid="_x0000_s1026" style="position:absolute;margin-left:423pt;margin-top:.25pt;width:28.45pt;height:25.55pt;z-index:252856320"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">
                  <v:imagedata r:id="rId126"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" fillcolor="#168489" strokecolor="#168489" strokeweight="1pt">
                  <v:stroke joinstyle="miter"/>
                </v:roundrect>
                <w10:wrap type="square"/>
              </v:group>
            </w:pict>
          </mc:Fallback>
        </mc:AlternateContent>
      </w:r>
      <w:r w:rsidR="00543EBD" w:rsidRPr="00DF2A50">
        <w:rPr>
          <w:rFonts w:ascii="Adobe Arabic" w:hAnsi="Adobe Arabic" w:cs="Adobe Arabic"/>
          <w:b/>
          <w:bCs/>
          <w:color w:val="008080"/>
          <w:sz w:val="36"/>
          <w:szCs w:val="36"/>
          <w:rtl/>
        </w:rPr>
        <w:t>مثال:</w:t>
      </w:r>
      <w:r w:rsidR="00543EBD" w:rsidRPr="00DF2A50">
        <w:rPr>
          <w:rFonts w:ascii="Sakkal Majalla" w:hAnsi="Sakkal Majalla"/>
          <w:color w:val="008080"/>
          <w:sz w:val="36"/>
          <w:szCs w:val="36"/>
          <w:rtl/>
        </w:rPr>
        <w:t xml:space="preserve"> </w:t>
      </w:r>
      <w:r w:rsidR="00543EBD" w:rsidRPr="00543EBD">
        <w:rPr>
          <w:rFonts w:ascii="Sakkal Majalla" w:hAnsi="Sakkal Majalla"/>
          <w:sz w:val="34"/>
          <w:rtl/>
        </w:rPr>
        <w:t>شركة "جوجل" تخصّص 20% من وقت موظّفيها للعمل على مشاريعهم الخاصّة، ممّا يعزّز الإبداع ويقوّي روح الفريق. كما تنظّم الشركة فعاليات اجتماعية أسبوعية (</w:t>
      </w:r>
      <w:r w:rsidR="00543EBD" w:rsidRPr="00543EBD">
        <w:rPr>
          <w:rFonts w:ascii="Sakkal Majalla" w:hAnsi="Sakkal Majalla"/>
          <w:sz w:val="34"/>
        </w:rPr>
        <w:t>TGIF - Thank God It's Friday</w:t>
      </w:r>
      <w:r w:rsidR="00543EBD" w:rsidRPr="00543EBD">
        <w:rPr>
          <w:rFonts w:ascii="Sakkal Majalla" w:hAnsi="Sakkal Majalla"/>
          <w:sz w:val="34"/>
          <w:rtl/>
        </w:rPr>
        <w:t>) تجمع الموظّفين للاحتفال بالإنجازات وتبادل الأفكار.</w:t>
      </w:r>
    </w:p>
    <w:p w14:paraId="7F4B0185" w14:textId="65552423" w:rsidR="00DF2A50" w:rsidRDefault="00DF2A50" w:rsidP="00DF2A50">
      <w:pPr>
        <w:keepNext/>
        <w:pageBreakBefore/>
        <w:rPr>
          <w:rFonts w:ascii="Sakkal Majalla" w:hAnsi="Sakkal Majalla"/>
          <w:b/>
          <w:bCs/>
          <w:color w:val="FF0000"/>
          <w:sz w:val="34"/>
        </w:rPr>
      </w:pPr>
      <w:r w:rsidRPr="002A078C">
        <w:rPr>
          <w:rFonts w:ascii="Sakkal Majalla" w:hAnsi="Sakkal Majalla"/>
          <w:noProof/>
          <w:color w:val="002060"/>
          <w:sz w:val="34"/>
          <w:lang w:bidi="ar-SY"/>
        </w:rPr>
        <w:lastRenderedPageBreak/>
        <mc:AlternateContent>
          <mc:Choice Requires="wpg">
            <w:drawing>
              <wp:inline distT="0" distB="0" distL="0" distR="0" wp14:anchorId="0E584BA7" wp14:editId="3C509120">
                <wp:extent cx="5731510" cy="895350"/>
                <wp:effectExtent l="0" t="0" r="21590" b="19050"/>
                <wp:docPr id="147070095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50959922" name="صورة 38"/>
                          <pic:cNvPicPr/>
                        </pic:nvPicPr>
                        <pic:blipFill>
                          <a:blip r:embed="rId6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48422132" name="مجموعة 39"/>
                        <wpg:cNvGrpSpPr/>
                        <wpg:grpSpPr>
                          <a:xfrm>
                            <a:off x="0" y="0"/>
                            <a:ext cx="5731510" cy="895350"/>
                            <a:chOff x="0" y="0"/>
                            <a:chExt cx="5878196" cy="918845"/>
                          </a:xfrm>
                        </wpg:grpSpPr>
                        <wpg:grpSp>
                          <wpg:cNvPr id="1380344197" name="مجموعة 40"/>
                          <wpg:cNvGrpSpPr/>
                          <wpg:grpSpPr>
                            <a:xfrm>
                              <a:off x="0" y="0"/>
                              <a:ext cx="5878196" cy="918845"/>
                              <a:chOff x="0" y="0"/>
                              <a:chExt cx="6240348" cy="919070"/>
                            </a:xfrm>
                          </wpg:grpSpPr>
                          <wpg:grpSp>
                            <wpg:cNvPr id="1058228799" name="مجموعة 41"/>
                            <wpg:cNvGrpSpPr/>
                            <wpg:grpSpPr>
                              <a:xfrm>
                                <a:off x="0" y="169208"/>
                                <a:ext cx="5433072" cy="580613"/>
                                <a:chOff x="0" y="169208"/>
                                <a:chExt cx="5433072" cy="580613"/>
                              </a:xfrm>
                            </wpg:grpSpPr>
                            <wps:wsp>
                              <wps:cNvPr id="200946497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0652950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132998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7624224" name="مربع نص 41"/>
                          <wps:cNvSpPr txBox="1"/>
                          <wps:spPr>
                            <a:xfrm>
                              <a:off x="204484" y="257055"/>
                              <a:ext cx="4616071" cy="387740"/>
                            </a:xfrm>
                            <a:prstGeom prst="rect">
                              <a:avLst/>
                            </a:prstGeom>
                            <a:noFill/>
                          </wps:spPr>
                          <wps:txbx>
                            <w:txbxContent>
                              <w:p w14:paraId="7B864AFE" w14:textId="5E147562" w:rsidR="00DF2A50" w:rsidRDefault="00DF2A50" w:rsidP="00DF2A50">
                                <w:pPr>
                                  <w:rPr>
                                    <w:rFonts w:eastAsia="Calibri" w:hAnsi="Adobe Arabic" w:cs="Adobe Arabic"/>
                                    <w:b/>
                                    <w:bCs/>
                                    <w:color w:val="FFFFFF"/>
                                    <w:kern w:val="24"/>
                                    <w:sz w:val="36"/>
                                    <w:szCs w:val="36"/>
                                    <w:lang w:bidi="ar-EG"/>
                                  </w:rPr>
                                </w:pPr>
                                <w:r w:rsidRPr="00DF2A50">
                                  <w:rPr>
                                    <w:rFonts w:eastAsia="Calibri" w:hAnsi="Adobe Arabic" w:cs="Adobe Arabic"/>
                                    <w:b/>
                                    <w:bCs/>
                                    <w:color w:val="FFFFFF"/>
                                    <w:kern w:val="24"/>
                                    <w:sz w:val="36"/>
                                    <w:szCs w:val="36"/>
                                    <w:rtl/>
                                    <w:lang w:bidi="ar-EG"/>
                                  </w:rPr>
                                  <w:t>استراتيجيات التحفيز المادي والمعنوي</w:t>
                                </w:r>
                              </w:p>
                            </w:txbxContent>
                          </wps:txbx>
                          <wps:bodyPr wrap="square" rtlCol="1">
                            <a:spAutoFit/>
                          </wps:bodyPr>
                        </wps:wsp>
                      </wpg:grpSp>
                    </wpg:wgp>
                  </a:graphicData>
                </a:graphic>
              </wp:inline>
            </w:drawing>
          </mc:Choice>
          <mc:Fallback>
            <w:pict>
              <v:group w14:anchorId="0E584BA7" id="_x0000_s198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">
                <v:shape id="صورة 38" o:spid="_x0000_s198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">
                  <v:imagedata r:id="rId64" o:title=""/>
                </v:shape>
                <v:group id="مجموعة 39" o:spid="_x0000_s19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">
                  <v:group id="مجموعة 40" o:spid="_x0000_s19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">
                    <v:group id="مجموعة 41" o:spid="_x0000_s19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">
                      <v:shape id="شكل حر 42" o:spid="_x0000_s19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" fillcolor="#168489" stroked="f" strokeweight="1pt">
                        <v:stroke joinstyle="miter"/>
                      </v:roundrect>
                    </v:group>
                    <v:oval id="شكل بيضاوي 44" o:spid="_x0000_s19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" filled="f" strokecolor="#a5a5a5 [2092]" strokeweight="1pt">
                      <v:stroke joinstyle="miter"/>
                    </v:oval>
                  </v:group>
                  <v:shape id="مربع نص 41" o:spid="_x0000_s199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" filled="f" stroked="f">
                    <v:textbox style="mso-fit-shape-to-text:t">
                      <w:txbxContent>
                        <w:p w14:paraId="7B864AFE" w14:textId="5E147562" w:rsidR="00DF2A50" w:rsidRDefault="00DF2A50" w:rsidP="00DF2A50">
                          <w:pPr>
                            <w:rPr>
                              <w:rFonts w:eastAsia="Calibri" w:hAnsi="Adobe Arabic" w:cs="Adobe Arabic"/>
                              <w:b/>
                              <w:bCs/>
                              <w:color w:val="FFFFFF"/>
                              <w:kern w:val="24"/>
                              <w:sz w:val="36"/>
                              <w:szCs w:val="36"/>
                              <w:lang w:bidi="ar-EG"/>
                            </w:rPr>
                          </w:pPr>
                          <w:r w:rsidRPr="00DF2A50">
                            <w:rPr>
                              <w:rFonts w:eastAsia="Calibri" w:hAnsi="Adobe Arabic" w:cs="Adobe Arabic"/>
                              <w:b/>
                              <w:bCs/>
                              <w:color w:val="FFFFFF"/>
                              <w:kern w:val="24"/>
                              <w:sz w:val="36"/>
                              <w:szCs w:val="36"/>
                              <w:rtl/>
                              <w:lang w:bidi="ar-EG"/>
                            </w:rPr>
                            <w:t>استراتيجيات التحفيز المادي والمعنوي</w:t>
                          </w:r>
                        </w:p>
                      </w:txbxContent>
                    </v:textbox>
                  </v:shape>
                </v:group>
                <w10:anchorlock/>
              </v:group>
            </w:pict>
          </mc:Fallback>
        </mc:AlternateContent>
      </w:r>
    </w:p>
    <w:p w14:paraId="42946B61" w14:textId="77777777" w:rsidR="00543EBD" w:rsidRDefault="00543EBD" w:rsidP="00543EBD">
      <w:pPr>
        <w:rPr>
          <w:rFonts w:ascii="Sakkal Majalla" w:hAnsi="Sakkal Majalla"/>
          <w:sz w:val="34"/>
        </w:rPr>
      </w:pPr>
      <w:r w:rsidRPr="00543EBD">
        <w:rPr>
          <w:rFonts w:ascii="Sakkal Majalla" w:hAnsi="Sakkal Majalla"/>
          <w:sz w:val="34"/>
          <w:rtl/>
        </w:rPr>
        <w:t xml:space="preserve">التحفيز عملية متكاملة تجمع بين الجوانب المادية والمعنوية. وتشير الدراسات إلى أنّ 69% من الموظّفين سيبذلون جهداً أكبر إذا شعروا بالتقدير، بينما 78% منهم يقولون إنّ التحفيز يحسّن علاقتهم بمديريهم (وفقاً لدراسة أجراها معهد </w:t>
      </w:r>
      <w:r w:rsidRPr="00543EBD">
        <w:rPr>
          <w:rFonts w:ascii="Sakkal Majalla" w:hAnsi="Sakkal Majalla"/>
          <w:sz w:val="34"/>
        </w:rPr>
        <w:t>Gallup</w:t>
      </w:r>
      <w:r w:rsidRPr="00543EBD">
        <w:rPr>
          <w:rFonts w:ascii="Sakkal Majalla" w:hAnsi="Sakkal Majalla"/>
          <w:sz w:val="34"/>
          <w:rtl/>
        </w:rPr>
        <w:t xml:space="preserve"> عام 2022).</w:t>
      </w:r>
    </w:p>
    <w:tbl>
      <w:tblPr>
        <w:tblStyle w:val="a6"/>
        <w:bidiVisual/>
        <w:tblW w:w="0" w:type="auto"/>
        <w:tblLook w:val="04A0" w:firstRow="1" w:lastRow="0" w:firstColumn="1" w:lastColumn="0" w:noHBand="0" w:noVBand="1"/>
      </w:tblPr>
      <w:tblGrid>
        <w:gridCol w:w="4508"/>
        <w:gridCol w:w="4508"/>
      </w:tblGrid>
      <w:tr w:rsidR="0081259D" w:rsidRPr="0081259D" w14:paraId="007EFE37" w14:textId="77777777" w:rsidTr="0081259D">
        <w:tc>
          <w:tcPr>
            <w:tcW w:w="4508" w:type="dxa"/>
            <w:shd w:val="clear" w:color="auto" w:fill="BFBFBF" w:themeFill="background1" w:themeFillShade="BF"/>
          </w:tcPr>
          <w:p w14:paraId="1A802560" w14:textId="72EA84BC" w:rsidR="0081259D" w:rsidRPr="0081259D" w:rsidRDefault="0081259D" w:rsidP="0081259D">
            <w:pPr>
              <w:jc w:val="center"/>
              <w:rPr>
                <w:rFonts w:ascii="Adobe Arabic" w:hAnsi="Adobe Arabic" w:cs="Adobe Arabic"/>
                <w:color w:val="008080"/>
                <w:sz w:val="36"/>
                <w:szCs w:val="36"/>
                <w:rtl/>
              </w:rPr>
            </w:pPr>
            <w:r w:rsidRPr="0081259D">
              <w:rPr>
                <w:rFonts w:ascii="Adobe Arabic" w:hAnsi="Adobe Arabic" w:cs="Adobe Arabic"/>
                <w:b/>
                <w:bCs/>
                <w:color w:val="008080"/>
                <w:sz w:val="36"/>
                <w:szCs w:val="36"/>
                <w:rtl/>
              </w:rPr>
              <w:t>استراتيجيات التحفيز المادي</w:t>
            </w:r>
          </w:p>
        </w:tc>
        <w:tc>
          <w:tcPr>
            <w:tcW w:w="4508" w:type="dxa"/>
            <w:shd w:val="clear" w:color="auto" w:fill="BFBFBF" w:themeFill="background1" w:themeFillShade="BF"/>
          </w:tcPr>
          <w:p w14:paraId="41269716" w14:textId="64EA766D" w:rsidR="0081259D" w:rsidRPr="0081259D" w:rsidRDefault="0081259D" w:rsidP="0081259D">
            <w:pPr>
              <w:jc w:val="center"/>
              <w:rPr>
                <w:rFonts w:ascii="Adobe Arabic" w:hAnsi="Adobe Arabic" w:cs="Adobe Arabic"/>
                <w:color w:val="008080"/>
                <w:sz w:val="36"/>
                <w:szCs w:val="36"/>
                <w:rtl/>
              </w:rPr>
            </w:pPr>
            <w:r w:rsidRPr="0081259D">
              <w:rPr>
                <w:rFonts w:ascii="Adobe Arabic" w:hAnsi="Adobe Arabic" w:cs="Adobe Arabic"/>
                <w:b/>
                <w:bCs/>
                <w:color w:val="008080"/>
                <w:sz w:val="36"/>
                <w:szCs w:val="36"/>
                <w:rtl/>
              </w:rPr>
              <w:t>استراتيجيات التحفيز المعنوي</w:t>
            </w:r>
          </w:p>
        </w:tc>
      </w:tr>
      <w:tr w:rsidR="0081259D" w14:paraId="496EBC2A" w14:textId="77777777" w:rsidTr="0081259D">
        <w:tc>
          <w:tcPr>
            <w:tcW w:w="4508" w:type="dxa"/>
          </w:tcPr>
          <w:p w14:paraId="7F8DB833" w14:textId="77777777" w:rsidR="0081259D" w:rsidRPr="00543EBD" w:rsidRDefault="0081259D" w:rsidP="0081259D">
            <w:pPr>
              <w:rPr>
                <w:rFonts w:ascii="Sakkal Majalla" w:hAnsi="Sakkal Majalla"/>
                <w:sz w:val="34"/>
                <w:rtl/>
              </w:rPr>
            </w:pPr>
            <w:r w:rsidRPr="00543EBD">
              <w:rPr>
                <w:rFonts w:ascii="Sakkal Majalla" w:hAnsi="Sakkal Majalla"/>
                <w:sz w:val="34"/>
                <w:rtl/>
              </w:rPr>
              <w:t>1. الأجور والمرتبات التنافسية: ضمان رواتب عادلة مقارنة بسوق العمل.</w:t>
            </w:r>
          </w:p>
          <w:p w14:paraId="7AE07F59" w14:textId="77777777" w:rsidR="0081259D" w:rsidRPr="00543EBD" w:rsidRDefault="0081259D" w:rsidP="0081259D">
            <w:pPr>
              <w:rPr>
                <w:rFonts w:ascii="Sakkal Majalla" w:hAnsi="Sakkal Majalla"/>
                <w:sz w:val="34"/>
                <w:rtl/>
              </w:rPr>
            </w:pPr>
            <w:r w:rsidRPr="00543EBD">
              <w:rPr>
                <w:rFonts w:ascii="Sakkal Majalla" w:hAnsi="Sakkal Majalla"/>
                <w:sz w:val="34"/>
                <w:rtl/>
              </w:rPr>
              <w:t>2. المكافآت المرتبطة بالأداء: ربط الحوافز المالية بتحقيق الأهداف.</w:t>
            </w:r>
          </w:p>
          <w:p w14:paraId="11827F3B" w14:textId="77777777" w:rsidR="0081259D" w:rsidRPr="00543EBD" w:rsidRDefault="0081259D" w:rsidP="0081259D">
            <w:pPr>
              <w:rPr>
                <w:rFonts w:ascii="Sakkal Majalla" w:hAnsi="Sakkal Majalla"/>
                <w:sz w:val="34"/>
                <w:rtl/>
              </w:rPr>
            </w:pPr>
            <w:r w:rsidRPr="00543EBD">
              <w:rPr>
                <w:rFonts w:ascii="Sakkal Majalla" w:hAnsi="Sakkal Majalla"/>
                <w:sz w:val="34"/>
                <w:rtl/>
              </w:rPr>
              <w:t>3. خطط المشاركة في الأرباح: منح الموظّفين نصيباً من أرباح المؤسّسة.</w:t>
            </w:r>
          </w:p>
          <w:p w14:paraId="5657C4B0" w14:textId="77777777" w:rsidR="0081259D" w:rsidRPr="00543EBD" w:rsidRDefault="0081259D" w:rsidP="0081259D">
            <w:pPr>
              <w:rPr>
                <w:rFonts w:ascii="Sakkal Majalla" w:hAnsi="Sakkal Majalla"/>
                <w:sz w:val="34"/>
                <w:rtl/>
              </w:rPr>
            </w:pPr>
            <w:r w:rsidRPr="00543EBD">
              <w:rPr>
                <w:rFonts w:ascii="Sakkal Majalla" w:hAnsi="Sakkal Majalla"/>
                <w:sz w:val="34"/>
                <w:rtl/>
              </w:rPr>
              <w:t>4. المزايا الإضافية: التأمين الصحي، وصناديق الادّخار، وبرامج التقاعد.</w:t>
            </w:r>
          </w:p>
          <w:p w14:paraId="22EB2194" w14:textId="098A2332" w:rsidR="0081259D" w:rsidRDefault="0081259D" w:rsidP="0081259D">
            <w:pPr>
              <w:rPr>
                <w:rFonts w:ascii="Sakkal Majalla" w:hAnsi="Sakkal Majalla"/>
                <w:sz w:val="34"/>
              </w:rPr>
            </w:pPr>
            <w:r w:rsidRPr="00543EBD">
              <w:rPr>
                <w:rFonts w:ascii="Sakkal Majalla" w:hAnsi="Sakkal Majalla"/>
                <w:sz w:val="34"/>
                <w:rtl/>
              </w:rPr>
              <w:t>5. الهدايا العينية والقسائم: تقديم هدايا في المناسبات الخاصّة أو عند تحقيق إنجازات.</w:t>
            </w:r>
          </w:p>
        </w:tc>
        <w:tc>
          <w:tcPr>
            <w:tcW w:w="4508" w:type="dxa"/>
          </w:tcPr>
          <w:p w14:paraId="09DF2A72" w14:textId="77777777" w:rsidR="0081259D" w:rsidRPr="00543EBD" w:rsidRDefault="0081259D" w:rsidP="0081259D">
            <w:pPr>
              <w:rPr>
                <w:rFonts w:ascii="Sakkal Majalla" w:hAnsi="Sakkal Majalla"/>
                <w:sz w:val="34"/>
                <w:rtl/>
              </w:rPr>
            </w:pPr>
            <w:r w:rsidRPr="00543EBD">
              <w:rPr>
                <w:rFonts w:ascii="Sakkal Majalla" w:hAnsi="Sakkal Majalla"/>
                <w:sz w:val="34"/>
                <w:rtl/>
              </w:rPr>
              <w:t>1. التقدير والاعتراف: الإشادة العلنية بالإنجازات والجهود المميّزة.</w:t>
            </w:r>
          </w:p>
          <w:p w14:paraId="516C1873" w14:textId="77777777" w:rsidR="0081259D" w:rsidRPr="00543EBD" w:rsidRDefault="0081259D" w:rsidP="0081259D">
            <w:pPr>
              <w:rPr>
                <w:rFonts w:ascii="Sakkal Majalla" w:hAnsi="Sakkal Majalla"/>
                <w:sz w:val="34"/>
                <w:rtl/>
              </w:rPr>
            </w:pPr>
            <w:r w:rsidRPr="00543EBD">
              <w:rPr>
                <w:rFonts w:ascii="Sakkal Majalla" w:hAnsi="Sakkal Majalla"/>
                <w:sz w:val="34"/>
                <w:rtl/>
              </w:rPr>
              <w:t>2. فرص التطوّر المهني: توفير تدريب مستمرّ وبرامج تطوير مهارات.</w:t>
            </w:r>
          </w:p>
          <w:p w14:paraId="3AF2E718" w14:textId="77777777" w:rsidR="0081259D" w:rsidRPr="00543EBD" w:rsidRDefault="0081259D" w:rsidP="0081259D">
            <w:pPr>
              <w:rPr>
                <w:rFonts w:ascii="Sakkal Majalla" w:hAnsi="Sakkal Majalla"/>
                <w:sz w:val="34"/>
                <w:rtl/>
              </w:rPr>
            </w:pPr>
            <w:r w:rsidRPr="00543EBD">
              <w:rPr>
                <w:rFonts w:ascii="Sakkal Majalla" w:hAnsi="Sakkal Majalla"/>
                <w:sz w:val="34"/>
                <w:rtl/>
              </w:rPr>
              <w:t>3. التوازن بين العمل والحياة: ساعات عمل مرنة وإجازات مدفوعة.</w:t>
            </w:r>
          </w:p>
          <w:p w14:paraId="13984C1A" w14:textId="77777777" w:rsidR="0081259D" w:rsidRPr="00543EBD" w:rsidRDefault="0081259D" w:rsidP="0081259D">
            <w:pPr>
              <w:rPr>
                <w:rFonts w:ascii="Sakkal Majalla" w:hAnsi="Sakkal Majalla"/>
                <w:sz w:val="34"/>
                <w:rtl/>
              </w:rPr>
            </w:pPr>
            <w:r w:rsidRPr="00543EBD">
              <w:rPr>
                <w:rFonts w:ascii="Sakkal Majalla" w:hAnsi="Sakkal Majalla"/>
                <w:sz w:val="34"/>
                <w:rtl/>
              </w:rPr>
              <w:t>4. بيئة عمل محفّزة: مساحات عمل مريحة ومجهّزة بأحدث التقنيات.</w:t>
            </w:r>
          </w:p>
          <w:p w14:paraId="3173FAF1" w14:textId="76A271F6" w:rsidR="0081259D" w:rsidRDefault="0081259D" w:rsidP="0081259D">
            <w:pPr>
              <w:rPr>
                <w:rFonts w:ascii="Sakkal Majalla" w:hAnsi="Sakkal Majalla"/>
                <w:sz w:val="34"/>
              </w:rPr>
            </w:pPr>
            <w:r w:rsidRPr="00543EBD">
              <w:rPr>
                <w:rFonts w:ascii="Sakkal Majalla" w:hAnsi="Sakkal Majalla"/>
                <w:sz w:val="34"/>
                <w:rtl/>
              </w:rPr>
              <w:t>5. المشاركة في صناعة القرار: إشراك الموظّفين في القرارات المؤثّرة.</w:t>
            </w:r>
          </w:p>
        </w:tc>
      </w:tr>
    </w:tbl>
    <w:p w14:paraId="6F3419F7" w14:textId="77777777" w:rsidR="00DF2A50" w:rsidRPr="00543EBD" w:rsidRDefault="00DF2A50" w:rsidP="00543EBD">
      <w:pPr>
        <w:rPr>
          <w:rFonts w:ascii="Sakkal Majalla" w:hAnsi="Sakkal Majalla"/>
          <w:sz w:val="34"/>
          <w:rtl/>
        </w:rPr>
      </w:pPr>
    </w:p>
    <w:p w14:paraId="73D32ECB" w14:textId="77777777" w:rsidR="00543EBD" w:rsidRPr="0081259D" w:rsidRDefault="00543EBD" w:rsidP="00543EBD">
      <w:pPr>
        <w:rPr>
          <w:rFonts w:ascii="Adobe Arabic" w:hAnsi="Adobe Arabic" w:cs="Adobe Arabic"/>
          <w:b/>
          <w:bCs/>
          <w:color w:val="008080"/>
          <w:sz w:val="36"/>
          <w:szCs w:val="36"/>
          <w:rtl/>
        </w:rPr>
      </w:pPr>
      <w:r w:rsidRPr="0081259D">
        <w:rPr>
          <w:rFonts w:ascii="Adobe Arabic" w:hAnsi="Adobe Arabic" w:cs="Adobe Arabic"/>
          <w:b/>
          <w:bCs/>
          <w:color w:val="008080"/>
          <w:sz w:val="36"/>
          <w:szCs w:val="36"/>
          <w:rtl/>
        </w:rPr>
        <w:t>نظريات التحفيز الرئيسية:</w:t>
      </w:r>
    </w:p>
    <w:p w14:paraId="07B71B0F" w14:textId="77777777" w:rsidR="00543EBD" w:rsidRPr="00543EBD" w:rsidRDefault="00543EBD" w:rsidP="00543EBD">
      <w:pPr>
        <w:rPr>
          <w:rFonts w:ascii="Sakkal Majalla" w:hAnsi="Sakkal Majalla"/>
          <w:sz w:val="34"/>
          <w:rtl/>
        </w:rPr>
      </w:pPr>
      <w:r w:rsidRPr="00543EBD">
        <w:rPr>
          <w:rFonts w:ascii="Sakkal Majalla" w:hAnsi="Sakkal Majalla"/>
          <w:sz w:val="34"/>
          <w:rtl/>
        </w:rPr>
        <w:t>- نظرية التدرّج الهرمي للحاجات (ماسلو): تقوم على أنّ الإنسان يسعى لإشباع حاجاته بدءاً من الفسيولوجية وصولاً لتحقيق الذات.</w:t>
      </w:r>
    </w:p>
    <w:p w14:paraId="1695C4ED" w14:textId="77777777" w:rsidR="00543EBD" w:rsidRPr="00543EBD" w:rsidRDefault="00543EBD" w:rsidP="00543EBD">
      <w:pPr>
        <w:rPr>
          <w:rFonts w:ascii="Sakkal Majalla" w:hAnsi="Sakkal Majalla"/>
          <w:sz w:val="34"/>
          <w:rtl/>
        </w:rPr>
      </w:pPr>
      <w:r w:rsidRPr="00543EBD">
        <w:rPr>
          <w:rFonts w:ascii="Sakkal Majalla" w:hAnsi="Sakkal Majalla"/>
          <w:sz w:val="34"/>
          <w:rtl/>
        </w:rPr>
        <w:t>- نظرية العاملين (هيرزبيرج): تميّز بين العوامل الوقائية (مثل الراتب والأمان) وعوامل التحفيز (مثل الإنجاز والتقدير).</w:t>
      </w:r>
    </w:p>
    <w:p w14:paraId="0AB06D9A" w14:textId="77777777" w:rsidR="00543EBD" w:rsidRPr="00543EBD" w:rsidRDefault="00543EBD" w:rsidP="00543EBD">
      <w:pPr>
        <w:rPr>
          <w:rFonts w:ascii="Sakkal Majalla" w:hAnsi="Sakkal Majalla"/>
          <w:sz w:val="34"/>
          <w:rtl/>
        </w:rPr>
      </w:pPr>
      <w:r w:rsidRPr="00543EBD">
        <w:rPr>
          <w:rFonts w:ascii="Sakkal Majalla" w:hAnsi="Sakkal Majalla"/>
          <w:sz w:val="34"/>
          <w:rtl/>
        </w:rPr>
        <w:t>- نظرية التوقّع (فروم): الدافعية تعتمد على توقّع الفرد بأنّ جهوده ستؤدّي إلى أداء جيّد يحقّق له نتائج مرغوبة.</w:t>
      </w:r>
    </w:p>
    <w:p w14:paraId="2D695495" w14:textId="77777777" w:rsidR="00543EBD" w:rsidRPr="00543EBD" w:rsidRDefault="00543EBD" w:rsidP="00543EBD">
      <w:pPr>
        <w:rPr>
          <w:rFonts w:ascii="Sakkal Majalla" w:hAnsi="Sakkal Majalla"/>
          <w:sz w:val="34"/>
          <w:rtl/>
        </w:rPr>
      </w:pPr>
      <w:r w:rsidRPr="00543EBD">
        <w:rPr>
          <w:rFonts w:ascii="Sakkal Majalla" w:hAnsi="Sakkal Majalla"/>
          <w:sz w:val="34"/>
          <w:rtl/>
        </w:rPr>
        <w:t xml:space="preserve">- نظرية </w:t>
      </w:r>
      <w:r w:rsidRPr="00543EBD">
        <w:rPr>
          <w:rFonts w:ascii="Sakkal Majalla" w:hAnsi="Sakkal Majalla"/>
          <w:sz w:val="34"/>
        </w:rPr>
        <w:t>X</w:t>
      </w:r>
      <w:r w:rsidRPr="00543EBD">
        <w:rPr>
          <w:rFonts w:ascii="Sakkal Majalla" w:hAnsi="Sakkal Majalla"/>
          <w:sz w:val="34"/>
          <w:rtl/>
        </w:rPr>
        <w:t xml:space="preserve"> و </w:t>
      </w:r>
      <w:r w:rsidRPr="00543EBD">
        <w:rPr>
          <w:rFonts w:ascii="Sakkal Majalla" w:hAnsi="Sakkal Majalla"/>
          <w:sz w:val="34"/>
        </w:rPr>
        <w:t>Y</w:t>
      </w:r>
      <w:r w:rsidRPr="00543EBD">
        <w:rPr>
          <w:rFonts w:ascii="Sakkal Majalla" w:hAnsi="Sakkal Majalla"/>
          <w:sz w:val="34"/>
          <w:rtl/>
        </w:rPr>
        <w:t xml:space="preserve"> (ماكجريجور): افتراضات المدير عن طبيعة الموظّفين تؤثّر في أسلوب تحفيزه لهم.</w:t>
      </w:r>
    </w:p>
    <w:p w14:paraId="3CDEB557" w14:textId="6F9E2681" w:rsidR="00543EBD" w:rsidRPr="00543EBD" w:rsidRDefault="0081259D" w:rsidP="0081259D">
      <w:pPr>
        <w:rPr>
          <w:rFonts w:ascii="Sakkal Majalla" w:hAnsi="Sakkal Majalla"/>
          <w:b/>
          <w:bCs/>
          <w:sz w:val="34"/>
          <w:rtl/>
        </w:rPr>
      </w:pPr>
      <w:r w:rsidRPr="005E1D24">
        <w:rPr>
          <w:rFonts w:eastAsia="Times New Roman" w:cs="Times New Roman"/>
          <w:b/>
          <w:bCs/>
          <w:noProof/>
          <w:sz w:val="36"/>
          <w:szCs w:val="36"/>
        </w:rPr>
        <w:lastRenderedPageBreak/>
        <mc:AlternateContent>
          <mc:Choice Requires="wpg">
            <w:drawing>
              <wp:inline distT="0" distB="0" distL="0" distR="0" wp14:anchorId="0F73A434" wp14:editId="626F247F">
                <wp:extent cx="5711825" cy="748002"/>
                <wp:effectExtent l="0" t="0" r="22225" b="14605"/>
                <wp:docPr id="74580281" name="Group 13"/>
                <wp:cNvGraphicFramePr/>
                <a:graphic xmlns:a="http://schemas.openxmlformats.org/drawingml/2006/main">
                  <a:graphicData uri="http://schemas.microsoft.com/office/word/2010/wordprocessingGroup">
                    <wpg:wgp>
                      <wpg:cNvGrpSpPr/>
                      <wpg:grpSpPr>
                        <a:xfrm flipH="1">
                          <a:off x="0" y="0"/>
                          <a:ext cx="5711825" cy="747683"/>
                          <a:chOff x="0" y="319"/>
                          <a:chExt cx="5711825" cy="747680"/>
                        </a:xfrm>
                      </wpg:grpSpPr>
                      <wpg:grpSp>
                        <wpg:cNvPr id="1992307606" name="مجموعة 881967268"/>
                        <wpg:cNvGrpSpPr/>
                        <wpg:grpSpPr>
                          <a:xfrm>
                            <a:off x="0" y="159389"/>
                            <a:ext cx="5711825" cy="588610"/>
                            <a:chOff x="0" y="159300"/>
                            <a:chExt cx="6312597" cy="652391"/>
                          </a:xfrm>
                        </wpg:grpSpPr>
                        <wps:wsp>
                          <wps:cNvPr id="1819919958"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85453698" name="مربع نص 2043426344"/>
                          <wps:cNvSpPr txBox="1"/>
                          <wps:spPr>
                            <a:xfrm>
                              <a:off x="817586" y="159300"/>
                              <a:ext cx="3692817" cy="453954"/>
                            </a:xfrm>
                            <a:prstGeom prst="rect">
                              <a:avLst/>
                            </a:prstGeom>
                            <a:noFill/>
                          </wps:spPr>
                          <wps:txbx>
                            <w:txbxContent>
                              <w:p w14:paraId="564B22CD" w14:textId="77777777" w:rsidR="0081259D" w:rsidRPr="00724F18" w:rsidRDefault="0081259D" w:rsidP="0081259D">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wps:txbx>
                          <wps:bodyPr wrap="square" rtlCol="1">
                            <a:spAutoFit/>
                          </wps:bodyPr>
                        </wps:wsp>
                        <wps:wsp>
                          <wps:cNvPr id="1427091169"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819851365" name="Picture 179" descr="حافظة محددة مع تعبئة خالصة"/>
                          <pic:cNvPicPr>
                            <a:picLocks noChangeAspect="1"/>
                          </pic:cNvPicPr>
                        </pic:nvPicPr>
                        <pic:blipFill>
                          <a:blip r:embed="rId165">
                            <a:extLst>
                              <a:ext uri="{96DAC541-7B7A-43D3-8B79-37D633B846F1}">
                                <asvg:svgBlip xmlns:asvg="http://schemas.microsoft.com/office/drawing/2016/SVG/main" r:embed="rId166"/>
                              </a:ext>
                            </a:extLst>
                          </a:blip>
                          <a:srcRect/>
                          <a:stretch/>
                        </pic:blipFill>
                        <pic:spPr bwMode="auto">
                          <a:xfrm flipH="1">
                            <a:off x="0" y="319"/>
                            <a:ext cx="637540" cy="6375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F73A434" id="_x0000_s1994" style="width:449.75pt;height:58.9pt;flip:x;mso-position-horizontal-relative:char;mso-position-vertical-relative:line" coordorigin=",3" coordsize="57118,747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">
                <v:group id="مجموعة 881967268" o:spid="_x0000_s1995" style="position:absolute;top:1593;width:57118;height:5886" coordorigin=",1593" coordsize="63125,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">
                  <v:roundrect id="مستطيل مستدير الزوايا 769901" o:spid="_x0000_s1996"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" fillcolor="#168489" strokecolor="#168489" strokeweight="1pt">
                    <v:stroke joinstyle="miter"/>
                  </v:roundrect>
                  <v:shape id="مربع نص 2043426344" o:spid="_x0000_s1997" type="#_x0000_t202" style="position:absolute;left:8175;top:1593;width:36929;height:4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" filled="f" stroked="f">
                    <v:textbox style="mso-fit-shape-to-text:t">
                      <w:txbxContent>
                        <w:p w14:paraId="564B22CD" w14:textId="77777777" w:rsidR="0081259D" w:rsidRPr="00724F18" w:rsidRDefault="0081259D" w:rsidP="0081259D">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v:textbox>
                  </v:shape>
                  <v:roundrect id="مستطيل مستدير الزوايا 769903" o:spid="_x0000_s1998"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" fillcolor="#168489" strokecolor="#168489" strokeweight="1pt">
                    <v:stroke joinstyle="miter"/>
                  </v:roundrect>
                </v:group>
                <v:shape id="Picture 179" o:spid="_x0000_s1999" type="#_x0000_t75" alt="حافظة محددة مع تعبئة خالصة" style="position:absolute;top:3;width:6375;height:63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">
                  <v:imagedata r:id="rId167" o:title="حافظة محددة مع تعبئة خالصة"/>
                </v:shape>
                <w10:anchorlock/>
              </v:group>
            </w:pict>
          </mc:Fallback>
        </mc:AlternateContent>
      </w:r>
      <w:r w:rsidR="00543EBD" w:rsidRPr="00543EBD">
        <w:rPr>
          <w:rFonts w:ascii="Sakkal Majalla" w:hAnsi="Sakkal Majalla"/>
          <w:b/>
          <w:bCs/>
          <w:sz w:val="34"/>
          <w:rtl/>
        </w:rPr>
        <w:t xml:space="preserve"> </w:t>
      </w:r>
    </w:p>
    <w:p w14:paraId="2B47285A" w14:textId="77777777" w:rsidR="00D26E98" w:rsidRDefault="00543EBD" w:rsidP="00543EBD">
      <w:pPr>
        <w:rPr>
          <w:rFonts w:ascii="Sakkal Majalla" w:hAnsi="Sakkal Majalla"/>
          <w:noProof/>
          <w:sz w:val="34"/>
          <w:rtl/>
          <w:lang w:val="ar-SA"/>
        </w:rPr>
      </w:pPr>
      <w:r w:rsidRPr="00543EBD">
        <w:rPr>
          <w:rFonts w:ascii="Sakkal Majalla" w:hAnsi="Sakkal Majalla"/>
          <w:sz w:val="34"/>
          <w:rtl/>
        </w:rPr>
        <w:t>شركة "نيتفليكس" تبنّت استراتيجية تحفيزية فريدة تقوم على منح موظّفيها إجازات غير محدودة وحرّية اتّخاذ القرارات. هذا النهج عزّز ثقافة المسؤولية وزاد من إنتاجية الموظّفين بنسبة 40% وفقاً لتقارير الشركة لعام 2023.</w:t>
      </w:r>
      <w:r w:rsidR="00D26E98" w:rsidRPr="00D26E98">
        <w:rPr>
          <w:rFonts w:ascii="Sakkal Majalla" w:hAnsi="Sakkal Majalla"/>
          <w:noProof/>
          <w:sz w:val="34"/>
          <w:rtl/>
          <w:lang w:val="ar-SA"/>
        </w:rPr>
        <w:t xml:space="preserve"> </w:t>
      </w:r>
    </w:p>
    <w:p w14:paraId="35677BC4" w14:textId="77777777" w:rsidR="00D26E98" w:rsidRDefault="00D26E98" w:rsidP="00543EBD">
      <w:pPr>
        <w:rPr>
          <w:rFonts w:ascii="Sakkal Majalla" w:hAnsi="Sakkal Majalla"/>
          <w:noProof/>
          <w:sz w:val="34"/>
          <w:rtl/>
          <w:lang w:val="ar-SA"/>
        </w:rPr>
      </w:pPr>
    </w:p>
    <w:p w14:paraId="46DFA2F2" w14:textId="63E3CE20" w:rsidR="00543EBD" w:rsidRPr="00543EBD" w:rsidRDefault="00D26E98" w:rsidP="00D26E98">
      <w:pPr>
        <w:jc w:val="center"/>
        <w:rPr>
          <w:rFonts w:ascii="Sakkal Majalla" w:hAnsi="Sakkal Majalla"/>
          <w:sz w:val="34"/>
          <w:rtl/>
        </w:rPr>
      </w:pPr>
      <w:r>
        <w:rPr>
          <w:rFonts w:ascii="Sakkal Majalla" w:hAnsi="Sakkal Majalla"/>
          <w:noProof/>
          <w:sz w:val="34"/>
          <w:rtl/>
          <w:lang w:val="ar-SA"/>
        </w:rPr>
        <w:drawing>
          <wp:inline distT="0" distB="0" distL="0" distR="0" wp14:anchorId="78F6E6DF" wp14:editId="34227206">
            <wp:extent cx="3294725" cy="1797050"/>
            <wp:effectExtent l="0" t="0" r="1270" b="0"/>
            <wp:docPr id="1738573816" name="صورة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573816" name="صورة 1738573816"/>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3297767" cy="1798709"/>
                    </a:xfrm>
                    <a:prstGeom prst="rect">
                      <a:avLst/>
                    </a:prstGeom>
                  </pic:spPr>
                </pic:pic>
              </a:graphicData>
            </a:graphic>
          </wp:inline>
        </w:drawing>
      </w:r>
    </w:p>
    <w:p w14:paraId="0C7AFDAD" w14:textId="617BD948" w:rsidR="00543EBD" w:rsidRPr="00543EBD" w:rsidRDefault="0081259D" w:rsidP="0081259D">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674B90AC" wp14:editId="3A071229">
                <wp:extent cx="5731510" cy="895350"/>
                <wp:effectExtent l="0" t="0" r="21590" b="19050"/>
                <wp:docPr id="46849146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46103460" name="صورة 38"/>
                          <pic:cNvPicPr/>
                        </pic:nvPicPr>
                        <pic:blipFill>
                          <a:blip r:embed="rId6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7129444" name="مجموعة 39"/>
                        <wpg:cNvGrpSpPr/>
                        <wpg:grpSpPr>
                          <a:xfrm>
                            <a:off x="0" y="0"/>
                            <a:ext cx="5731510" cy="895350"/>
                            <a:chOff x="0" y="0"/>
                            <a:chExt cx="5878196" cy="918845"/>
                          </a:xfrm>
                        </wpg:grpSpPr>
                        <wpg:grpSp>
                          <wpg:cNvPr id="629359290" name="مجموعة 40"/>
                          <wpg:cNvGrpSpPr/>
                          <wpg:grpSpPr>
                            <a:xfrm>
                              <a:off x="0" y="0"/>
                              <a:ext cx="5878196" cy="918845"/>
                              <a:chOff x="0" y="0"/>
                              <a:chExt cx="6240348" cy="919070"/>
                            </a:xfrm>
                          </wpg:grpSpPr>
                          <wpg:grpSp>
                            <wpg:cNvPr id="1582101606" name="مجموعة 41"/>
                            <wpg:cNvGrpSpPr/>
                            <wpg:grpSpPr>
                              <a:xfrm>
                                <a:off x="0" y="169208"/>
                                <a:ext cx="5433072" cy="580613"/>
                                <a:chOff x="0" y="169208"/>
                                <a:chExt cx="5433072" cy="580613"/>
                              </a:xfrm>
                            </wpg:grpSpPr>
                            <wps:wsp>
                              <wps:cNvPr id="55788130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7019725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1614424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22209392" name="مربع نص 41"/>
                          <wps:cNvSpPr txBox="1"/>
                          <wps:spPr>
                            <a:xfrm>
                              <a:off x="204484" y="257055"/>
                              <a:ext cx="4616071" cy="387740"/>
                            </a:xfrm>
                            <a:prstGeom prst="rect">
                              <a:avLst/>
                            </a:prstGeom>
                            <a:noFill/>
                          </wps:spPr>
                          <wps:txbx>
                            <w:txbxContent>
                              <w:p w14:paraId="363C41B1" w14:textId="3BF40410" w:rsidR="0081259D" w:rsidRDefault="0081259D" w:rsidP="0081259D">
                                <w:pPr>
                                  <w:rPr>
                                    <w:rFonts w:eastAsia="Calibri" w:hAnsi="Adobe Arabic" w:cs="Adobe Arabic"/>
                                    <w:b/>
                                    <w:bCs/>
                                    <w:color w:val="FFFFFF"/>
                                    <w:kern w:val="24"/>
                                    <w:sz w:val="36"/>
                                    <w:szCs w:val="36"/>
                                    <w:lang w:bidi="ar-EG"/>
                                  </w:rPr>
                                </w:pPr>
                                <w:r w:rsidRPr="0081259D">
                                  <w:rPr>
                                    <w:rFonts w:eastAsia="Calibri" w:hAnsi="Adobe Arabic" w:cs="Adobe Arabic"/>
                                    <w:b/>
                                    <w:bCs/>
                                    <w:color w:val="FFFFFF"/>
                                    <w:kern w:val="24"/>
                                    <w:sz w:val="36"/>
                                    <w:szCs w:val="36"/>
                                    <w:rtl/>
                                    <w:lang w:bidi="ar-EG"/>
                                  </w:rPr>
                                  <w:t>تفويض الصلاحيات وتمكين الموظفين</w:t>
                                </w:r>
                              </w:p>
                            </w:txbxContent>
                          </wps:txbx>
                          <wps:bodyPr wrap="square" rtlCol="1">
                            <a:spAutoFit/>
                          </wps:bodyPr>
                        </wps:wsp>
                      </wpg:grpSp>
                    </wpg:wgp>
                  </a:graphicData>
                </a:graphic>
              </wp:inline>
            </w:drawing>
          </mc:Choice>
          <mc:Fallback>
            <w:pict>
              <v:group w14:anchorId="674B90AC" id="_x0000_s200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">
                <v:shape id="صورة 38" o:spid="_x0000_s200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">
                  <v:imagedata r:id="rId64" o:title=""/>
                </v:shape>
                <v:group id="مجموعة 39" o:spid="_x0000_s20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">
                  <v:group id="مجموعة 40" o:spid="_x0000_s20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">
                    <v:group id="مجموعة 41" o:spid="_x0000_s20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">
                      <v:shape id="شكل حر 42" o:spid="_x0000_s20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" fillcolor="#168489" stroked="f" strokeweight="1pt">
                        <v:stroke joinstyle="miter"/>
                      </v:roundrect>
                    </v:group>
                    <v:oval id="شكل بيضاوي 44" o:spid="_x0000_s20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" filled="f" strokecolor="#a5a5a5 [2092]" strokeweight="1pt">
                      <v:stroke joinstyle="miter"/>
                    </v:oval>
                  </v:group>
                  <v:shape id="مربع نص 41" o:spid="_x0000_s200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" filled="f" stroked="f">
                    <v:textbox style="mso-fit-shape-to-text:t">
                      <w:txbxContent>
                        <w:p w14:paraId="363C41B1" w14:textId="3BF40410" w:rsidR="0081259D" w:rsidRDefault="0081259D" w:rsidP="0081259D">
                          <w:pPr>
                            <w:rPr>
                              <w:rFonts w:eastAsia="Calibri" w:hAnsi="Adobe Arabic" w:cs="Adobe Arabic"/>
                              <w:b/>
                              <w:bCs/>
                              <w:color w:val="FFFFFF"/>
                              <w:kern w:val="24"/>
                              <w:sz w:val="36"/>
                              <w:szCs w:val="36"/>
                              <w:lang w:bidi="ar-EG"/>
                            </w:rPr>
                          </w:pPr>
                          <w:r w:rsidRPr="0081259D">
                            <w:rPr>
                              <w:rFonts w:eastAsia="Calibri" w:hAnsi="Adobe Arabic" w:cs="Adobe Arabic"/>
                              <w:b/>
                              <w:bCs/>
                              <w:color w:val="FFFFFF"/>
                              <w:kern w:val="24"/>
                              <w:sz w:val="36"/>
                              <w:szCs w:val="36"/>
                              <w:rtl/>
                              <w:lang w:bidi="ar-EG"/>
                            </w:rPr>
                            <w:t>تفويض الصلاحيات وتمكين الموظفين</w:t>
                          </w:r>
                        </w:p>
                      </w:txbxContent>
                    </v:textbox>
                  </v:shape>
                </v:group>
                <w10:anchorlock/>
              </v:group>
            </w:pict>
          </mc:Fallback>
        </mc:AlternateContent>
      </w:r>
    </w:p>
    <w:p w14:paraId="11043DC6" w14:textId="77777777" w:rsidR="00543EBD" w:rsidRPr="00543EBD" w:rsidRDefault="00543EBD" w:rsidP="00543EBD">
      <w:pPr>
        <w:rPr>
          <w:rFonts w:ascii="Sakkal Majalla" w:hAnsi="Sakkal Majalla"/>
          <w:sz w:val="34"/>
          <w:rtl/>
        </w:rPr>
      </w:pPr>
      <w:r w:rsidRPr="00543EBD">
        <w:rPr>
          <w:rFonts w:ascii="Sakkal Majalla" w:hAnsi="Sakkal Majalla"/>
          <w:sz w:val="34"/>
          <w:rtl/>
        </w:rPr>
        <w:t>التفويض والتمكين من أهمّ مهارات القيادة الفعّالة. وقد أظهرت دراسة لمعهد ماكينزي أنّ الشركات التي تتبنّى ثقافة التمكين تحقّق أرباحاً أعلى بنسبة 26% من مثيلاتها.</w:t>
      </w:r>
    </w:p>
    <w:p w14:paraId="6AC29A63" w14:textId="77777777" w:rsidR="00543EBD" w:rsidRDefault="00543EBD" w:rsidP="00543EBD">
      <w:pPr>
        <w:rPr>
          <w:rFonts w:ascii="Adobe Arabic" w:hAnsi="Adobe Arabic" w:cs="Adobe Arabic"/>
          <w:b/>
          <w:bCs/>
          <w:color w:val="008080"/>
          <w:sz w:val="36"/>
          <w:szCs w:val="36"/>
        </w:rPr>
      </w:pPr>
      <w:r w:rsidRPr="0081259D">
        <w:rPr>
          <w:rFonts w:ascii="Adobe Arabic" w:hAnsi="Adobe Arabic" w:cs="Adobe Arabic"/>
          <w:b/>
          <w:bCs/>
          <w:color w:val="008080"/>
          <w:sz w:val="36"/>
          <w:szCs w:val="36"/>
          <w:rtl/>
        </w:rPr>
        <w:t>مبادئ التفويض الفعّال:</w:t>
      </w:r>
    </w:p>
    <w:p w14:paraId="7F88F040" w14:textId="62120411" w:rsidR="0081259D" w:rsidRPr="0081259D" w:rsidRDefault="00385B50" w:rsidP="00385B50">
      <w:pPr>
        <w:jc w:val="center"/>
        <w:rPr>
          <w:rFonts w:ascii="Adobe Arabic" w:hAnsi="Adobe Arabic" w:cs="Adobe Arabic"/>
          <w:b/>
          <w:bCs/>
          <w:color w:val="008080"/>
          <w:sz w:val="36"/>
          <w:szCs w:val="36"/>
          <w:rtl/>
        </w:rPr>
      </w:pPr>
      <w:r w:rsidRPr="00385B50">
        <w:rPr>
          <w:rFonts w:ascii="Adobe Arabic" w:hAnsi="Adobe Arabic" w:cs="Adobe Arabic"/>
          <w:b/>
          <w:bCs/>
          <w:noProof/>
          <w:color w:val="008080"/>
          <w:sz w:val="36"/>
          <w:szCs w:val="36"/>
        </w:rPr>
        <mc:AlternateContent>
          <mc:Choice Requires="wpg">
            <w:drawing>
              <wp:inline distT="0" distB="0" distL="0" distR="0" wp14:anchorId="6832F6A3" wp14:editId="4B77A7BE">
                <wp:extent cx="5027406" cy="1970523"/>
                <wp:effectExtent l="0" t="0" r="1905" b="0"/>
                <wp:docPr id="15" name="مجموعة 14">
                  <a:extLst xmlns:a="http://schemas.openxmlformats.org/drawingml/2006/main">
                    <a:ext uri="{FF2B5EF4-FFF2-40B4-BE49-F238E27FC236}">
                      <a16:creationId xmlns:a16="http://schemas.microsoft.com/office/drawing/2014/main" id="{4F536321-56BF-3CBA-2994-D51F5244309A}"/>
                    </a:ext>
                  </a:extLst>
                </wp:docPr>
                <wp:cNvGraphicFramePr/>
                <a:graphic xmlns:a="http://schemas.openxmlformats.org/drawingml/2006/main">
                  <a:graphicData uri="http://schemas.microsoft.com/office/word/2010/wordprocessingGroup">
                    <wpg:wgp>
                      <wpg:cNvGrpSpPr/>
                      <wpg:grpSpPr>
                        <a:xfrm>
                          <a:off x="0" y="0"/>
                          <a:ext cx="5027406" cy="1970523"/>
                          <a:chOff x="0" y="0"/>
                          <a:chExt cx="5973892" cy="2341502"/>
                        </a:xfrm>
                      </wpg:grpSpPr>
                      <pic:pic xmlns:pic="http://schemas.openxmlformats.org/drawingml/2006/picture">
                        <pic:nvPicPr>
                          <pic:cNvPr id="1930741202" name="صورة 1930741202">
                            <a:extLst>
                              <a:ext uri="{FF2B5EF4-FFF2-40B4-BE49-F238E27FC236}">
                                <a16:creationId xmlns:a16="http://schemas.microsoft.com/office/drawing/2014/main" id="{587F61E0-38C2-4FB6-B781-C15C1270E8EA}"/>
                              </a:ext>
                            </a:extLst>
                          </pic:cNvPr>
                          <pic:cNvPicPr>
                            <a:picLocks noChangeAspect="1"/>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5973892" cy="2341502"/>
                          </a:xfrm>
                          <a:prstGeom prst="rect">
                            <a:avLst/>
                          </a:prstGeom>
                        </pic:spPr>
                      </pic:pic>
                      <wps:wsp>
                        <wps:cNvPr id="326221397" name="مربع نص 3">
                          <a:extLst>
                            <a:ext uri="{FF2B5EF4-FFF2-40B4-BE49-F238E27FC236}">
                              <a16:creationId xmlns:a16="http://schemas.microsoft.com/office/drawing/2014/main" id="{8D8473B6-142A-6764-9DAB-83C0061138E2}"/>
                            </a:ext>
                          </a:extLst>
                        </wps:cNvPr>
                        <wps:cNvSpPr txBox="1"/>
                        <wps:spPr>
                          <a:xfrm>
                            <a:off x="4649658" y="690152"/>
                            <a:ext cx="1324233" cy="700222"/>
                          </a:xfrm>
                          <a:prstGeom prst="rect">
                            <a:avLst/>
                          </a:prstGeom>
                          <a:noFill/>
                        </wps:spPr>
                        <wps:txbx>
                          <w:txbxContent>
                            <w:p w14:paraId="6CDAB0C9" w14:textId="77777777" w:rsidR="00385B50" w:rsidRDefault="00385B50" w:rsidP="00385B50">
                              <w:pPr>
                                <w:bidi w:val="0"/>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اختيار الشخص المناسب</w:t>
                              </w:r>
                            </w:p>
                          </w:txbxContent>
                        </wps:txbx>
                        <wps:bodyPr wrap="square">
                          <a:spAutoFit/>
                        </wps:bodyPr>
                      </wps:wsp>
                      <wps:wsp>
                        <wps:cNvPr id="1142084814" name="مربع نص 5">
                          <a:extLst>
                            <a:ext uri="{FF2B5EF4-FFF2-40B4-BE49-F238E27FC236}">
                              <a16:creationId xmlns:a16="http://schemas.microsoft.com/office/drawing/2014/main" id="{42FEE552-6AC5-02CD-7C63-08129A3C113A}"/>
                            </a:ext>
                          </a:extLst>
                        </wps:cNvPr>
                        <wps:cNvSpPr txBox="1"/>
                        <wps:spPr>
                          <a:xfrm>
                            <a:off x="3602433" y="1571853"/>
                            <a:ext cx="1229914" cy="700221"/>
                          </a:xfrm>
                          <a:prstGeom prst="rect">
                            <a:avLst/>
                          </a:prstGeom>
                          <a:noFill/>
                        </wps:spPr>
                        <wps:txbx>
                          <w:txbxContent>
                            <w:p w14:paraId="19CA68CE" w14:textId="77777777" w:rsidR="00385B50" w:rsidRDefault="00385B50" w:rsidP="00385B50">
                              <w:pPr>
                                <w:bidi w:val="0"/>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تحديد النتائج المتوقّعة</w:t>
                              </w:r>
                            </w:p>
                          </w:txbxContent>
                        </wps:txbx>
                        <wps:bodyPr wrap="square">
                          <a:spAutoFit/>
                        </wps:bodyPr>
                      </wps:wsp>
                      <wps:wsp>
                        <wps:cNvPr id="84892281" name="مربع نص 7">
                          <a:extLst>
                            <a:ext uri="{FF2B5EF4-FFF2-40B4-BE49-F238E27FC236}">
                              <a16:creationId xmlns:a16="http://schemas.microsoft.com/office/drawing/2014/main" id="{DCA96A34-0558-E6CB-26BD-C789115FC50F}"/>
                            </a:ext>
                          </a:extLst>
                        </wps:cNvPr>
                        <wps:cNvSpPr txBox="1"/>
                        <wps:spPr>
                          <a:xfrm>
                            <a:off x="2417781" y="636407"/>
                            <a:ext cx="1137859" cy="700222"/>
                          </a:xfrm>
                          <a:prstGeom prst="rect">
                            <a:avLst/>
                          </a:prstGeom>
                          <a:noFill/>
                        </wps:spPr>
                        <wps:txbx>
                          <w:txbxContent>
                            <w:p w14:paraId="399711DD" w14:textId="77777777" w:rsidR="00385B50" w:rsidRDefault="00385B50" w:rsidP="00385B50">
                              <w:pPr>
                                <w:bidi w:val="0"/>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منح السلطة الكافية</w:t>
                              </w:r>
                            </w:p>
                          </w:txbxContent>
                        </wps:txbx>
                        <wps:bodyPr wrap="square">
                          <a:spAutoFit/>
                        </wps:bodyPr>
                      </wps:wsp>
                      <wps:wsp>
                        <wps:cNvPr id="541179146" name="مربع نص 9">
                          <a:extLst>
                            <a:ext uri="{FF2B5EF4-FFF2-40B4-BE49-F238E27FC236}">
                              <a16:creationId xmlns:a16="http://schemas.microsoft.com/office/drawing/2014/main" id="{87237F9F-E775-6218-463A-DB8A87DD71DA}"/>
                            </a:ext>
                          </a:extLst>
                        </wps:cNvPr>
                        <wps:cNvSpPr txBox="1"/>
                        <wps:spPr>
                          <a:xfrm>
                            <a:off x="1279924" y="1571798"/>
                            <a:ext cx="1137859" cy="700221"/>
                          </a:xfrm>
                          <a:prstGeom prst="rect">
                            <a:avLst/>
                          </a:prstGeom>
                          <a:noFill/>
                        </wps:spPr>
                        <wps:txbx>
                          <w:txbxContent>
                            <w:p w14:paraId="39A4867B" w14:textId="77777777" w:rsidR="00385B50" w:rsidRDefault="00385B50" w:rsidP="00385B50">
                              <w:pPr>
                                <w:bidi w:val="0"/>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توفير الموارد الضرورية</w:t>
                              </w:r>
                            </w:p>
                          </w:txbxContent>
                        </wps:txbx>
                        <wps:bodyPr wrap="square">
                          <a:spAutoFit/>
                        </wps:bodyPr>
                      </wps:wsp>
                      <wps:wsp>
                        <wps:cNvPr id="917462807" name="مربع نص 12">
                          <a:extLst>
                            <a:ext uri="{FF2B5EF4-FFF2-40B4-BE49-F238E27FC236}">
                              <a16:creationId xmlns:a16="http://schemas.microsoft.com/office/drawing/2014/main" id="{399C6238-5FFA-18EB-76F7-E1AA0E751141}"/>
                            </a:ext>
                          </a:extLst>
                        </wps:cNvPr>
                        <wps:cNvSpPr txBox="1"/>
                        <wps:spPr>
                          <a:xfrm>
                            <a:off x="56709" y="1404270"/>
                            <a:ext cx="1137859" cy="700220"/>
                          </a:xfrm>
                          <a:prstGeom prst="rect">
                            <a:avLst/>
                          </a:prstGeom>
                          <a:noFill/>
                        </wps:spPr>
                        <wps:txbx>
                          <w:txbxContent>
                            <w:p w14:paraId="4DBC3F2E" w14:textId="77777777" w:rsidR="00385B50" w:rsidRDefault="00385B50" w:rsidP="00385B50">
                              <w:pPr>
                                <w:bidi w:val="0"/>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المتابعة دون تدخّل</w:t>
                              </w:r>
                            </w:p>
                          </w:txbxContent>
                        </wps:txbx>
                        <wps:bodyPr wrap="square">
                          <a:spAutoFit/>
                        </wps:bodyPr>
                      </wps:wsp>
                    </wpg:wgp>
                  </a:graphicData>
                </a:graphic>
              </wp:inline>
            </w:drawing>
          </mc:Choice>
          <mc:Fallback>
            <w:pict>
              <v:group w14:anchorId="6832F6A3" id="مجموعة 14" o:spid="_x0000_s2009" style="width:395.85pt;height:155.15pt;mso-position-horizontal-relative:char;mso-position-vertical-relative:line" coordsize="59738,2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">
                <v:shape id="صورة 1930741202" o:spid="_x0000_s2010" type="#_x0000_t75" style="position:absolute;width:59738;height:23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">
                  <v:imagedata r:id="rId215" o:title=""/>
                </v:shape>
                <v:shape id="مربع نص 3" o:spid="_x0000_s2011" type="#_x0000_t202" style="position:absolute;left:46496;top:6901;width:13242;height:7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" filled="f" stroked="f">
                  <v:textbox style="mso-fit-shape-to-text:t">
                    <w:txbxContent>
                      <w:p w14:paraId="6CDAB0C9" w14:textId="77777777" w:rsidR="00385B50" w:rsidRDefault="00385B50" w:rsidP="00385B50">
                        <w:pPr>
                          <w:bidi w:val="0"/>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اختيار الشخص المناسب</w:t>
                        </w:r>
                      </w:p>
                    </w:txbxContent>
                  </v:textbox>
                </v:shape>
                <v:shape id="مربع نص 5" o:spid="_x0000_s2012" type="#_x0000_t202" style="position:absolute;left:36024;top:15718;width:12299;height:7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" filled="f" stroked="f">
                  <v:textbox style="mso-fit-shape-to-text:t">
                    <w:txbxContent>
                      <w:p w14:paraId="19CA68CE" w14:textId="77777777" w:rsidR="00385B50" w:rsidRDefault="00385B50" w:rsidP="00385B50">
                        <w:pPr>
                          <w:bidi w:val="0"/>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تحديد النتائج المتوقّعة</w:t>
                        </w:r>
                      </w:p>
                    </w:txbxContent>
                  </v:textbox>
                </v:shape>
                <v:shape id="مربع نص 7" o:spid="_x0000_s2013" type="#_x0000_t202" style="position:absolute;left:24177;top:6364;width:11379;height:7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" filled="f" stroked="f">
                  <v:textbox style="mso-fit-shape-to-text:t">
                    <w:txbxContent>
                      <w:p w14:paraId="399711DD" w14:textId="77777777" w:rsidR="00385B50" w:rsidRDefault="00385B50" w:rsidP="00385B50">
                        <w:pPr>
                          <w:bidi w:val="0"/>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منح السلطة الكافية</w:t>
                        </w:r>
                      </w:p>
                    </w:txbxContent>
                  </v:textbox>
                </v:shape>
                <v:shape id="مربع نص 9" o:spid="_x0000_s2014" type="#_x0000_t202" style="position:absolute;left:12799;top:15717;width:11378;height:7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" filled="f" stroked="f">
                  <v:textbox style="mso-fit-shape-to-text:t">
                    <w:txbxContent>
                      <w:p w14:paraId="39A4867B" w14:textId="77777777" w:rsidR="00385B50" w:rsidRDefault="00385B50" w:rsidP="00385B50">
                        <w:pPr>
                          <w:bidi w:val="0"/>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توفير الموارد الضرورية</w:t>
                        </w:r>
                      </w:p>
                    </w:txbxContent>
                  </v:textbox>
                </v:shape>
                <v:shape id="مربع نص 12" o:spid="_x0000_s2015" type="#_x0000_t202" style="position:absolute;left:567;top:14042;width:11378;height:7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" filled="f" stroked="f">
                  <v:textbox style="mso-fit-shape-to-text:t">
                    <w:txbxContent>
                      <w:p w14:paraId="4DBC3F2E" w14:textId="77777777" w:rsidR="00385B50" w:rsidRDefault="00385B50" w:rsidP="00385B50">
                        <w:pPr>
                          <w:bidi w:val="0"/>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المتابعة دون تدخّل</w:t>
                        </w:r>
                      </w:p>
                    </w:txbxContent>
                  </v:textbox>
                </v:shape>
                <w10:anchorlock/>
              </v:group>
            </w:pict>
          </mc:Fallback>
        </mc:AlternateContent>
      </w:r>
    </w:p>
    <w:p w14:paraId="46A9B06A" w14:textId="77777777" w:rsidR="00543EBD" w:rsidRPr="00543EBD" w:rsidRDefault="00543EBD" w:rsidP="00543EBD">
      <w:pPr>
        <w:rPr>
          <w:rFonts w:ascii="Sakkal Majalla" w:hAnsi="Sakkal Majalla"/>
          <w:sz w:val="34"/>
          <w:rtl/>
        </w:rPr>
      </w:pPr>
      <w:r w:rsidRPr="00385B50">
        <w:rPr>
          <w:rFonts w:ascii="Sakkal Majalla" w:hAnsi="Sakkal Majalla"/>
          <w:color w:val="C00000"/>
          <w:sz w:val="34"/>
          <w:rtl/>
        </w:rPr>
        <w:t xml:space="preserve">1. اختيار الشخص المناسب: </w:t>
      </w:r>
      <w:r w:rsidRPr="00543EBD">
        <w:rPr>
          <w:rFonts w:ascii="Sakkal Majalla" w:hAnsi="Sakkal Majalla"/>
          <w:sz w:val="34"/>
          <w:rtl/>
        </w:rPr>
        <w:t>تفويض المهام لمن يملك المهارات اللازمة أو القدرة على اكتسابها.</w:t>
      </w:r>
    </w:p>
    <w:p w14:paraId="76E1B449" w14:textId="77777777" w:rsidR="00543EBD" w:rsidRPr="00543EBD" w:rsidRDefault="00543EBD" w:rsidP="00543EBD">
      <w:pPr>
        <w:rPr>
          <w:rFonts w:ascii="Sakkal Majalla" w:hAnsi="Sakkal Majalla"/>
          <w:sz w:val="34"/>
          <w:rtl/>
        </w:rPr>
      </w:pPr>
      <w:r w:rsidRPr="00385B50">
        <w:rPr>
          <w:rFonts w:ascii="Sakkal Majalla" w:hAnsi="Sakkal Majalla"/>
          <w:color w:val="C00000"/>
          <w:sz w:val="34"/>
          <w:rtl/>
        </w:rPr>
        <w:t xml:space="preserve">2. تحديد النتائج المتوقّعة: </w:t>
      </w:r>
      <w:r w:rsidRPr="00543EBD">
        <w:rPr>
          <w:rFonts w:ascii="Sakkal Majalla" w:hAnsi="Sakkal Majalla"/>
          <w:sz w:val="34"/>
          <w:rtl/>
        </w:rPr>
        <w:t>توضيح المخرجات المطلوبة والمعايير المتوقّعة.</w:t>
      </w:r>
    </w:p>
    <w:p w14:paraId="4BCE564C" w14:textId="77777777" w:rsidR="00543EBD" w:rsidRPr="00543EBD" w:rsidRDefault="00543EBD" w:rsidP="00543EBD">
      <w:pPr>
        <w:rPr>
          <w:rFonts w:ascii="Sakkal Majalla" w:hAnsi="Sakkal Majalla"/>
          <w:sz w:val="34"/>
          <w:rtl/>
        </w:rPr>
      </w:pPr>
      <w:r w:rsidRPr="00385B50">
        <w:rPr>
          <w:rFonts w:ascii="Sakkal Majalla" w:hAnsi="Sakkal Majalla"/>
          <w:color w:val="C00000"/>
          <w:sz w:val="34"/>
          <w:rtl/>
        </w:rPr>
        <w:t xml:space="preserve">3. منح السلطة الكافية: </w:t>
      </w:r>
      <w:r w:rsidRPr="00543EBD">
        <w:rPr>
          <w:rFonts w:ascii="Sakkal Majalla" w:hAnsi="Sakkal Majalla"/>
          <w:sz w:val="34"/>
          <w:rtl/>
        </w:rPr>
        <w:t>إعطاء الصلاحيات اللازمة لإنجاز المهمّة.</w:t>
      </w:r>
    </w:p>
    <w:p w14:paraId="45D16C2A" w14:textId="77777777" w:rsidR="00543EBD" w:rsidRPr="00543EBD" w:rsidRDefault="00543EBD" w:rsidP="00543EBD">
      <w:pPr>
        <w:rPr>
          <w:rFonts w:ascii="Sakkal Majalla" w:hAnsi="Sakkal Majalla"/>
          <w:sz w:val="34"/>
          <w:rtl/>
        </w:rPr>
      </w:pPr>
      <w:r w:rsidRPr="00385B50">
        <w:rPr>
          <w:rFonts w:ascii="Sakkal Majalla" w:hAnsi="Sakkal Majalla"/>
          <w:color w:val="C00000"/>
          <w:sz w:val="34"/>
          <w:rtl/>
        </w:rPr>
        <w:t xml:space="preserve">4. توفير الموارد الضرورية: </w:t>
      </w:r>
      <w:r w:rsidRPr="00543EBD">
        <w:rPr>
          <w:rFonts w:ascii="Sakkal Majalla" w:hAnsi="Sakkal Majalla"/>
          <w:sz w:val="34"/>
          <w:rtl/>
        </w:rPr>
        <w:t>تزويد الموظّف بالأدوات والمعلومات اللازمة.</w:t>
      </w:r>
    </w:p>
    <w:p w14:paraId="0E2F56D6" w14:textId="77777777" w:rsidR="00543EBD" w:rsidRPr="00543EBD" w:rsidRDefault="00543EBD" w:rsidP="00543EBD">
      <w:pPr>
        <w:rPr>
          <w:rFonts w:ascii="Sakkal Majalla" w:hAnsi="Sakkal Majalla"/>
          <w:sz w:val="34"/>
          <w:rtl/>
        </w:rPr>
      </w:pPr>
      <w:r w:rsidRPr="00385B50">
        <w:rPr>
          <w:rFonts w:ascii="Sakkal Majalla" w:hAnsi="Sakkal Majalla"/>
          <w:color w:val="C00000"/>
          <w:sz w:val="34"/>
          <w:rtl/>
        </w:rPr>
        <w:t xml:space="preserve">5. المتابعة دون تدخّل: </w:t>
      </w:r>
      <w:r w:rsidRPr="00543EBD">
        <w:rPr>
          <w:rFonts w:ascii="Sakkal Majalla" w:hAnsi="Sakkal Majalla"/>
          <w:sz w:val="34"/>
          <w:rtl/>
        </w:rPr>
        <w:t>مراقبة التقدّم مع احترام استقلالية الموظّف.</w:t>
      </w:r>
    </w:p>
    <w:p w14:paraId="7C34CD05" w14:textId="10AA3666" w:rsidR="00385B50" w:rsidRPr="0081259D" w:rsidRDefault="00543EBD" w:rsidP="00385B50">
      <w:pPr>
        <w:rPr>
          <w:rFonts w:ascii="Adobe Arabic" w:hAnsi="Adobe Arabic" w:cs="Adobe Arabic"/>
          <w:b/>
          <w:bCs/>
          <w:color w:val="008080"/>
          <w:sz w:val="36"/>
          <w:szCs w:val="36"/>
          <w:rtl/>
        </w:rPr>
      </w:pPr>
      <w:r w:rsidRPr="0081259D">
        <w:rPr>
          <w:rFonts w:ascii="Adobe Arabic" w:hAnsi="Adobe Arabic" w:cs="Adobe Arabic"/>
          <w:b/>
          <w:bCs/>
          <w:color w:val="008080"/>
          <w:sz w:val="36"/>
          <w:szCs w:val="36"/>
          <w:rtl/>
        </w:rPr>
        <w:t>استراتيجيات تمكين الموظّفين:</w:t>
      </w:r>
    </w:p>
    <w:p w14:paraId="5EAF937B" w14:textId="77777777" w:rsidR="00543EBD" w:rsidRPr="00543EBD" w:rsidRDefault="00543EBD" w:rsidP="00543EBD">
      <w:pPr>
        <w:rPr>
          <w:rFonts w:ascii="Sakkal Majalla" w:hAnsi="Sakkal Majalla"/>
          <w:sz w:val="34"/>
          <w:rtl/>
        </w:rPr>
      </w:pPr>
      <w:r w:rsidRPr="00385B50">
        <w:rPr>
          <w:rFonts w:ascii="Sakkal Majalla" w:hAnsi="Sakkal Majalla"/>
          <w:color w:val="C00000"/>
          <w:sz w:val="34"/>
          <w:rtl/>
        </w:rPr>
        <w:t xml:space="preserve">1. مشاركة المعلومات: </w:t>
      </w:r>
      <w:r w:rsidRPr="00543EBD">
        <w:rPr>
          <w:rFonts w:ascii="Sakkal Majalla" w:hAnsi="Sakkal Majalla"/>
          <w:sz w:val="34"/>
          <w:rtl/>
        </w:rPr>
        <w:t>تزويد الموظّفين بالمعلومات الكافية عن أداء المؤسّسة وخططها.</w:t>
      </w:r>
    </w:p>
    <w:p w14:paraId="10B9BD50" w14:textId="77777777" w:rsidR="00543EBD" w:rsidRPr="00543EBD" w:rsidRDefault="00543EBD" w:rsidP="00543EBD">
      <w:pPr>
        <w:rPr>
          <w:rFonts w:ascii="Sakkal Majalla" w:hAnsi="Sakkal Majalla"/>
          <w:sz w:val="34"/>
          <w:rtl/>
        </w:rPr>
      </w:pPr>
      <w:r w:rsidRPr="00385B50">
        <w:rPr>
          <w:rFonts w:ascii="Sakkal Majalla" w:hAnsi="Sakkal Majalla"/>
          <w:color w:val="C00000"/>
          <w:sz w:val="34"/>
          <w:rtl/>
        </w:rPr>
        <w:t xml:space="preserve">2. تطوير المهارات: </w:t>
      </w:r>
      <w:r w:rsidRPr="00543EBD">
        <w:rPr>
          <w:rFonts w:ascii="Sakkal Majalla" w:hAnsi="Sakkal Majalla"/>
          <w:sz w:val="34"/>
          <w:rtl/>
        </w:rPr>
        <w:t>الاستثمار في التدريب المستمرّ وتنمية قدرات الفريق.</w:t>
      </w:r>
    </w:p>
    <w:p w14:paraId="40A0618E" w14:textId="77777777" w:rsidR="00543EBD" w:rsidRPr="00543EBD" w:rsidRDefault="00543EBD" w:rsidP="00543EBD">
      <w:pPr>
        <w:rPr>
          <w:rFonts w:ascii="Sakkal Majalla" w:hAnsi="Sakkal Majalla"/>
          <w:sz w:val="34"/>
          <w:rtl/>
        </w:rPr>
      </w:pPr>
      <w:r w:rsidRPr="00385B50">
        <w:rPr>
          <w:rFonts w:ascii="Sakkal Majalla" w:hAnsi="Sakkal Majalla"/>
          <w:color w:val="C00000"/>
          <w:sz w:val="34"/>
          <w:rtl/>
        </w:rPr>
        <w:t xml:space="preserve">3. منح الاستقلالية: </w:t>
      </w:r>
      <w:r w:rsidRPr="00543EBD">
        <w:rPr>
          <w:rFonts w:ascii="Sakkal Majalla" w:hAnsi="Sakkal Majalla"/>
          <w:sz w:val="34"/>
          <w:rtl/>
        </w:rPr>
        <w:t>السماح للموظّفين باتّخاذ القرارات ضمن نطاق مسؤولياتهم.</w:t>
      </w:r>
    </w:p>
    <w:p w14:paraId="63CB66F7" w14:textId="77777777" w:rsidR="00543EBD" w:rsidRPr="00543EBD" w:rsidRDefault="00543EBD" w:rsidP="00543EBD">
      <w:pPr>
        <w:rPr>
          <w:rFonts w:ascii="Sakkal Majalla" w:hAnsi="Sakkal Majalla"/>
          <w:sz w:val="34"/>
          <w:rtl/>
        </w:rPr>
      </w:pPr>
      <w:r w:rsidRPr="00385B50">
        <w:rPr>
          <w:rFonts w:ascii="Sakkal Majalla" w:hAnsi="Sakkal Majalla"/>
          <w:color w:val="C00000"/>
          <w:sz w:val="34"/>
          <w:rtl/>
        </w:rPr>
        <w:t xml:space="preserve">4. تشجيع المبادرات: </w:t>
      </w:r>
      <w:r w:rsidRPr="00543EBD">
        <w:rPr>
          <w:rFonts w:ascii="Sakkal Majalla" w:hAnsi="Sakkal Majalla"/>
          <w:sz w:val="34"/>
          <w:rtl/>
        </w:rPr>
        <w:t>دعم مقترحات التطوير والأفكار الجديدة.</w:t>
      </w:r>
    </w:p>
    <w:p w14:paraId="0D39FE88" w14:textId="77777777" w:rsidR="00543EBD" w:rsidRPr="00543EBD" w:rsidRDefault="00543EBD" w:rsidP="00543EBD">
      <w:pPr>
        <w:rPr>
          <w:rFonts w:ascii="Sakkal Majalla" w:hAnsi="Sakkal Majalla"/>
          <w:sz w:val="34"/>
          <w:rtl/>
        </w:rPr>
      </w:pPr>
      <w:r w:rsidRPr="00385B50">
        <w:rPr>
          <w:rFonts w:ascii="Sakkal Majalla" w:hAnsi="Sakkal Majalla"/>
          <w:color w:val="C00000"/>
          <w:sz w:val="34"/>
          <w:rtl/>
        </w:rPr>
        <w:t xml:space="preserve">5. ثقافة التسامح مع الأخطاء: </w:t>
      </w:r>
      <w:r w:rsidRPr="00543EBD">
        <w:rPr>
          <w:rFonts w:ascii="Sakkal Majalla" w:hAnsi="Sakkal Majalla"/>
          <w:sz w:val="34"/>
          <w:rtl/>
        </w:rPr>
        <w:t>اعتبار الأخطاء فرصاً للتعلّم وليس أسباباً للعقاب.</w:t>
      </w:r>
    </w:p>
    <w:p w14:paraId="04E650FF" w14:textId="77777777" w:rsidR="00543EBD" w:rsidRPr="0081259D" w:rsidRDefault="00543EBD" w:rsidP="00385B50">
      <w:pPr>
        <w:keepNext/>
        <w:pageBreakBefore/>
        <w:rPr>
          <w:rFonts w:ascii="Adobe Arabic" w:hAnsi="Adobe Arabic" w:cs="Adobe Arabic"/>
          <w:b/>
          <w:bCs/>
          <w:color w:val="008080"/>
          <w:sz w:val="36"/>
          <w:szCs w:val="36"/>
          <w:rtl/>
        </w:rPr>
      </w:pPr>
      <w:r w:rsidRPr="0081259D">
        <w:rPr>
          <w:rFonts w:ascii="Adobe Arabic" w:hAnsi="Adobe Arabic" w:cs="Adobe Arabic"/>
          <w:b/>
          <w:bCs/>
          <w:color w:val="008080"/>
          <w:sz w:val="36"/>
          <w:szCs w:val="36"/>
          <w:rtl/>
        </w:rPr>
        <w:lastRenderedPageBreak/>
        <w:t>فوائد التفويض والتمكين:</w:t>
      </w:r>
    </w:p>
    <w:p w14:paraId="12BDF2D9" w14:textId="77777777" w:rsidR="00543EBD" w:rsidRPr="00543EBD" w:rsidRDefault="00543EBD" w:rsidP="00543EBD">
      <w:pPr>
        <w:rPr>
          <w:rFonts w:ascii="Sakkal Majalla" w:hAnsi="Sakkal Majalla"/>
          <w:sz w:val="34"/>
          <w:rtl/>
        </w:rPr>
      </w:pPr>
      <w:r w:rsidRPr="00543EBD">
        <w:rPr>
          <w:rFonts w:ascii="Sakkal Majalla" w:hAnsi="Sakkal Majalla"/>
          <w:sz w:val="34"/>
          <w:rtl/>
        </w:rPr>
        <w:t>- تخفيف العبء الإداري عن المدير.</w:t>
      </w:r>
    </w:p>
    <w:p w14:paraId="1C1A28C1" w14:textId="77777777" w:rsidR="00543EBD" w:rsidRPr="00543EBD" w:rsidRDefault="00543EBD" w:rsidP="00543EBD">
      <w:pPr>
        <w:rPr>
          <w:rFonts w:ascii="Sakkal Majalla" w:hAnsi="Sakkal Majalla"/>
          <w:sz w:val="34"/>
          <w:rtl/>
        </w:rPr>
      </w:pPr>
      <w:r w:rsidRPr="00543EBD">
        <w:rPr>
          <w:rFonts w:ascii="Sakkal Majalla" w:hAnsi="Sakkal Majalla"/>
          <w:sz w:val="34"/>
          <w:rtl/>
        </w:rPr>
        <w:t>- تنمية مهارات وقدرات الموظّفين.</w:t>
      </w:r>
    </w:p>
    <w:p w14:paraId="329A3740" w14:textId="77777777" w:rsidR="00543EBD" w:rsidRPr="00543EBD" w:rsidRDefault="00543EBD" w:rsidP="00543EBD">
      <w:pPr>
        <w:rPr>
          <w:rFonts w:ascii="Sakkal Majalla" w:hAnsi="Sakkal Majalla"/>
          <w:sz w:val="34"/>
          <w:rtl/>
        </w:rPr>
      </w:pPr>
      <w:r w:rsidRPr="00543EBD">
        <w:rPr>
          <w:rFonts w:ascii="Sakkal Majalla" w:hAnsi="Sakkal Majalla"/>
          <w:sz w:val="34"/>
          <w:rtl/>
        </w:rPr>
        <w:t>- زيادة الرضا الوظيفي والالتزام التنظيمي.</w:t>
      </w:r>
    </w:p>
    <w:p w14:paraId="6146627F" w14:textId="77777777" w:rsidR="00543EBD" w:rsidRPr="00543EBD" w:rsidRDefault="00543EBD" w:rsidP="00543EBD">
      <w:pPr>
        <w:rPr>
          <w:rFonts w:ascii="Sakkal Majalla" w:hAnsi="Sakkal Majalla"/>
          <w:sz w:val="34"/>
          <w:rtl/>
        </w:rPr>
      </w:pPr>
      <w:r w:rsidRPr="00543EBD">
        <w:rPr>
          <w:rFonts w:ascii="Sakkal Majalla" w:hAnsi="Sakkal Majalla"/>
          <w:sz w:val="34"/>
          <w:rtl/>
        </w:rPr>
        <w:t>- تحسين جودة القرارات واستجابة المنظّمة للمتغيّرات.</w:t>
      </w:r>
    </w:p>
    <w:p w14:paraId="643D9094" w14:textId="77777777" w:rsidR="00543EBD" w:rsidRPr="00543EBD" w:rsidRDefault="00543EBD" w:rsidP="00543EBD">
      <w:pPr>
        <w:rPr>
          <w:rFonts w:ascii="Sakkal Majalla" w:hAnsi="Sakkal Majalla"/>
          <w:sz w:val="34"/>
          <w:rtl/>
        </w:rPr>
      </w:pPr>
      <w:r w:rsidRPr="00543EBD">
        <w:rPr>
          <w:rFonts w:ascii="Sakkal Majalla" w:hAnsi="Sakkal Majalla"/>
          <w:sz w:val="34"/>
          <w:rtl/>
        </w:rPr>
        <w:t>- إعداد قيادات مستقبلية للمؤسّسة.</w:t>
      </w:r>
    </w:p>
    <w:p w14:paraId="28E073EE" w14:textId="1E3B0C01" w:rsidR="00543EBD" w:rsidRPr="00543EBD" w:rsidRDefault="0081259D" w:rsidP="00543EBD">
      <w:pPr>
        <w:rPr>
          <w:rFonts w:ascii="Sakkal Majalla" w:hAnsi="Sakkal Majalla"/>
          <w:sz w:val="34"/>
          <w:rtl/>
        </w:rPr>
      </w:pPr>
      <w:r w:rsidRPr="00DA7905">
        <w:rPr>
          <w:rFonts w:eastAsia="Times New Roman" w:cs="Times New Roman"/>
          <w:b/>
          <w:bCs/>
          <w:noProof/>
          <w:sz w:val="36"/>
          <w:szCs w:val="36"/>
        </w:rPr>
        <mc:AlternateContent>
          <mc:Choice Requires="wpg">
            <w:drawing>
              <wp:inline distT="0" distB="0" distL="0" distR="0" wp14:anchorId="5A4851B6" wp14:editId="23739AAC">
                <wp:extent cx="5711825" cy="641426"/>
                <wp:effectExtent l="0" t="0" r="22225" b="25400"/>
                <wp:docPr id="1827746981" name="Group 13"/>
                <wp:cNvGraphicFramePr/>
                <a:graphic xmlns:a="http://schemas.openxmlformats.org/drawingml/2006/main">
                  <a:graphicData uri="http://schemas.microsoft.com/office/word/2010/wordprocessingGroup">
                    <wpg:wgp>
                      <wpg:cNvGrpSpPr/>
                      <wpg:grpSpPr>
                        <a:xfrm flipH="1">
                          <a:off x="0" y="0"/>
                          <a:ext cx="5711825" cy="641426"/>
                          <a:chOff x="0" y="106576"/>
                          <a:chExt cx="5711825" cy="641423"/>
                        </a:xfrm>
                      </wpg:grpSpPr>
                      <wpg:grpSp>
                        <wpg:cNvPr id="1472832361" name="مجموعة 881967268"/>
                        <wpg:cNvGrpSpPr/>
                        <wpg:grpSpPr>
                          <a:xfrm>
                            <a:off x="0" y="158827"/>
                            <a:ext cx="5711825" cy="589172"/>
                            <a:chOff x="0" y="158676"/>
                            <a:chExt cx="6312597" cy="653015"/>
                          </a:xfrm>
                        </wpg:grpSpPr>
                        <wps:wsp>
                          <wps:cNvPr id="1534014465"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12476704" name="مربع نص 2043426344"/>
                          <wps:cNvSpPr txBox="1"/>
                          <wps:spPr>
                            <a:xfrm>
                              <a:off x="817585" y="158676"/>
                              <a:ext cx="5335004" cy="453955"/>
                            </a:xfrm>
                            <a:prstGeom prst="rect">
                              <a:avLst/>
                            </a:prstGeom>
                            <a:noFill/>
                          </wps:spPr>
                          <wps:txbx>
                            <w:txbxContent>
                              <w:p w14:paraId="33D3CC87" w14:textId="77777777" w:rsidR="0081259D" w:rsidRPr="00724F18" w:rsidRDefault="0081259D" w:rsidP="0081259D">
                                <w:pPr>
                                  <w:rPr>
                                    <w:rFonts w:eastAsia="Times New Roman" w:hAnsi="Adobe Arabic" w:cs="Adobe Arabic"/>
                                    <w:b/>
                                    <w:bCs/>
                                    <w:color w:val="168489"/>
                                    <w:kern w:val="24"/>
                                    <w:sz w:val="40"/>
                                    <w:szCs w:val="40"/>
                                  </w:rPr>
                                </w:pPr>
                                <w:r w:rsidRPr="00BC01F4">
                                  <w:rPr>
                                    <w:rFonts w:eastAsia="Times New Roman" w:hAnsi="Adobe Arabic" w:cs="Adobe Arabic"/>
                                    <w:b/>
                                    <w:bCs/>
                                    <w:color w:val="168489"/>
                                    <w:kern w:val="24"/>
                                    <w:sz w:val="40"/>
                                    <w:szCs w:val="40"/>
                                    <w:rtl/>
                                  </w:rPr>
                                  <w:t>تمرين تطبيقي</w:t>
                                </w:r>
                              </w:p>
                            </w:txbxContent>
                          </wps:txbx>
                          <wps:bodyPr wrap="square" rtlCol="1">
                            <a:spAutoFit/>
                          </wps:bodyPr>
                        </wps:wsp>
                        <wps:wsp>
                          <wps:cNvPr id="266826331"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471778598" name="Picture 179"/>
                          <pic:cNvPicPr>
                            <a:picLocks noChangeAspect="1"/>
                          </pic:cNvPicPr>
                        </pic:nvPicPr>
                        <pic:blipFill>
                          <a:blip r:embed="rId95" cstate="print">
                            <a:extLst>
                              <a:ext uri="{28A0092B-C50C-407E-A947-70E740481C1C}">
                                <a14:useLocalDpi xmlns:a14="http://schemas.microsoft.com/office/drawing/2010/main" val="0"/>
                              </a:ext>
                            </a:extLst>
                          </a:blip>
                          <a:srcRect/>
                          <a:stretch/>
                        </pic:blipFill>
                        <pic:spPr bwMode="auto">
                          <a:xfrm flipH="1">
                            <a:off x="117350" y="106576"/>
                            <a:ext cx="498764" cy="49876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A4851B6" id="_x0000_s2016" style="width:449.75pt;height:50.5pt;flip:x;mso-position-horizontal-relative:char;mso-position-vertical-relative:line" coordorigin=",1065" coordsize="57118,64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">
                <v:group id="مجموعة 881967268" o:spid="_x0000_s2017" style="position:absolute;top:1588;width:57118;height:5891" coordorigin=",1586" coordsize="63125,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">
                  <v:roundrect id="مستطيل مستدير الزوايا 769901" o:spid="_x0000_s2018"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" fillcolor="#168489" strokecolor="#168489" strokeweight="1pt">
                    <v:stroke joinstyle="miter"/>
                  </v:roundrect>
                  <v:shape id="مربع نص 2043426344" o:spid="_x0000_s2019" type="#_x0000_t202" style="position:absolute;left:8175;top:1586;width:53350;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" filled="f" stroked="f">
                    <v:textbox style="mso-fit-shape-to-text:t">
                      <w:txbxContent>
                        <w:p w14:paraId="33D3CC87" w14:textId="77777777" w:rsidR="0081259D" w:rsidRPr="00724F18" w:rsidRDefault="0081259D" w:rsidP="0081259D">
                          <w:pPr>
                            <w:rPr>
                              <w:rFonts w:eastAsia="Times New Roman" w:hAnsi="Adobe Arabic" w:cs="Adobe Arabic"/>
                              <w:b/>
                              <w:bCs/>
                              <w:color w:val="168489"/>
                              <w:kern w:val="24"/>
                              <w:sz w:val="40"/>
                              <w:szCs w:val="40"/>
                            </w:rPr>
                          </w:pPr>
                          <w:r w:rsidRPr="00BC01F4">
                            <w:rPr>
                              <w:rFonts w:eastAsia="Times New Roman" w:hAnsi="Adobe Arabic" w:cs="Adobe Arabic"/>
                              <w:b/>
                              <w:bCs/>
                              <w:color w:val="168489"/>
                              <w:kern w:val="24"/>
                              <w:sz w:val="40"/>
                              <w:szCs w:val="40"/>
                              <w:rtl/>
                            </w:rPr>
                            <w:t>تمرين تطبيقي</w:t>
                          </w:r>
                        </w:p>
                      </w:txbxContent>
                    </v:textbox>
                  </v:shape>
                  <v:roundrect id="مستطيل مستدير الزوايا 769903" o:spid="_x0000_s2020"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" fillcolor="#168489" strokecolor="#168489" strokeweight="1pt">
                    <v:stroke joinstyle="miter"/>
                  </v:roundrect>
                </v:group>
                <v:shape id="Picture 179" o:spid="_x0000_s2021" type="#_x0000_t75" style="position:absolute;left:1173;top:1065;width:4988;height:498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">
                  <v:imagedata r:id="rId96" o:title=""/>
                </v:shape>
                <w10:anchorlock/>
              </v:group>
            </w:pict>
          </mc:Fallback>
        </mc:AlternateContent>
      </w:r>
    </w:p>
    <w:p w14:paraId="46441F3E" w14:textId="77777777" w:rsidR="00543EBD" w:rsidRPr="00543EBD" w:rsidRDefault="00543EBD" w:rsidP="00543EBD">
      <w:pPr>
        <w:rPr>
          <w:rFonts w:ascii="Sakkal Majalla" w:hAnsi="Sakkal Majalla"/>
          <w:b/>
          <w:bCs/>
          <w:sz w:val="34"/>
          <w:rtl/>
        </w:rPr>
      </w:pPr>
      <w:r w:rsidRPr="00543EBD">
        <w:rPr>
          <w:rFonts w:ascii="Sakkal Majalla" w:hAnsi="Sakkal Majalla" w:hint="cs"/>
          <w:b/>
          <w:bCs/>
          <w:sz w:val="34"/>
          <w:rtl/>
        </w:rPr>
        <w:t>لدينا المهام الآتية:</w:t>
      </w:r>
    </w:p>
    <w:p w14:paraId="3E6F7646" w14:textId="77777777" w:rsidR="00543EBD" w:rsidRPr="00543EBD" w:rsidRDefault="00543EBD" w:rsidP="00543EBD">
      <w:pPr>
        <w:rPr>
          <w:rFonts w:ascii="Sakkal Majalla" w:hAnsi="Sakkal Majalla"/>
          <w:sz w:val="34"/>
          <w:rtl/>
        </w:rPr>
      </w:pPr>
      <w:r w:rsidRPr="00543EBD">
        <w:rPr>
          <w:rFonts w:ascii="Sakkal Majalla" w:hAnsi="Sakkal Majalla"/>
          <w:sz w:val="34"/>
          <w:rtl/>
        </w:rPr>
        <w:t>1. إعداد الميزانية السنوية للقسم.</w:t>
      </w:r>
    </w:p>
    <w:p w14:paraId="551932B8" w14:textId="77777777" w:rsidR="00543EBD" w:rsidRPr="00543EBD" w:rsidRDefault="00543EBD" w:rsidP="00543EBD">
      <w:pPr>
        <w:rPr>
          <w:rFonts w:ascii="Sakkal Majalla" w:hAnsi="Sakkal Majalla"/>
          <w:sz w:val="34"/>
          <w:rtl/>
        </w:rPr>
      </w:pPr>
      <w:r w:rsidRPr="00543EBD">
        <w:rPr>
          <w:rFonts w:ascii="Sakkal Majalla" w:hAnsi="Sakkal Majalla"/>
          <w:sz w:val="34"/>
          <w:rtl/>
        </w:rPr>
        <w:t>2. تطوير حملة تسويقية لمنتج جديد.</w:t>
      </w:r>
    </w:p>
    <w:p w14:paraId="42BBAE23" w14:textId="77777777" w:rsidR="00543EBD" w:rsidRPr="00543EBD" w:rsidRDefault="00543EBD" w:rsidP="00543EBD">
      <w:pPr>
        <w:rPr>
          <w:rFonts w:ascii="Sakkal Majalla" w:hAnsi="Sakkal Majalla"/>
          <w:sz w:val="34"/>
          <w:rtl/>
        </w:rPr>
      </w:pPr>
      <w:r w:rsidRPr="00543EBD">
        <w:rPr>
          <w:rFonts w:ascii="Sakkal Majalla" w:hAnsi="Sakkal Majalla"/>
          <w:sz w:val="34"/>
          <w:rtl/>
        </w:rPr>
        <w:t>3. التعامل مع شكاوى العملاء اليومية.</w:t>
      </w:r>
    </w:p>
    <w:p w14:paraId="351440C5" w14:textId="77777777" w:rsidR="00543EBD" w:rsidRPr="00543EBD" w:rsidRDefault="00543EBD" w:rsidP="00543EBD">
      <w:pPr>
        <w:rPr>
          <w:rFonts w:ascii="Sakkal Majalla" w:hAnsi="Sakkal Majalla"/>
          <w:sz w:val="34"/>
          <w:rtl/>
        </w:rPr>
      </w:pPr>
      <w:r w:rsidRPr="00543EBD">
        <w:rPr>
          <w:rFonts w:ascii="Sakkal Majalla" w:hAnsi="Sakkal Majalla"/>
          <w:sz w:val="34"/>
          <w:rtl/>
        </w:rPr>
        <w:t>4. تنظيم اجتماع دوري مع فريق العمل.</w:t>
      </w:r>
    </w:p>
    <w:p w14:paraId="6505870D" w14:textId="77777777" w:rsidR="00543EBD" w:rsidRPr="00543EBD" w:rsidRDefault="00543EBD" w:rsidP="00543EBD">
      <w:pPr>
        <w:rPr>
          <w:rFonts w:ascii="Sakkal Majalla" w:hAnsi="Sakkal Majalla"/>
          <w:sz w:val="34"/>
          <w:rtl/>
        </w:rPr>
      </w:pPr>
      <w:r w:rsidRPr="00543EBD">
        <w:rPr>
          <w:rFonts w:ascii="Sakkal Majalla" w:hAnsi="Sakkal Majalla"/>
          <w:sz w:val="34"/>
          <w:rtl/>
        </w:rPr>
        <w:t>5. تقييم أداء موظّفي القسم.</w:t>
      </w:r>
    </w:p>
    <w:p w14:paraId="201AF47C" w14:textId="77777777" w:rsidR="00543EBD" w:rsidRPr="00543EBD" w:rsidRDefault="00543EBD" w:rsidP="00543EBD">
      <w:pPr>
        <w:rPr>
          <w:rFonts w:ascii="Sakkal Majalla" w:hAnsi="Sakkal Majalla"/>
          <w:b/>
          <w:bCs/>
          <w:sz w:val="34"/>
          <w:rtl/>
        </w:rPr>
      </w:pPr>
      <w:r w:rsidRPr="00543EBD">
        <w:rPr>
          <w:rFonts w:ascii="Sakkal Majalla" w:hAnsi="Sakkal Majalla" w:hint="cs"/>
          <w:b/>
          <w:bCs/>
          <w:sz w:val="34"/>
          <w:rtl/>
        </w:rPr>
        <w:t>يُ</w:t>
      </w:r>
      <w:r w:rsidRPr="00543EBD">
        <w:rPr>
          <w:rFonts w:ascii="Sakkal Majalla" w:hAnsi="Sakkal Majalla"/>
          <w:b/>
          <w:bCs/>
          <w:sz w:val="34"/>
          <w:rtl/>
        </w:rPr>
        <w:t>طلب من كل مجموعة تحديد</w:t>
      </w:r>
      <w:r w:rsidRPr="00543EBD">
        <w:rPr>
          <w:rFonts w:ascii="Sakkal Majalla" w:hAnsi="Sakkal Majalla" w:hint="cs"/>
          <w:b/>
          <w:bCs/>
          <w:sz w:val="34"/>
          <w:rtl/>
        </w:rPr>
        <w:t xml:space="preserve"> ما يلي:</w:t>
      </w:r>
    </w:p>
    <w:p w14:paraId="45220F11" w14:textId="77777777" w:rsidR="00543EBD" w:rsidRPr="00543EBD" w:rsidRDefault="00543EBD" w:rsidP="00543EBD">
      <w:pPr>
        <w:rPr>
          <w:rFonts w:ascii="Sakkal Majalla" w:hAnsi="Sakkal Majalla"/>
          <w:sz w:val="34"/>
          <w:rtl/>
        </w:rPr>
      </w:pPr>
      <w:r w:rsidRPr="00543EBD">
        <w:rPr>
          <w:rFonts w:ascii="Sakkal Majalla" w:hAnsi="Sakkal Majalla"/>
          <w:sz w:val="34"/>
          <w:rtl/>
        </w:rPr>
        <w:t xml:space="preserve">   - المهارات المطلوبة لتنفيذ كل مهمّة.</w:t>
      </w:r>
    </w:p>
    <w:p w14:paraId="46A8C6BB" w14:textId="77777777" w:rsidR="00543EBD" w:rsidRPr="00543EBD" w:rsidRDefault="00543EBD" w:rsidP="00543EBD">
      <w:pPr>
        <w:rPr>
          <w:rFonts w:ascii="Sakkal Majalla" w:hAnsi="Sakkal Majalla"/>
          <w:sz w:val="34"/>
          <w:rtl/>
        </w:rPr>
      </w:pPr>
      <w:r w:rsidRPr="00543EBD">
        <w:rPr>
          <w:rFonts w:ascii="Sakkal Majalla" w:hAnsi="Sakkal Majalla"/>
          <w:sz w:val="34"/>
          <w:rtl/>
        </w:rPr>
        <w:t xml:space="preserve">   - الشخص المناسب للتفويض (بناءً على المستوى الوظيفي والخبرة).</w:t>
      </w:r>
    </w:p>
    <w:p w14:paraId="53DCDFAE" w14:textId="77777777" w:rsidR="00543EBD" w:rsidRPr="00543EBD" w:rsidRDefault="00543EBD" w:rsidP="00543EBD">
      <w:pPr>
        <w:rPr>
          <w:rFonts w:ascii="Sakkal Majalla" w:hAnsi="Sakkal Majalla"/>
          <w:sz w:val="34"/>
          <w:rtl/>
        </w:rPr>
      </w:pPr>
      <w:r w:rsidRPr="00543EBD">
        <w:rPr>
          <w:rFonts w:ascii="Sakkal Majalla" w:hAnsi="Sakkal Majalla"/>
          <w:sz w:val="34"/>
          <w:rtl/>
        </w:rPr>
        <w:t xml:space="preserve">   - الصلاحيات التي يجب منحها.</w:t>
      </w:r>
    </w:p>
    <w:p w14:paraId="5B7DF7B1" w14:textId="77777777" w:rsidR="00543EBD" w:rsidRPr="00543EBD" w:rsidRDefault="00543EBD" w:rsidP="00543EBD">
      <w:pPr>
        <w:rPr>
          <w:rFonts w:ascii="Sakkal Majalla" w:hAnsi="Sakkal Majalla"/>
          <w:sz w:val="34"/>
          <w:rtl/>
        </w:rPr>
      </w:pPr>
      <w:r w:rsidRPr="00543EBD">
        <w:rPr>
          <w:rFonts w:ascii="Sakkal Majalla" w:hAnsi="Sakkal Majalla"/>
          <w:sz w:val="34"/>
          <w:rtl/>
        </w:rPr>
        <w:t xml:space="preserve">   - آلية المتابعة المناسبة.</w:t>
      </w:r>
    </w:p>
    <w:p w14:paraId="0A942735" w14:textId="77777777" w:rsidR="00543EBD" w:rsidRPr="00543EBD" w:rsidRDefault="00543EBD" w:rsidP="00543EBD">
      <w:pPr>
        <w:rPr>
          <w:rFonts w:ascii="Sakkal Majalla" w:hAnsi="Sakkal Majalla"/>
          <w:b/>
          <w:bCs/>
          <w:sz w:val="34"/>
          <w:rtl/>
        </w:rPr>
      </w:pPr>
      <w:r w:rsidRPr="00543EBD">
        <w:rPr>
          <w:rFonts w:ascii="Sakkal Majalla" w:hAnsi="Sakkal Majalla"/>
          <w:b/>
          <w:bCs/>
          <w:sz w:val="34"/>
          <w:rtl/>
        </w:rPr>
        <w:t>حلّ نموذجي للمهمّة الأولى (إعداد الميزانية السنوية):</w:t>
      </w:r>
    </w:p>
    <w:p w14:paraId="70B0D0ED" w14:textId="77777777" w:rsidR="00543EBD" w:rsidRPr="00543EBD" w:rsidRDefault="00543EBD" w:rsidP="00543EBD">
      <w:pPr>
        <w:rPr>
          <w:rFonts w:ascii="Sakkal Majalla" w:hAnsi="Sakkal Majalla"/>
          <w:sz w:val="34"/>
          <w:rtl/>
        </w:rPr>
      </w:pPr>
      <w:r w:rsidRPr="00543EBD">
        <w:rPr>
          <w:rFonts w:ascii="Sakkal Majalla" w:hAnsi="Sakkal Majalla"/>
          <w:sz w:val="34"/>
          <w:rtl/>
        </w:rPr>
        <w:t>- المهارات المطلوبة: معرفة مالية، فهم لاحتياجات القسم، قدرة تحليلية.</w:t>
      </w:r>
    </w:p>
    <w:p w14:paraId="4A4C0889" w14:textId="77777777" w:rsidR="00543EBD" w:rsidRPr="00543EBD" w:rsidRDefault="00543EBD" w:rsidP="00543EBD">
      <w:pPr>
        <w:rPr>
          <w:rFonts w:ascii="Sakkal Majalla" w:hAnsi="Sakkal Majalla"/>
          <w:sz w:val="34"/>
          <w:rtl/>
        </w:rPr>
      </w:pPr>
      <w:r w:rsidRPr="00543EBD">
        <w:rPr>
          <w:rFonts w:ascii="Sakkal Majalla" w:hAnsi="Sakkal Majalla"/>
          <w:sz w:val="34"/>
          <w:rtl/>
        </w:rPr>
        <w:t>- الشخص المناسب: نائب مدير القسم أو محاسب القسم الرئيسي.</w:t>
      </w:r>
    </w:p>
    <w:p w14:paraId="61F05419" w14:textId="77777777" w:rsidR="00543EBD" w:rsidRPr="00543EBD" w:rsidRDefault="00543EBD" w:rsidP="00543EBD">
      <w:pPr>
        <w:rPr>
          <w:rFonts w:ascii="Sakkal Majalla" w:hAnsi="Sakkal Majalla"/>
          <w:sz w:val="34"/>
          <w:rtl/>
        </w:rPr>
      </w:pPr>
      <w:r w:rsidRPr="00543EBD">
        <w:rPr>
          <w:rFonts w:ascii="Sakkal Majalla" w:hAnsi="Sakkal Majalla"/>
          <w:sz w:val="34"/>
          <w:rtl/>
        </w:rPr>
        <w:t>- الصلاحيات: الاطلاع على ميزانيات سابقة، التواصل مع رؤساء الوحدات، تحديد أولويات الإنفاق.</w:t>
      </w:r>
    </w:p>
    <w:p w14:paraId="5BD7253D" w14:textId="77777777" w:rsidR="00543EBD" w:rsidRPr="00543EBD" w:rsidRDefault="00543EBD" w:rsidP="00543EBD">
      <w:pPr>
        <w:rPr>
          <w:rFonts w:ascii="Sakkal Majalla" w:hAnsi="Sakkal Majalla"/>
          <w:sz w:val="34"/>
          <w:rtl/>
        </w:rPr>
      </w:pPr>
      <w:r w:rsidRPr="00543EBD">
        <w:rPr>
          <w:rFonts w:ascii="Sakkal Majalla" w:hAnsi="Sakkal Majalla"/>
          <w:sz w:val="34"/>
          <w:rtl/>
        </w:rPr>
        <w:t>- آلية المتابعة: اجتماعات أسبوعية لمراجعة التقدّم، تقرير نصفي، عرض المسودّة النهائية قبل الاعتماد.</w:t>
      </w:r>
    </w:p>
    <w:p w14:paraId="67BC6D0D" w14:textId="2B2AB109" w:rsidR="00543EBD" w:rsidRPr="00543EBD" w:rsidRDefault="00385B50" w:rsidP="00543EBD">
      <w:pPr>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1FD6649D" wp14:editId="7633BDD9">
                <wp:extent cx="5731510" cy="895350"/>
                <wp:effectExtent l="0" t="0" r="21590" b="19050"/>
                <wp:docPr id="175556978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166143544" name="صورة 38"/>
                          <pic:cNvPicPr/>
                        </pic:nvPicPr>
                        <pic:blipFill>
                          <a:blip r:embed="rId6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36864400" name="مجموعة 39"/>
                        <wpg:cNvGrpSpPr/>
                        <wpg:grpSpPr>
                          <a:xfrm>
                            <a:off x="0" y="0"/>
                            <a:ext cx="5731510" cy="895350"/>
                            <a:chOff x="0" y="0"/>
                            <a:chExt cx="5878196" cy="918845"/>
                          </a:xfrm>
                        </wpg:grpSpPr>
                        <wpg:grpSp>
                          <wpg:cNvPr id="1011967129" name="مجموعة 40"/>
                          <wpg:cNvGrpSpPr/>
                          <wpg:grpSpPr>
                            <a:xfrm>
                              <a:off x="0" y="0"/>
                              <a:ext cx="5878196" cy="918845"/>
                              <a:chOff x="0" y="0"/>
                              <a:chExt cx="6240348" cy="919070"/>
                            </a:xfrm>
                          </wpg:grpSpPr>
                          <wpg:grpSp>
                            <wpg:cNvPr id="855914733" name="مجموعة 41"/>
                            <wpg:cNvGrpSpPr/>
                            <wpg:grpSpPr>
                              <a:xfrm>
                                <a:off x="0" y="169208"/>
                                <a:ext cx="5433072" cy="580613"/>
                                <a:chOff x="0" y="169208"/>
                                <a:chExt cx="5433072" cy="580613"/>
                              </a:xfrm>
                            </wpg:grpSpPr>
                            <wps:wsp>
                              <wps:cNvPr id="179831283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8545906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9116299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8748119" name="مربع نص 41"/>
                          <wps:cNvSpPr txBox="1"/>
                          <wps:spPr>
                            <a:xfrm>
                              <a:off x="204484" y="257055"/>
                              <a:ext cx="4616071" cy="387740"/>
                            </a:xfrm>
                            <a:prstGeom prst="rect">
                              <a:avLst/>
                            </a:prstGeom>
                            <a:noFill/>
                          </wps:spPr>
                          <wps:txbx>
                            <w:txbxContent>
                              <w:p w14:paraId="17C5BD77" w14:textId="6E4A0CA2" w:rsidR="00385B50" w:rsidRDefault="00385B50" w:rsidP="00385B50">
                                <w:pPr>
                                  <w:rPr>
                                    <w:rFonts w:eastAsia="Calibri" w:hAnsi="Adobe Arabic" w:cs="Adobe Arabic"/>
                                    <w:b/>
                                    <w:bCs/>
                                    <w:color w:val="FFFFFF"/>
                                    <w:kern w:val="24"/>
                                    <w:sz w:val="36"/>
                                    <w:szCs w:val="36"/>
                                    <w:lang w:bidi="ar-EG"/>
                                  </w:rPr>
                                </w:pPr>
                                <w:r w:rsidRPr="00385B50">
                                  <w:rPr>
                                    <w:rFonts w:eastAsia="Calibri" w:hAnsi="Adobe Arabic" w:cs="Adobe Arabic"/>
                                    <w:b/>
                                    <w:bCs/>
                                    <w:color w:val="FFFFFF"/>
                                    <w:kern w:val="24"/>
                                    <w:sz w:val="36"/>
                                    <w:szCs w:val="36"/>
                                    <w:rtl/>
                                    <w:lang w:bidi="ar-EG"/>
                                  </w:rPr>
                                  <w:t>إدارة الصراعات داخل الفريق</w:t>
                                </w:r>
                              </w:p>
                            </w:txbxContent>
                          </wps:txbx>
                          <wps:bodyPr wrap="square" rtlCol="1">
                            <a:spAutoFit/>
                          </wps:bodyPr>
                        </wps:wsp>
                      </wpg:grpSp>
                    </wpg:wgp>
                  </a:graphicData>
                </a:graphic>
              </wp:inline>
            </w:drawing>
          </mc:Choice>
          <mc:Fallback>
            <w:pict>
              <v:group w14:anchorId="1FD6649D" id="_x0000_s202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">
                <v:shape id="صورة 38" o:spid="_x0000_s202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">
                  <v:imagedata r:id="rId64" o:title=""/>
                </v:shape>
                <v:group id="مجموعة 39" o:spid="_x0000_s20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">
                  <v:group id="مجموعة 40" o:spid="_x0000_s20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">
                    <v:group id="مجموعة 41" o:spid="_x0000_s20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">
                      <v:shape id="شكل حر 42" o:spid="_x0000_s20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" fillcolor="#168489" stroked="f" strokeweight="1pt">
                        <v:stroke joinstyle="miter"/>
                      </v:roundrect>
                    </v:group>
                    <v:oval id="شكل بيضاوي 44" o:spid="_x0000_s20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" filled="f" strokecolor="#a5a5a5 [2092]" strokeweight="1pt">
                      <v:stroke joinstyle="miter"/>
                    </v:oval>
                  </v:group>
                  <v:shape id="مربع نص 41" o:spid="_x0000_s203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" filled="f" stroked="f">
                    <v:textbox style="mso-fit-shape-to-text:t">
                      <w:txbxContent>
                        <w:p w14:paraId="17C5BD77" w14:textId="6E4A0CA2" w:rsidR="00385B50" w:rsidRDefault="00385B50" w:rsidP="00385B50">
                          <w:pPr>
                            <w:rPr>
                              <w:rFonts w:eastAsia="Calibri" w:hAnsi="Adobe Arabic" w:cs="Adobe Arabic"/>
                              <w:b/>
                              <w:bCs/>
                              <w:color w:val="FFFFFF"/>
                              <w:kern w:val="24"/>
                              <w:sz w:val="36"/>
                              <w:szCs w:val="36"/>
                              <w:lang w:bidi="ar-EG"/>
                            </w:rPr>
                          </w:pPr>
                          <w:r w:rsidRPr="00385B50">
                            <w:rPr>
                              <w:rFonts w:eastAsia="Calibri" w:hAnsi="Adobe Arabic" w:cs="Adobe Arabic"/>
                              <w:b/>
                              <w:bCs/>
                              <w:color w:val="FFFFFF"/>
                              <w:kern w:val="24"/>
                              <w:sz w:val="36"/>
                              <w:szCs w:val="36"/>
                              <w:rtl/>
                              <w:lang w:bidi="ar-EG"/>
                            </w:rPr>
                            <w:t>إدارة الصراعات داخل الفريق</w:t>
                          </w:r>
                        </w:p>
                      </w:txbxContent>
                    </v:textbox>
                  </v:shape>
                </v:group>
                <w10:anchorlock/>
              </v:group>
            </w:pict>
          </mc:Fallback>
        </mc:AlternateContent>
      </w:r>
    </w:p>
    <w:p w14:paraId="0493F2B8" w14:textId="77777777" w:rsidR="00543EBD" w:rsidRPr="00543EBD" w:rsidRDefault="00543EBD" w:rsidP="00543EBD">
      <w:pPr>
        <w:rPr>
          <w:rFonts w:ascii="Sakkal Majalla" w:hAnsi="Sakkal Majalla"/>
          <w:sz w:val="34"/>
          <w:rtl/>
        </w:rPr>
      </w:pPr>
      <w:r w:rsidRPr="00543EBD">
        <w:rPr>
          <w:rFonts w:ascii="Sakkal Majalla" w:hAnsi="Sakkal Majalla"/>
          <w:sz w:val="34"/>
          <w:rtl/>
        </w:rPr>
        <w:t>الصراع أمر طبيعي في أيّ بيئة عمل، والتحدّي الحقيقي ليس في منع الصراع بل في إدارته بشكل بنّاء. تشير الإحصائيات إلى أنّ المديرين يقضون حوالي 25% من وقتهم في التعامل مع صراعات الموظّفين، وفقاً لدراسة أجرتها جامعة هارفارد.</w:t>
      </w:r>
    </w:p>
    <w:p w14:paraId="3AD34154" w14:textId="77777777" w:rsidR="00543EBD" w:rsidRDefault="00543EBD" w:rsidP="00543EBD">
      <w:pPr>
        <w:rPr>
          <w:rFonts w:ascii="Adobe Arabic" w:hAnsi="Adobe Arabic" w:cs="Adobe Arabic"/>
          <w:b/>
          <w:bCs/>
          <w:color w:val="008080"/>
          <w:sz w:val="36"/>
          <w:szCs w:val="36"/>
        </w:rPr>
      </w:pPr>
      <w:r w:rsidRPr="00385B50">
        <w:rPr>
          <w:rFonts w:ascii="Adobe Arabic" w:hAnsi="Adobe Arabic" w:cs="Adobe Arabic"/>
          <w:b/>
          <w:bCs/>
          <w:color w:val="008080"/>
          <w:sz w:val="36"/>
          <w:szCs w:val="36"/>
          <w:rtl/>
        </w:rPr>
        <w:t>أنواع الصراعات في بيئة العمل:</w:t>
      </w:r>
    </w:p>
    <w:tbl>
      <w:tblPr>
        <w:tblStyle w:val="a6"/>
        <w:bidiVisual/>
        <w:tblW w:w="0" w:type="auto"/>
        <w:tblLook w:val="04A0" w:firstRow="1" w:lastRow="0" w:firstColumn="1" w:lastColumn="0" w:noHBand="0" w:noVBand="1"/>
      </w:tblPr>
      <w:tblGrid>
        <w:gridCol w:w="2780"/>
        <w:gridCol w:w="6236"/>
      </w:tblGrid>
      <w:tr w:rsidR="00385B50" w:rsidRPr="00385B50" w14:paraId="27C2B674" w14:textId="77777777" w:rsidTr="00385B50">
        <w:tc>
          <w:tcPr>
            <w:tcW w:w="2780" w:type="dxa"/>
            <w:shd w:val="clear" w:color="auto" w:fill="BFBFBF" w:themeFill="background1" w:themeFillShade="BF"/>
          </w:tcPr>
          <w:p w14:paraId="3751BFCA" w14:textId="387720B8" w:rsidR="00385B50" w:rsidRPr="00385B50" w:rsidRDefault="00385B50" w:rsidP="00385B50">
            <w:pPr>
              <w:jc w:val="center"/>
              <w:rPr>
                <w:rFonts w:ascii="Adobe Arabic" w:hAnsi="Adobe Arabic" w:cs="Adobe Arabic"/>
                <w:b/>
                <w:bCs/>
                <w:color w:val="008080"/>
                <w:sz w:val="36"/>
                <w:szCs w:val="36"/>
                <w:rtl/>
              </w:rPr>
            </w:pPr>
            <w:r w:rsidRPr="00385B50">
              <w:rPr>
                <w:rFonts w:ascii="Adobe Arabic" w:hAnsi="Adobe Arabic" w:cs="Adobe Arabic"/>
                <w:b/>
                <w:bCs/>
                <w:color w:val="008080"/>
                <w:sz w:val="36"/>
                <w:szCs w:val="36"/>
                <w:rtl/>
              </w:rPr>
              <w:t>أنواع الصراعات</w:t>
            </w:r>
          </w:p>
        </w:tc>
        <w:tc>
          <w:tcPr>
            <w:tcW w:w="6236" w:type="dxa"/>
            <w:shd w:val="clear" w:color="auto" w:fill="BFBFBF" w:themeFill="background1" w:themeFillShade="BF"/>
          </w:tcPr>
          <w:p w14:paraId="56376FA3" w14:textId="6E8FA799" w:rsidR="00385B50" w:rsidRPr="00385B50" w:rsidRDefault="00385B50" w:rsidP="00385B50">
            <w:pPr>
              <w:jc w:val="center"/>
              <w:rPr>
                <w:rFonts w:ascii="Adobe Arabic" w:hAnsi="Adobe Arabic" w:cs="Adobe Arabic"/>
                <w:b/>
                <w:bCs/>
                <w:color w:val="008080"/>
                <w:sz w:val="36"/>
                <w:szCs w:val="36"/>
                <w:rtl/>
              </w:rPr>
            </w:pPr>
            <w:r w:rsidRPr="00385B50">
              <w:rPr>
                <w:rFonts w:ascii="Adobe Arabic" w:hAnsi="Adobe Arabic" w:cs="Adobe Arabic"/>
                <w:b/>
                <w:bCs/>
                <w:color w:val="008080"/>
                <w:sz w:val="36"/>
                <w:szCs w:val="36"/>
                <w:rtl/>
                <w:lang w:bidi="ar-AE"/>
              </w:rPr>
              <w:t>ال</w:t>
            </w:r>
            <w:r w:rsidRPr="00385B50">
              <w:rPr>
                <w:rFonts w:ascii="Adobe Arabic" w:hAnsi="Adobe Arabic" w:cs="Adobe Arabic"/>
                <w:b/>
                <w:bCs/>
                <w:color w:val="008080"/>
                <w:sz w:val="36"/>
                <w:szCs w:val="36"/>
                <w:rtl/>
              </w:rPr>
              <w:t>خلافات</w:t>
            </w:r>
          </w:p>
        </w:tc>
      </w:tr>
      <w:tr w:rsidR="00385B50" w14:paraId="28D9EAB9" w14:textId="77777777" w:rsidTr="00385B50">
        <w:tc>
          <w:tcPr>
            <w:tcW w:w="2780" w:type="dxa"/>
          </w:tcPr>
          <w:p w14:paraId="73DE4BBE" w14:textId="3D0F024A" w:rsidR="00385B50" w:rsidRDefault="00385B50" w:rsidP="00543EBD">
            <w:pPr>
              <w:rPr>
                <w:rFonts w:ascii="Adobe Arabic" w:hAnsi="Adobe Arabic" w:cs="Adobe Arabic"/>
                <w:b/>
                <w:bCs/>
                <w:color w:val="008080"/>
                <w:sz w:val="36"/>
                <w:szCs w:val="36"/>
                <w:rtl/>
              </w:rPr>
            </w:pPr>
            <w:r w:rsidRPr="00543EBD">
              <w:rPr>
                <w:rFonts w:ascii="Sakkal Majalla" w:hAnsi="Sakkal Majalla"/>
                <w:sz w:val="34"/>
                <w:rtl/>
              </w:rPr>
              <w:t>صراع المهام</w:t>
            </w:r>
          </w:p>
        </w:tc>
        <w:tc>
          <w:tcPr>
            <w:tcW w:w="6236" w:type="dxa"/>
          </w:tcPr>
          <w:p w14:paraId="320C9C6E" w14:textId="062B9A87" w:rsidR="00385B50" w:rsidRPr="00385B50" w:rsidRDefault="00385B50" w:rsidP="00385B50">
            <w:pPr>
              <w:rPr>
                <w:rFonts w:ascii="Sakkal Majalla" w:hAnsi="Sakkal Majalla"/>
                <w:sz w:val="34"/>
                <w:rtl/>
              </w:rPr>
            </w:pPr>
            <w:r w:rsidRPr="00543EBD">
              <w:rPr>
                <w:rFonts w:ascii="Sakkal Majalla" w:hAnsi="Sakkal Majalla"/>
                <w:sz w:val="34"/>
                <w:rtl/>
              </w:rPr>
              <w:t>خلافات حول محتوى العمل وأهدافه.</w:t>
            </w:r>
          </w:p>
        </w:tc>
      </w:tr>
      <w:tr w:rsidR="00385B50" w14:paraId="13FDEE28" w14:textId="77777777" w:rsidTr="00385B50">
        <w:tc>
          <w:tcPr>
            <w:tcW w:w="2780" w:type="dxa"/>
          </w:tcPr>
          <w:p w14:paraId="4B0E8EFA" w14:textId="5BE81AB6" w:rsidR="00385B50" w:rsidRDefault="00385B50" w:rsidP="00543EBD">
            <w:pPr>
              <w:rPr>
                <w:rFonts w:ascii="Adobe Arabic" w:hAnsi="Adobe Arabic" w:cs="Adobe Arabic"/>
                <w:b/>
                <w:bCs/>
                <w:color w:val="008080"/>
                <w:sz w:val="36"/>
                <w:szCs w:val="36"/>
                <w:rtl/>
              </w:rPr>
            </w:pPr>
            <w:r w:rsidRPr="00543EBD">
              <w:rPr>
                <w:rFonts w:ascii="Sakkal Majalla" w:hAnsi="Sakkal Majalla"/>
                <w:sz w:val="34"/>
                <w:rtl/>
              </w:rPr>
              <w:t>صراع العلاقات</w:t>
            </w:r>
          </w:p>
        </w:tc>
        <w:tc>
          <w:tcPr>
            <w:tcW w:w="6236" w:type="dxa"/>
          </w:tcPr>
          <w:p w14:paraId="088FE983" w14:textId="67F8893E" w:rsidR="00385B50" w:rsidRPr="00385B50" w:rsidRDefault="00385B50" w:rsidP="00385B50">
            <w:pPr>
              <w:rPr>
                <w:rFonts w:ascii="Sakkal Majalla" w:hAnsi="Sakkal Majalla"/>
                <w:sz w:val="34"/>
                <w:rtl/>
              </w:rPr>
            </w:pPr>
            <w:r w:rsidRPr="00543EBD">
              <w:rPr>
                <w:rFonts w:ascii="Sakkal Majalla" w:hAnsi="Sakkal Majalla"/>
                <w:sz w:val="34"/>
                <w:rtl/>
              </w:rPr>
              <w:t>خلافات شخصية بين الأفراد.</w:t>
            </w:r>
          </w:p>
        </w:tc>
      </w:tr>
      <w:tr w:rsidR="00385B50" w14:paraId="011D95B2" w14:textId="77777777" w:rsidTr="00385B50">
        <w:tc>
          <w:tcPr>
            <w:tcW w:w="2780" w:type="dxa"/>
          </w:tcPr>
          <w:p w14:paraId="0FA6246A" w14:textId="44984264" w:rsidR="00385B50" w:rsidRDefault="00385B50" w:rsidP="00543EBD">
            <w:pPr>
              <w:rPr>
                <w:rFonts w:ascii="Adobe Arabic" w:hAnsi="Adobe Arabic" w:cs="Adobe Arabic"/>
                <w:b/>
                <w:bCs/>
                <w:color w:val="008080"/>
                <w:sz w:val="36"/>
                <w:szCs w:val="36"/>
                <w:rtl/>
              </w:rPr>
            </w:pPr>
            <w:r w:rsidRPr="00543EBD">
              <w:rPr>
                <w:rFonts w:ascii="Sakkal Majalla" w:hAnsi="Sakkal Majalla"/>
                <w:sz w:val="34"/>
                <w:rtl/>
              </w:rPr>
              <w:t>صراع العمليات</w:t>
            </w:r>
          </w:p>
        </w:tc>
        <w:tc>
          <w:tcPr>
            <w:tcW w:w="6236" w:type="dxa"/>
          </w:tcPr>
          <w:p w14:paraId="73CFAC9A" w14:textId="5878FA7D" w:rsidR="00385B50" w:rsidRPr="00385B50" w:rsidRDefault="00385B50" w:rsidP="00385B50">
            <w:pPr>
              <w:rPr>
                <w:rFonts w:ascii="Sakkal Majalla" w:hAnsi="Sakkal Majalla"/>
                <w:sz w:val="34"/>
                <w:rtl/>
              </w:rPr>
            </w:pPr>
            <w:r w:rsidRPr="00543EBD">
              <w:rPr>
                <w:rFonts w:ascii="Sakkal Majalla" w:hAnsi="Sakkal Majalla"/>
                <w:sz w:val="34"/>
                <w:rtl/>
              </w:rPr>
              <w:t>خلافات حول طرق تنفيذ العمل.</w:t>
            </w:r>
          </w:p>
        </w:tc>
      </w:tr>
      <w:tr w:rsidR="00385B50" w14:paraId="6E0660B3" w14:textId="77777777" w:rsidTr="00385B50">
        <w:tc>
          <w:tcPr>
            <w:tcW w:w="2780" w:type="dxa"/>
          </w:tcPr>
          <w:p w14:paraId="670489FB" w14:textId="4DA601FC" w:rsidR="00385B50" w:rsidRDefault="00385B50" w:rsidP="00543EBD">
            <w:pPr>
              <w:rPr>
                <w:rFonts w:ascii="Adobe Arabic" w:hAnsi="Adobe Arabic" w:cs="Adobe Arabic"/>
                <w:b/>
                <w:bCs/>
                <w:color w:val="008080"/>
                <w:sz w:val="36"/>
                <w:szCs w:val="36"/>
                <w:rtl/>
              </w:rPr>
            </w:pPr>
            <w:r w:rsidRPr="00543EBD">
              <w:rPr>
                <w:rFonts w:ascii="Sakkal Majalla" w:hAnsi="Sakkal Majalla"/>
                <w:sz w:val="34"/>
                <w:rtl/>
              </w:rPr>
              <w:t>صراع القيم</w:t>
            </w:r>
          </w:p>
        </w:tc>
        <w:tc>
          <w:tcPr>
            <w:tcW w:w="6236" w:type="dxa"/>
          </w:tcPr>
          <w:p w14:paraId="342E447E" w14:textId="26754B21" w:rsidR="00385B50" w:rsidRPr="00385B50" w:rsidRDefault="00385B50" w:rsidP="00385B50">
            <w:pPr>
              <w:rPr>
                <w:rFonts w:ascii="Sakkal Majalla" w:hAnsi="Sakkal Majalla"/>
                <w:sz w:val="34"/>
                <w:rtl/>
              </w:rPr>
            </w:pPr>
            <w:r w:rsidRPr="00543EBD">
              <w:rPr>
                <w:rFonts w:ascii="Sakkal Majalla" w:hAnsi="Sakkal Majalla"/>
                <w:sz w:val="34"/>
                <w:rtl/>
              </w:rPr>
              <w:t>خلافات تنبع من اختلاف القيم والمعتقدات.</w:t>
            </w:r>
          </w:p>
        </w:tc>
      </w:tr>
    </w:tbl>
    <w:p w14:paraId="6821689C" w14:textId="77777777" w:rsidR="00385B50" w:rsidRPr="00385B50" w:rsidRDefault="00385B50" w:rsidP="00543EBD">
      <w:pPr>
        <w:rPr>
          <w:rFonts w:ascii="Adobe Arabic" w:hAnsi="Adobe Arabic" w:cs="Adobe Arabic"/>
          <w:b/>
          <w:bCs/>
          <w:color w:val="008080"/>
          <w:sz w:val="36"/>
          <w:szCs w:val="36"/>
          <w:rtl/>
        </w:rPr>
      </w:pPr>
    </w:p>
    <w:p w14:paraId="46C53CAE" w14:textId="77777777" w:rsidR="00543EBD" w:rsidRDefault="00543EBD" w:rsidP="00543EBD">
      <w:pPr>
        <w:rPr>
          <w:rFonts w:ascii="Adobe Arabic" w:hAnsi="Adobe Arabic" w:cs="Adobe Arabic"/>
          <w:b/>
          <w:bCs/>
          <w:color w:val="008080"/>
          <w:sz w:val="36"/>
          <w:szCs w:val="36"/>
          <w:rtl/>
        </w:rPr>
      </w:pPr>
      <w:r w:rsidRPr="00385B50">
        <w:rPr>
          <w:rFonts w:ascii="Adobe Arabic" w:hAnsi="Adobe Arabic" w:cs="Adobe Arabic"/>
          <w:b/>
          <w:bCs/>
          <w:color w:val="008080"/>
          <w:sz w:val="36"/>
          <w:szCs w:val="36"/>
          <w:rtl/>
        </w:rPr>
        <w:t>استراتيجيات إدارة الصراع:</w:t>
      </w:r>
    </w:p>
    <w:tbl>
      <w:tblPr>
        <w:tblStyle w:val="a6"/>
        <w:bidiVisual/>
        <w:tblW w:w="0" w:type="auto"/>
        <w:tblLook w:val="04A0" w:firstRow="1" w:lastRow="0" w:firstColumn="1" w:lastColumn="0" w:noHBand="0" w:noVBand="1"/>
      </w:tblPr>
      <w:tblGrid>
        <w:gridCol w:w="2780"/>
        <w:gridCol w:w="6236"/>
      </w:tblGrid>
      <w:tr w:rsidR="00385B50" w:rsidRPr="00385B50" w14:paraId="0E3A1033" w14:textId="77777777" w:rsidTr="009371B2">
        <w:tc>
          <w:tcPr>
            <w:tcW w:w="2780" w:type="dxa"/>
            <w:shd w:val="clear" w:color="auto" w:fill="BFBFBF" w:themeFill="background1" w:themeFillShade="BF"/>
          </w:tcPr>
          <w:p w14:paraId="2F3318B4" w14:textId="27F658A8" w:rsidR="00385B50" w:rsidRPr="00385B50" w:rsidRDefault="00385B50" w:rsidP="009371B2">
            <w:pPr>
              <w:jc w:val="center"/>
              <w:rPr>
                <w:rFonts w:ascii="Adobe Arabic" w:hAnsi="Adobe Arabic" w:cs="Adobe Arabic"/>
                <w:b/>
                <w:bCs/>
                <w:color w:val="008080"/>
                <w:sz w:val="36"/>
                <w:szCs w:val="36"/>
                <w:rtl/>
              </w:rPr>
            </w:pPr>
            <w:r w:rsidRPr="00385B50">
              <w:rPr>
                <w:rFonts w:ascii="Adobe Arabic" w:hAnsi="Adobe Arabic" w:cs="Adobe Arabic"/>
                <w:b/>
                <w:bCs/>
                <w:color w:val="008080"/>
                <w:sz w:val="36"/>
                <w:szCs w:val="36"/>
                <w:rtl/>
              </w:rPr>
              <w:t>استراتيجيات الصراعات</w:t>
            </w:r>
          </w:p>
        </w:tc>
        <w:tc>
          <w:tcPr>
            <w:tcW w:w="6236" w:type="dxa"/>
            <w:shd w:val="clear" w:color="auto" w:fill="BFBFBF" w:themeFill="background1" w:themeFillShade="BF"/>
          </w:tcPr>
          <w:p w14:paraId="56477400" w14:textId="77777777" w:rsidR="00385B50" w:rsidRPr="00385B50" w:rsidRDefault="00385B50" w:rsidP="009371B2">
            <w:pPr>
              <w:jc w:val="center"/>
              <w:rPr>
                <w:rFonts w:ascii="Adobe Arabic" w:hAnsi="Adobe Arabic" w:cs="Adobe Arabic"/>
                <w:b/>
                <w:bCs/>
                <w:color w:val="008080"/>
                <w:sz w:val="36"/>
                <w:szCs w:val="36"/>
                <w:rtl/>
              </w:rPr>
            </w:pPr>
            <w:r w:rsidRPr="00385B50">
              <w:rPr>
                <w:rFonts w:ascii="Adobe Arabic" w:hAnsi="Adobe Arabic" w:cs="Adobe Arabic"/>
                <w:b/>
                <w:bCs/>
                <w:color w:val="008080"/>
                <w:sz w:val="36"/>
                <w:szCs w:val="36"/>
                <w:rtl/>
                <w:lang w:bidi="ar-AE"/>
              </w:rPr>
              <w:t>ال</w:t>
            </w:r>
            <w:r w:rsidRPr="00385B50">
              <w:rPr>
                <w:rFonts w:ascii="Adobe Arabic" w:hAnsi="Adobe Arabic" w:cs="Adobe Arabic"/>
                <w:b/>
                <w:bCs/>
                <w:color w:val="008080"/>
                <w:sz w:val="36"/>
                <w:szCs w:val="36"/>
                <w:rtl/>
              </w:rPr>
              <w:t>خلافات</w:t>
            </w:r>
          </w:p>
        </w:tc>
      </w:tr>
      <w:tr w:rsidR="00385B50" w14:paraId="5FDCEA7A" w14:textId="77777777" w:rsidTr="009371B2">
        <w:tc>
          <w:tcPr>
            <w:tcW w:w="2780" w:type="dxa"/>
          </w:tcPr>
          <w:p w14:paraId="648C3317" w14:textId="7917BCDA" w:rsidR="00385B50" w:rsidRDefault="00385B50" w:rsidP="009371B2">
            <w:pPr>
              <w:rPr>
                <w:rFonts w:ascii="Adobe Arabic" w:hAnsi="Adobe Arabic" w:cs="Adobe Arabic"/>
                <w:b/>
                <w:bCs/>
                <w:color w:val="008080"/>
                <w:sz w:val="36"/>
                <w:szCs w:val="36"/>
                <w:rtl/>
              </w:rPr>
            </w:pPr>
            <w:r w:rsidRPr="00385B50">
              <w:rPr>
                <w:rFonts w:ascii="Sakkal Majalla" w:hAnsi="Sakkal Majalla"/>
                <w:sz w:val="34"/>
                <w:rtl/>
              </w:rPr>
              <w:t>التعاون (</w:t>
            </w:r>
            <w:r w:rsidRPr="00385B50">
              <w:rPr>
                <w:rFonts w:ascii="Sakkal Majalla" w:hAnsi="Sakkal Majalla"/>
                <w:sz w:val="34"/>
              </w:rPr>
              <w:t>Win-Win</w:t>
            </w:r>
            <w:r w:rsidRPr="00385B50">
              <w:rPr>
                <w:rFonts w:ascii="Sakkal Majalla" w:hAnsi="Sakkal Majalla"/>
                <w:sz w:val="34"/>
                <w:rtl/>
              </w:rPr>
              <w:t>)</w:t>
            </w:r>
          </w:p>
        </w:tc>
        <w:tc>
          <w:tcPr>
            <w:tcW w:w="6236" w:type="dxa"/>
          </w:tcPr>
          <w:p w14:paraId="7190ECE4" w14:textId="60E4D71A" w:rsidR="00385B50" w:rsidRPr="00385B50" w:rsidRDefault="00385B50" w:rsidP="009371B2">
            <w:pPr>
              <w:rPr>
                <w:rFonts w:ascii="Sakkal Majalla" w:hAnsi="Sakkal Majalla"/>
                <w:sz w:val="34"/>
                <w:rtl/>
              </w:rPr>
            </w:pPr>
            <w:r w:rsidRPr="00385B50">
              <w:rPr>
                <w:rFonts w:ascii="Sakkal Majalla" w:hAnsi="Sakkal Majalla"/>
                <w:sz w:val="34"/>
                <w:rtl/>
              </w:rPr>
              <w:t>إيجاد حلّ يرضي جميع الأطراف.</w:t>
            </w:r>
          </w:p>
        </w:tc>
      </w:tr>
      <w:tr w:rsidR="00385B50" w14:paraId="1B90D1FA" w14:textId="77777777" w:rsidTr="009371B2">
        <w:tc>
          <w:tcPr>
            <w:tcW w:w="2780" w:type="dxa"/>
          </w:tcPr>
          <w:p w14:paraId="391C29B4" w14:textId="2C5F0ED1" w:rsidR="00385B50" w:rsidRDefault="00385B50" w:rsidP="009371B2">
            <w:pPr>
              <w:rPr>
                <w:rFonts w:ascii="Adobe Arabic" w:hAnsi="Adobe Arabic" w:cs="Adobe Arabic"/>
                <w:b/>
                <w:bCs/>
                <w:color w:val="008080"/>
                <w:sz w:val="36"/>
                <w:szCs w:val="36"/>
                <w:rtl/>
              </w:rPr>
            </w:pPr>
            <w:r w:rsidRPr="00385B50">
              <w:rPr>
                <w:rFonts w:ascii="Sakkal Majalla" w:hAnsi="Sakkal Majalla"/>
                <w:sz w:val="34"/>
                <w:rtl/>
              </w:rPr>
              <w:t>التنازل (</w:t>
            </w:r>
            <w:r w:rsidRPr="00385B50">
              <w:rPr>
                <w:rFonts w:ascii="Sakkal Majalla" w:hAnsi="Sakkal Majalla"/>
                <w:sz w:val="34"/>
              </w:rPr>
              <w:t>Yield-Win</w:t>
            </w:r>
            <w:r w:rsidRPr="00385B50">
              <w:rPr>
                <w:rFonts w:ascii="Sakkal Majalla" w:hAnsi="Sakkal Majalla"/>
                <w:sz w:val="34"/>
                <w:rtl/>
              </w:rPr>
              <w:t>)</w:t>
            </w:r>
          </w:p>
        </w:tc>
        <w:tc>
          <w:tcPr>
            <w:tcW w:w="6236" w:type="dxa"/>
          </w:tcPr>
          <w:p w14:paraId="0878C100" w14:textId="27E56E2F" w:rsidR="00385B50" w:rsidRPr="00385B50" w:rsidRDefault="00385B50" w:rsidP="009371B2">
            <w:pPr>
              <w:rPr>
                <w:rFonts w:ascii="Sakkal Majalla" w:hAnsi="Sakkal Majalla"/>
                <w:sz w:val="34"/>
                <w:rtl/>
              </w:rPr>
            </w:pPr>
            <w:r w:rsidRPr="00385B50">
              <w:rPr>
                <w:rFonts w:ascii="Sakkal Majalla" w:hAnsi="Sakkal Majalla"/>
                <w:sz w:val="34"/>
                <w:rtl/>
              </w:rPr>
              <w:t>تقديم تنازلات لصالح الطرف الآخر.</w:t>
            </w:r>
          </w:p>
        </w:tc>
      </w:tr>
      <w:tr w:rsidR="00385B50" w14:paraId="5164E20A" w14:textId="77777777" w:rsidTr="009371B2">
        <w:tc>
          <w:tcPr>
            <w:tcW w:w="2780" w:type="dxa"/>
          </w:tcPr>
          <w:p w14:paraId="1DD42768" w14:textId="3F196901" w:rsidR="00385B50" w:rsidRDefault="00385B50" w:rsidP="009371B2">
            <w:pPr>
              <w:rPr>
                <w:rFonts w:ascii="Adobe Arabic" w:hAnsi="Adobe Arabic" w:cs="Adobe Arabic"/>
                <w:b/>
                <w:bCs/>
                <w:color w:val="008080"/>
                <w:sz w:val="36"/>
                <w:szCs w:val="36"/>
                <w:rtl/>
              </w:rPr>
            </w:pPr>
            <w:r w:rsidRPr="00385B50">
              <w:rPr>
                <w:rFonts w:ascii="Sakkal Majalla" w:hAnsi="Sakkal Majalla"/>
                <w:sz w:val="34"/>
                <w:rtl/>
              </w:rPr>
              <w:t>التجنّب (</w:t>
            </w:r>
            <w:r w:rsidRPr="00385B50">
              <w:rPr>
                <w:rFonts w:ascii="Sakkal Majalla" w:hAnsi="Sakkal Majalla"/>
                <w:sz w:val="34"/>
              </w:rPr>
              <w:t>Lose-Lose</w:t>
            </w:r>
            <w:r w:rsidRPr="00385B50">
              <w:rPr>
                <w:rFonts w:ascii="Sakkal Majalla" w:hAnsi="Sakkal Majalla"/>
                <w:sz w:val="34"/>
                <w:rtl/>
              </w:rPr>
              <w:t>)</w:t>
            </w:r>
          </w:p>
        </w:tc>
        <w:tc>
          <w:tcPr>
            <w:tcW w:w="6236" w:type="dxa"/>
          </w:tcPr>
          <w:p w14:paraId="6EF89479" w14:textId="46CA2B30" w:rsidR="00385B50" w:rsidRPr="00385B50" w:rsidRDefault="00385B50" w:rsidP="009371B2">
            <w:pPr>
              <w:rPr>
                <w:rFonts w:ascii="Sakkal Majalla" w:hAnsi="Sakkal Majalla"/>
                <w:sz w:val="34"/>
                <w:rtl/>
              </w:rPr>
            </w:pPr>
            <w:r w:rsidRPr="00385B50">
              <w:rPr>
                <w:rFonts w:ascii="Sakkal Majalla" w:hAnsi="Sakkal Majalla"/>
                <w:sz w:val="34"/>
                <w:rtl/>
              </w:rPr>
              <w:t>تأجيل التعامل مع الصراع أو تجاهله.</w:t>
            </w:r>
          </w:p>
        </w:tc>
      </w:tr>
      <w:tr w:rsidR="00385B50" w14:paraId="2B5B8740" w14:textId="77777777" w:rsidTr="009371B2">
        <w:tc>
          <w:tcPr>
            <w:tcW w:w="2780" w:type="dxa"/>
          </w:tcPr>
          <w:p w14:paraId="26406BAE" w14:textId="6B2CEE63" w:rsidR="00385B50" w:rsidRDefault="00385B50" w:rsidP="009371B2">
            <w:pPr>
              <w:rPr>
                <w:rFonts w:ascii="Adobe Arabic" w:hAnsi="Adobe Arabic" w:cs="Adobe Arabic"/>
                <w:b/>
                <w:bCs/>
                <w:color w:val="008080"/>
                <w:sz w:val="36"/>
                <w:szCs w:val="36"/>
                <w:rtl/>
              </w:rPr>
            </w:pPr>
            <w:r w:rsidRPr="00385B50">
              <w:rPr>
                <w:rFonts w:ascii="Sakkal Majalla" w:hAnsi="Sakkal Majalla"/>
                <w:sz w:val="34"/>
                <w:rtl/>
              </w:rPr>
              <w:t>المنافسة (</w:t>
            </w:r>
            <w:r w:rsidRPr="00385B50">
              <w:rPr>
                <w:rFonts w:ascii="Sakkal Majalla" w:hAnsi="Sakkal Majalla"/>
                <w:sz w:val="34"/>
              </w:rPr>
              <w:t>Win-Lose</w:t>
            </w:r>
            <w:r w:rsidRPr="00385B50">
              <w:rPr>
                <w:rFonts w:ascii="Sakkal Majalla" w:hAnsi="Sakkal Majalla"/>
                <w:sz w:val="34"/>
                <w:rtl/>
              </w:rPr>
              <w:t>)</w:t>
            </w:r>
          </w:p>
        </w:tc>
        <w:tc>
          <w:tcPr>
            <w:tcW w:w="6236" w:type="dxa"/>
          </w:tcPr>
          <w:p w14:paraId="106FC815" w14:textId="1D2022ED" w:rsidR="00385B50" w:rsidRPr="00385B50" w:rsidRDefault="00385B50" w:rsidP="009371B2">
            <w:pPr>
              <w:rPr>
                <w:rFonts w:ascii="Sakkal Majalla" w:hAnsi="Sakkal Majalla"/>
                <w:sz w:val="34"/>
                <w:rtl/>
              </w:rPr>
            </w:pPr>
            <w:r w:rsidRPr="00385B50">
              <w:rPr>
                <w:rFonts w:ascii="Sakkal Majalla" w:hAnsi="Sakkal Majalla"/>
                <w:sz w:val="34"/>
                <w:rtl/>
              </w:rPr>
              <w:t>فرض حلّ من طرف واحد.</w:t>
            </w:r>
          </w:p>
        </w:tc>
      </w:tr>
      <w:tr w:rsidR="00385B50" w14:paraId="5C0C70E2" w14:textId="77777777" w:rsidTr="009371B2">
        <w:tc>
          <w:tcPr>
            <w:tcW w:w="2780" w:type="dxa"/>
          </w:tcPr>
          <w:p w14:paraId="4CC1D763" w14:textId="4E4F0730" w:rsidR="00385B50" w:rsidRPr="00385B50" w:rsidRDefault="00385B50" w:rsidP="009371B2">
            <w:pPr>
              <w:rPr>
                <w:rFonts w:ascii="Sakkal Majalla" w:hAnsi="Sakkal Majalla"/>
                <w:sz w:val="34"/>
                <w:rtl/>
              </w:rPr>
            </w:pPr>
            <w:r w:rsidRPr="00385B50">
              <w:rPr>
                <w:rFonts w:ascii="Sakkal Majalla" w:hAnsi="Sakkal Majalla"/>
                <w:sz w:val="34"/>
                <w:rtl/>
              </w:rPr>
              <w:t>التسوية (</w:t>
            </w:r>
            <w:r w:rsidRPr="00385B50">
              <w:rPr>
                <w:rFonts w:ascii="Sakkal Majalla" w:hAnsi="Sakkal Majalla"/>
                <w:sz w:val="34"/>
              </w:rPr>
              <w:t>Compromise</w:t>
            </w:r>
            <w:r w:rsidRPr="00385B50">
              <w:rPr>
                <w:rFonts w:ascii="Sakkal Majalla" w:hAnsi="Sakkal Majalla"/>
                <w:sz w:val="34"/>
                <w:rtl/>
              </w:rPr>
              <w:t>)</w:t>
            </w:r>
          </w:p>
        </w:tc>
        <w:tc>
          <w:tcPr>
            <w:tcW w:w="6236" w:type="dxa"/>
          </w:tcPr>
          <w:p w14:paraId="4370DE49" w14:textId="629C508A" w:rsidR="00385B50" w:rsidRPr="00543EBD" w:rsidRDefault="00385B50" w:rsidP="009371B2">
            <w:pPr>
              <w:rPr>
                <w:rFonts w:ascii="Sakkal Majalla" w:hAnsi="Sakkal Majalla"/>
                <w:sz w:val="34"/>
                <w:rtl/>
              </w:rPr>
            </w:pPr>
            <w:r w:rsidRPr="00385B50">
              <w:rPr>
                <w:rFonts w:ascii="Sakkal Majalla" w:hAnsi="Sakkal Majalla"/>
                <w:sz w:val="34"/>
                <w:rtl/>
              </w:rPr>
              <w:t>تقديم تنازلات متبادلة للوصول لحلّ وسط.</w:t>
            </w:r>
          </w:p>
        </w:tc>
      </w:tr>
    </w:tbl>
    <w:p w14:paraId="7C250C1C" w14:textId="77777777" w:rsidR="00385B50" w:rsidRPr="00385B50" w:rsidRDefault="00385B50" w:rsidP="00543EBD">
      <w:pPr>
        <w:rPr>
          <w:rFonts w:ascii="Adobe Arabic" w:hAnsi="Adobe Arabic" w:cs="Adobe Arabic"/>
          <w:b/>
          <w:bCs/>
          <w:color w:val="008080"/>
          <w:sz w:val="36"/>
          <w:szCs w:val="36"/>
          <w:rtl/>
        </w:rPr>
      </w:pPr>
    </w:p>
    <w:p w14:paraId="17108018" w14:textId="77777777" w:rsidR="00543EBD" w:rsidRPr="00385B50" w:rsidRDefault="00543EBD" w:rsidP="00543EBD">
      <w:pPr>
        <w:rPr>
          <w:rFonts w:ascii="Adobe Arabic" w:hAnsi="Adobe Arabic" w:cs="Adobe Arabic"/>
          <w:b/>
          <w:bCs/>
          <w:color w:val="008080"/>
          <w:sz w:val="36"/>
          <w:szCs w:val="36"/>
          <w:rtl/>
        </w:rPr>
      </w:pPr>
      <w:r w:rsidRPr="00385B50">
        <w:rPr>
          <w:rFonts w:ascii="Adobe Arabic" w:hAnsi="Adobe Arabic" w:cs="Adobe Arabic"/>
          <w:b/>
          <w:bCs/>
          <w:color w:val="008080"/>
          <w:sz w:val="36"/>
          <w:szCs w:val="36"/>
          <w:rtl/>
        </w:rPr>
        <w:t>خطوات إدارة الصراع بفعالية:</w:t>
      </w:r>
    </w:p>
    <w:p w14:paraId="6F0EE990" w14:textId="77777777" w:rsidR="00543EBD" w:rsidRPr="00543EBD" w:rsidRDefault="00543EBD" w:rsidP="00543EBD">
      <w:pPr>
        <w:rPr>
          <w:rFonts w:ascii="Sakkal Majalla" w:hAnsi="Sakkal Majalla"/>
          <w:sz w:val="34"/>
          <w:rtl/>
        </w:rPr>
      </w:pPr>
      <w:r w:rsidRPr="008D2C61">
        <w:rPr>
          <w:rFonts w:ascii="Sakkal Majalla" w:hAnsi="Sakkal Majalla"/>
          <w:color w:val="C00000"/>
          <w:sz w:val="34"/>
          <w:rtl/>
        </w:rPr>
        <w:t xml:space="preserve">1. التشخيص: </w:t>
      </w:r>
      <w:r w:rsidRPr="00543EBD">
        <w:rPr>
          <w:rFonts w:ascii="Sakkal Majalla" w:hAnsi="Sakkal Majalla"/>
          <w:sz w:val="34"/>
          <w:rtl/>
        </w:rPr>
        <w:t>تحديد سبب الصراع وأطرافه.</w:t>
      </w:r>
    </w:p>
    <w:p w14:paraId="2A233924" w14:textId="77777777" w:rsidR="00543EBD" w:rsidRPr="00543EBD" w:rsidRDefault="00543EBD" w:rsidP="00543EBD">
      <w:pPr>
        <w:rPr>
          <w:rFonts w:ascii="Sakkal Majalla" w:hAnsi="Sakkal Majalla"/>
          <w:sz w:val="34"/>
          <w:rtl/>
        </w:rPr>
      </w:pPr>
      <w:r w:rsidRPr="008D2C61">
        <w:rPr>
          <w:rFonts w:ascii="Sakkal Majalla" w:hAnsi="Sakkal Majalla"/>
          <w:color w:val="C00000"/>
          <w:sz w:val="34"/>
          <w:rtl/>
        </w:rPr>
        <w:t xml:space="preserve">2. الاستماع الفعّال: </w:t>
      </w:r>
      <w:r w:rsidRPr="00543EBD">
        <w:rPr>
          <w:rFonts w:ascii="Sakkal Majalla" w:hAnsi="Sakkal Majalla"/>
          <w:sz w:val="34"/>
          <w:rtl/>
        </w:rPr>
        <w:t>إتاحة الفرصة لكل طرف للتعبير عن وجهة نظره.</w:t>
      </w:r>
    </w:p>
    <w:p w14:paraId="2453EF6C" w14:textId="77777777" w:rsidR="00543EBD" w:rsidRPr="00543EBD" w:rsidRDefault="00543EBD" w:rsidP="00543EBD">
      <w:pPr>
        <w:rPr>
          <w:rFonts w:ascii="Sakkal Majalla" w:hAnsi="Sakkal Majalla"/>
          <w:sz w:val="34"/>
          <w:rtl/>
        </w:rPr>
      </w:pPr>
      <w:r w:rsidRPr="008D2C61">
        <w:rPr>
          <w:rFonts w:ascii="Sakkal Majalla" w:hAnsi="Sakkal Majalla"/>
          <w:color w:val="C00000"/>
          <w:sz w:val="34"/>
          <w:rtl/>
        </w:rPr>
        <w:t xml:space="preserve">3. التركيز على المصالح: </w:t>
      </w:r>
      <w:r w:rsidRPr="00543EBD">
        <w:rPr>
          <w:rFonts w:ascii="Sakkal Majalla" w:hAnsi="Sakkal Majalla"/>
          <w:sz w:val="34"/>
          <w:rtl/>
        </w:rPr>
        <w:t>البحث عن المصالح المشتركة بدل المواقف.</w:t>
      </w:r>
    </w:p>
    <w:p w14:paraId="4314D7CD" w14:textId="77777777" w:rsidR="00543EBD" w:rsidRPr="00543EBD" w:rsidRDefault="00543EBD" w:rsidP="00543EBD">
      <w:pPr>
        <w:rPr>
          <w:rFonts w:ascii="Sakkal Majalla" w:hAnsi="Sakkal Majalla"/>
          <w:sz w:val="34"/>
          <w:rtl/>
        </w:rPr>
      </w:pPr>
      <w:r w:rsidRPr="008D2C61">
        <w:rPr>
          <w:rFonts w:ascii="Sakkal Majalla" w:hAnsi="Sakkal Majalla"/>
          <w:color w:val="C00000"/>
          <w:sz w:val="34"/>
          <w:rtl/>
        </w:rPr>
        <w:t xml:space="preserve">4. ابتكار البدائل: </w:t>
      </w:r>
      <w:r w:rsidRPr="00543EBD">
        <w:rPr>
          <w:rFonts w:ascii="Sakkal Majalla" w:hAnsi="Sakkal Majalla"/>
          <w:sz w:val="34"/>
          <w:rtl/>
        </w:rPr>
        <w:t>توليد أكبر عدد ممكن من الحلول البديلة.</w:t>
      </w:r>
    </w:p>
    <w:p w14:paraId="11A7BDF3" w14:textId="77777777" w:rsidR="00543EBD" w:rsidRPr="00543EBD" w:rsidRDefault="00543EBD" w:rsidP="00543EBD">
      <w:pPr>
        <w:rPr>
          <w:rFonts w:ascii="Sakkal Majalla" w:hAnsi="Sakkal Majalla"/>
          <w:sz w:val="34"/>
          <w:rtl/>
        </w:rPr>
      </w:pPr>
      <w:r w:rsidRPr="008D2C61">
        <w:rPr>
          <w:rFonts w:ascii="Sakkal Majalla" w:hAnsi="Sakkal Majalla"/>
          <w:color w:val="C00000"/>
          <w:sz w:val="34"/>
          <w:rtl/>
        </w:rPr>
        <w:lastRenderedPageBreak/>
        <w:t xml:space="preserve">5. التفاوض: </w:t>
      </w:r>
      <w:r w:rsidRPr="00543EBD">
        <w:rPr>
          <w:rFonts w:ascii="Sakkal Majalla" w:hAnsi="Sakkal Majalla"/>
          <w:sz w:val="34"/>
          <w:rtl/>
        </w:rPr>
        <w:t>الوصول لاتفاق مرضٍ للأطراف المعنية.</w:t>
      </w:r>
    </w:p>
    <w:p w14:paraId="6B2ECB06" w14:textId="77777777" w:rsidR="00543EBD" w:rsidRPr="00543EBD" w:rsidRDefault="00543EBD" w:rsidP="00543EBD">
      <w:pPr>
        <w:rPr>
          <w:rFonts w:ascii="Sakkal Majalla" w:hAnsi="Sakkal Majalla"/>
          <w:sz w:val="34"/>
          <w:rtl/>
        </w:rPr>
      </w:pPr>
      <w:r w:rsidRPr="008D2C61">
        <w:rPr>
          <w:rFonts w:ascii="Sakkal Majalla" w:hAnsi="Sakkal Majalla"/>
          <w:color w:val="C00000"/>
          <w:sz w:val="34"/>
          <w:rtl/>
        </w:rPr>
        <w:t xml:space="preserve">6. المتابعة: </w:t>
      </w:r>
      <w:r w:rsidRPr="00543EBD">
        <w:rPr>
          <w:rFonts w:ascii="Sakkal Majalla" w:hAnsi="Sakkal Majalla"/>
          <w:sz w:val="34"/>
          <w:rtl/>
        </w:rPr>
        <w:t>مراقبة تنفيذ الاتفاق والتدخّل عند الحاجة.</w:t>
      </w:r>
    </w:p>
    <w:p w14:paraId="7D2F8469" w14:textId="77777777" w:rsidR="00543EBD" w:rsidRDefault="00543EBD" w:rsidP="00543EBD">
      <w:pPr>
        <w:rPr>
          <w:rFonts w:ascii="Adobe Arabic" w:hAnsi="Adobe Arabic" w:cs="Adobe Arabic"/>
          <w:b/>
          <w:bCs/>
          <w:color w:val="008080"/>
          <w:sz w:val="36"/>
          <w:szCs w:val="36"/>
          <w:rtl/>
        </w:rPr>
      </w:pPr>
      <w:r w:rsidRPr="00385B50">
        <w:rPr>
          <w:rFonts w:ascii="Adobe Arabic" w:hAnsi="Adobe Arabic" w:cs="Adobe Arabic"/>
          <w:b/>
          <w:bCs/>
          <w:color w:val="008080"/>
          <w:sz w:val="36"/>
          <w:szCs w:val="36"/>
          <w:rtl/>
        </w:rPr>
        <w:t>مهارات التعامل مع الشخصيات الصعبة:</w:t>
      </w:r>
    </w:p>
    <w:tbl>
      <w:tblPr>
        <w:tblStyle w:val="a6"/>
        <w:bidiVisual/>
        <w:tblW w:w="0" w:type="auto"/>
        <w:tblLook w:val="04A0" w:firstRow="1" w:lastRow="0" w:firstColumn="1" w:lastColumn="0" w:noHBand="0" w:noVBand="1"/>
      </w:tblPr>
      <w:tblGrid>
        <w:gridCol w:w="4508"/>
        <w:gridCol w:w="4508"/>
      </w:tblGrid>
      <w:tr w:rsidR="008D2C61" w14:paraId="3C251E81" w14:textId="77777777" w:rsidTr="008D2C61">
        <w:tc>
          <w:tcPr>
            <w:tcW w:w="4508" w:type="dxa"/>
            <w:shd w:val="clear" w:color="auto" w:fill="BFBFBF" w:themeFill="background1" w:themeFillShade="BF"/>
          </w:tcPr>
          <w:p w14:paraId="7BCB83BB" w14:textId="565D4093" w:rsidR="008D2C61" w:rsidRDefault="008D2C61" w:rsidP="008D2C61">
            <w:pPr>
              <w:jc w:val="center"/>
              <w:rPr>
                <w:rFonts w:ascii="Adobe Arabic" w:hAnsi="Adobe Arabic" w:cs="Adobe Arabic"/>
                <w:b/>
                <w:bCs/>
                <w:color w:val="008080"/>
                <w:sz w:val="36"/>
                <w:szCs w:val="36"/>
                <w:rtl/>
              </w:rPr>
            </w:pPr>
            <w:r w:rsidRPr="00385B50">
              <w:rPr>
                <w:rFonts w:ascii="Adobe Arabic" w:hAnsi="Adobe Arabic" w:cs="Adobe Arabic"/>
                <w:b/>
                <w:bCs/>
                <w:color w:val="008080"/>
                <w:sz w:val="36"/>
                <w:szCs w:val="36"/>
                <w:rtl/>
              </w:rPr>
              <w:t>الشخصيات</w:t>
            </w:r>
          </w:p>
        </w:tc>
        <w:tc>
          <w:tcPr>
            <w:tcW w:w="4508" w:type="dxa"/>
            <w:shd w:val="clear" w:color="auto" w:fill="BFBFBF" w:themeFill="background1" w:themeFillShade="BF"/>
          </w:tcPr>
          <w:p w14:paraId="498987A2" w14:textId="2740DBC4" w:rsidR="008D2C61" w:rsidRDefault="008D2C61" w:rsidP="008D2C61">
            <w:pPr>
              <w:jc w:val="center"/>
              <w:rPr>
                <w:rFonts w:ascii="Adobe Arabic" w:hAnsi="Adobe Arabic" w:cs="Adobe Arabic"/>
                <w:b/>
                <w:bCs/>
                <w:color w:val="008080"/>
                <w:sz w:val="36"/>
                <w:szCs w:val="36"/>
                <w:rtl/>
              </w:rPr>
            </w:pPr>
            <w:r w:rsidRPr="00385B50">
              <w:rPr>
                <w:rFonts w:ascii="Adobe Arabic" w:hAnsi="Adobe Arabic" w:cs="Adobe Arabic"/>
                <w:b/>
                <w:bCs/>
                <w:color w:val="008080"/>
                <w:sz w:val="36"/>
                <w:szCs w:val="36"/>
                <w:rtl/>
              </w:rPr>
              <w:t>مهارات التعامل</w:t>
            </w:r>
          </w:p>
        </w:tc>
      </w:tr>
      <w:tr w:rsidR="008D2C61" w14:paraId="17753A73" w14:textId="77777777" w:rsidTr="008D2C61">
        <w:tc>
          <w:tcPr>
            <w:tcW w:w="4508" w:type="dxa"/>
          </w:tcPr>
          <w:p w14:paraId="77100DBB" w14:textId="35040571" w:rsidR="008D2C61" w:rsidRDefault="008D2C61" w:rsidP="00543EBD">
            <w:pPr>
              <w:rPr>
                <w:rFonts w:ascii="Adobe Arabic" w:hAnsi="Adobe Arabic" w:cs="Adobe Arabic"/>
                <w:b/>
                <w:bCs/>
                <w:color w:val="008080"/>
                <w:sz w:val="36"/>
                <w:szCs w:val="36"/>
                <w:rtl/>
              </w:rPr>
            </w:pPr>
            <w:r w:rsidRPr="00543EBD">
              <w:rPr>
                <w:rFonts w:ascii="Sakkal Majalla" w:hAnsi="Sakkal Majalla"/>
                <w:sz w:val="34"/>
                <w:rtl/>
              </w:rPr>
              <w:t>الشخصية العدائية</w:t>
            </w:r>
          </w:p>
        </w:tc>
        <w:tc>
          <w:tcPr>
            <w:tcW w:w="4508" w:type="dxa"/>
          </w:tcPr>
          <w:p w14:paraId="3DEBBB17" w14:textId="14ACBCE3" w:rsidR="008D2C61" w:rsidRPr="008D2C61" w:rsidRDefault="008D2C61" w:rsidP="008D2C61">
            <w:pPr>
              <w:rPr>
                <w:rFonts w:ascii="Sakkal Majalla" w:hAnsi="Sakkal Majalla"/>
                <w:sz w:val="34"/>
                <w:rtl/>
              </w:rPr>
            </w:pPr>
            <w:r w:rsidRPr="00543EBD">
              <w:rPr>
                <w:rFonts w:ascii="Sakkal Majalla" w:hAnsi="Sakkal Majalla"/>
                <w:sz w:val="34"/>
                <w:rtl/>
              </w:rPr>
              <w:t>الاستماع بهدوء، عدم مقابلة العدوانية بمثلها.</w:t>
            </w:r>
          </w:p>
        </w:tc>
      </w:tr>
      <w:tr w:rsidR="008D2C61" w14:paraId="62F1518C" w14:textId="77777777" w:rsidTr="008D2C61">
        <w:tc>
          <w:tcPr>
            <w:tcW w:w="4508" w:type="dxa"/>
          </w:tcPr>
          <w:p w14:paraId="07500022" w14:textId="78875060" w:rsidR="008D2C61" w:rsidRDefault="008D2C61" w:rsidP="00543EBD">
            <w:pPr>
              <w:rPr>
                <w:rFonts w:ascii="Adobe Arabic" w:hAnsi="Adobe Arabic" w:cs="Adobe Arabic"/>
                <w:b/>
                <w:bCs/>
                <w:color w:val="008080"/>
                <w:sz w:val="36"/>
                <w:szCs w:val="36"/>
                <w:rtl/>
              </w:rPr>
            </w:pPr>
            <w:r w:rsidRPr="00543EBD">
              <w:rPr>
                <w:rFonts w:ascii="Sakkal Majalla" w:hAnsi="Sakkal Majalla"/>
                <w:sz w:val="34"/>
                <w:rtl/>
              </w:rPr>
              <w:t>الشخصية المتذمّرة</w:t>
            </w:r>
          </w:p>
        </w:tc>
        <w:tc>
          <w:tcPr>
            <w:tcW w:w="4508" w:type="dxa"/>
          </w:tcPr>
          <w:p w14:paraId="2321CE3A" w14:textId="16EEFFD2" w:rsidR="008D2C61" w:rsidRPr="008D2C61" w:rsidRDefault="008D2C61" w:rsidP="008D2C61">
            <w:pPr>
              <w:rPr>
                <w:rFonts w:ascii="Sakkal Majalla" w:hAnsi="Sakkal Majalla"/>
                <w:sz w:val="34"/>
                <w:rtl/>
              </w:rPr>
            </w:pPr>
            <w:r w:rsidRPr="00543EBD">
              <w:rPr>
                <w:rFonts w:ascii="Sakkal Majalla" w:hAnsi="Sakkal Majalla"/>
                <w:sz w:val="34"/>
                <w:rtl/>
              </w:rPr>
              <w:t>التركيز على الحلول بدل المشاكل.</w:t>
            </w:r>
          </w:p>
        </w:tc>
      </w:tr>
      <w:tr w:rsidR="008D2C61" w14:paraId="0088EE97" w14:textId="77777777" w:rsidTr="008D2C61">
        <w:tc>
          <w:tcPr>
            <w:tcW w:w="4508" w:type="dxa"/>
          </w:tcPr>
          <w:p w14:paraId="5ED256D4" w14:textId="22D8409C" w:rsidR="008D2C61" w:rsidRDefault="008D2C61" w:rsidP="00543EBD">
            <w:pPr>
              <w:rPr>
                <w:rFonts w:ascii="Adobe Arabic" w:hAnsi="Adobe Arabic" w:cs="Adobe Arabic"/>
                <w:b/>
                <w:bCs/>
                <w:color w:val="008080"/>
                <w:sz w:val="36"/>
                <w:szCs w:val="36"/>
                <w:rtl/>
              </w:rPr>
            </w:pPr>
            <w:r w:rsidRPr="00543EBD">
              <w:rPr>
                <w:rFonts w:ascii="Sakkal Majalla" w:hAnsi="Sakkal Majalla"/>
                <w:sz w:val="34"/>
                <w:rtl/>
              </w:rPr>
              <w:t>الشخصية المتعالية</w:t>
            </w:r>
          </w:p>
        </w:tc>
        <w:tc>
          <w:tcPr>
            <w:tcW w:w="4508" w:type="dxa"/>
          </w:tcPr>
          <w:p w14:paraId="4659DD3B" w14:textId="31189DC8" w:rsidR="008D2C61" w:rsidRPr="008D2C61" w:rsidRDefault="008D2C61" w:rsidP="008D2C61">
            <w:pPr>
              <w:rPr>
                <w:rFonts w:ascii="Sakkal Majalla" w:hAnsi="Sakkal Majalla"/>
                <w:sz w:val="34"/>
                <w:rtl/>
              </w:rPr>
            </w:pPr>
            <w:r w:rsidRPr="00543EBD">
              <w:rPr>
                <w:rFonts w:ascii="Sakkal Majalla" w:hAnsi="Sakkal Majalla"/>
                <w:sz w:val="34"/>
                <w:rtl/>
              </w:rPr>
              <w:t>الاعتراف بخبرتهم مع توضيح وجهات النظر الأخرى.</w:t>
            </w:r>
          </w:p>
        </w:tc>
      </w:tr>
      <w:tr w:rsidR="008D2C61" w14:paraId="6991FAD6" w14:textId="77777777" w:rsidTr="008D2C61">
        <w:tc>
          <w:tcPr>
            <w:tcW w:w="4508" w:type="dxa"/>
          </w:tcPr>
          <w:p w14:paraId="2035B547" w14:textId="2538A5E3" w:rsidR="008D2C61" w:rsidRDefault="008D2C61" w:rsidP="00543EBD">
            <w:pPr>
              <w:rPr>
                <w:rFonts w:ascii="Adobe Arabic" w:hAnsi="Adobe Arabic" w:cs="Adobe Arabic"/>
                <w:b/>
                <w:bCs/>
                <w:color w:val="008080"/>
                <w:sz w:val="36"/>
                <w:szCs w:val="36"/>
                <w:rtl/>
              </w:rPr>
            </w:pPr>
            <w:r w:rsidRPr="00543EBD">
              <w:rPr>
                <w:rFonts w:ascii="Sakkal Majalla" w:hAnsi="Sakkal Majalla"/>
                <w:sz w:val="34"/>
                <w:rtl/>
              </w:rPr>
              <w:t>الشخصية المماطلة</w:t>
            </w:r>
          </w:p>
        </w:tc>
        <w:tc>
          <w:tcPr>
            <w:tcW w:w="4508" w:type="dxa"/>
          </w:tcPr>
          <w:p w14:paraId="477834E4" w14:textId="17711BFC" w:rsidR="008D2C61" w:rsidRPr="008D2C61" w:rsidRDefault="008D2C61" w:rsidP="008D2C61">
            <w:pPr>
              <w:rPr>
                <w:rFonts w:ascii="Sakkal Majalla" w:hAnsi="Sakkal Majalla"/>
                <w:sz w:val="34"/>
                <w:rtl/>
              </w:rPr>
            </w:pPr>
            <w:r w:rsidRPr="00543EBD">
              <w:rPr>
                <w:rFonts w:ascii="Sakkal Majalla" w:hAnsi="Sakkal Majalla"/>
                <w:sz w:val="34"/>
                <w:rtl/>
              </w:rPr>
              <w:t>وضع خطط زمنية واضحة ومتابعة منتظمة.</w:t>
            </w:r>
          </w:p>
        </w:tc>
      </w:tr>
    </w:tbl>
    <w:p w14:paraId="16C0FEC1" w14:textId="77777777" w:rsidR="008D2C61" w:rsidRPr="00385B50" w:rsidRDefault="008D2C61" w:rsidP="00543EBD">
      <w:pPr>
        <w:rPr>
          <w:rFonts w:ascii="Adobe Arabic" w:hAnsi="Adobe Arabic" w:cs="Adobe Arabic"/>
          <w:b/>
          <w:bCs/>
          <w:color w:val="008080"/>
          <w:sz w:val="36"/>
          <w:szCs w:val="36"/>
          <w:rtl/>
        </w:rPr>
      </w:pPr>
    </w:p>
    <w:p w14:paraId="7D0BE01A" w14:textId="6EEFF934" w:rsidR="008D2C61" w:rsidRDefault="008D2C61" w:rsidP="00543EBD">
      <w:pPr>
        <w:rPr>
          <w:rFonts w:ascii="Sakkal Majalla" w:hAnsi="Sakkal Majalla"/>
          <w:b/>
          <w:bCs/>
          <w:sz w:val="34"/>
          <w:rtl/>
        </w:rPr>
      </w:pPr>
      <w:r w:rsidRPr="005E1D24">
        <w:rPr>
          <w:rFonts w:eastAsia="Times New Roman" w:cs="Times New Roman"/>
          <w:b/>
          <w:bCs/>
          <w:noProof/>
          <w:sz w:val="36"/>
          <w:szCs w:val="36"/>
        </w:rPr>
        <mc:AlternateContent>
          <mc:Choice Requires="wpg">
            <w:drawing>
              <wp:inline distT="0" distB="0" distL="0" distR="0" wp14:anchorId="0738335C" wp14:editId="12170074">
                <wp:extent cx="5711825" cy="748002"/>
                <wp:effectExtent l="0" t="0" r="22225" b="14605"/>
                <wp:docPr id="1010295347" name="Group 13"/>
                <wp:cNvGraphicFramePr/>
                <a:graphic xmlns:a="http://schemas.openxmlformats.org/drawingml/2006/main">
                  <a:graphicData uri="http://schemas.microsoft.com/office/word/2010/wordprocessingGroup">
                    <wpg:wgp>
                      <wpg:cNvGrpSpPr/>
                      <wpg:grpSpPr>
                        <a:xfrm flipH="1">
                          <a:off x="0" y="0"/>
                          <a:ext cx="5711825" cy="747683"/>
                          <a:chOff x="0" y="319"/>
                          <a:chExt cx="5711825" cy="747680"/>
                        </a:xfrm>
                      </wpg:grpSpPr>
                      <wpg:grpSp>
                        <wpg:cNvPr id="1973067924" name="مجموعة 881967268"/>
                        <wpg:cNvGrpSpPr/>
                        <wpg:grpSpPr>
                          <a:xfrm>
                            <a:off x="0" y="159389"/>
                            <a:ext cx="5711825" cy="588610"/>
                            <a:chOff x="0" y="159300"/>
                            <a:chExt cx="6312597" cy="652391"/>
                          </a:xfrm>
                        </wpg:grpSpPr>
                        <wps:wsp>
                          <wps:cNvPr id="1670849748"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12894500" name="مربع نص 2043426344"/>
                          <wps:cNvSpPr txBox="1"/>
                          <wps:spPr>
                            <a:xfrm>
                              <a:off x="817586" y="159300"/>
                              <a:ext cx="3692817" cy="453954"/>
                            </a:xfrm>
                            <a:prstGeom prst="rect">
                              <a:avLst/>
                            </a:prstGeom>
                            <a:noFill/>
                          </wps:spPr>
                          <wps:txbx>
                            <w:txbxContent>
                              <w:p w14:paraId="4BA1463F" w14:textId="77777777" w:rsidR="008D2C61" w:rsidRPr="00724F18" w:rsidRDefault="008D2C61" w:rsidP="008D2C61">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wps:txbx>
                          <wps:bodyPr wrap="square" rtlCol="1">
                            <a:spAutoFit/>
                          </wps:bodyPr>
                        </wps:wsp>
                        <wps:wsp>
                          <wps:cNvPr id="817791953"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944170553" name="Picture 179" descr="حافظة محددة مع تعبئة خالصة"/>
                          <pic:cNvPicPr>
                            <a:picLocks noChangeAspect="1"/>
                          </pic:cNvPicPr>
                        </pic:nvPicPr>
                        <pic:blipFill>
                          <a:blip r:embed="rId165">
                            <a:extLst>
                              <a:ext uri="{96DAC541-7B7A-43D3-8B79-37D633B846F1}">
                                <asvg:svgBlip xmlns:asvg="http://schemas.microsoft.com/office/drawing/2016/SVG/main" r:embed="rId166"/>
                              </a:ext>
                            </a:extLst>
                          </a:blip>
                          <a:srcRect/>
                          <a:stretch/>
                        </pic:blipFill>
                        <pic:spPr bwMode="auto">
                          <a:xfrm flipH="1">
                            <a:off x="0" y="319"/>
                            <a:ext cx="637540" cy="6375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738335C" id="_x0000_s2031" style="width:449.75pt;height:58.9pt;flip:x;mso-position-horizontal-relative:char;mso-position-vertical-relative:line" coordorigin=",3" coordsize="57118,747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">
                <v:group id="مجموعة 881967268" o:spid="_x0000_s2032" style="position:absolute;top:1593;width:57118;height:5886" coordorigin=",1593" coordsize="63125,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">
                  <v:roundrect id="مستطيل مستدير الزوايا 769901" o:spid="_x0000_s2033"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" fillcolor="#168489" strokecolor="#168489" strokeweight="1pt">
                    <v:stroke joinstyle="miter"/>
                  </v:roundrect>
                  <v:shape id="مربع نص 2043426344" o:spid="_x0000_s2034" type="#_x0000_t202" style="position:absolute;left:8175;top:1593;width:36929;height:4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" filled="f" stroked="f">
                    <v:textbox style="mso-fit-shape-to-text:t">
                      <w:txbxContent>
                        <w:p w14:paraId="4BA1463F" w14:textId="77777777" w:rsidR="008D2C61" w:rsidRPr="00724F18" w:rsidRDefault="008D2C61" w:rsidP="008D2C61">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v:textbox>
                  </v:shape>
                  <v:roundrect id="مستطيل مستدير الزوايا 769903" o:spid="_x0000_s2035"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" fillcolor="#168489" strokecolor="#168489" strokeweight="1pt">
                    <v:stroke joinstyle="miter"/>
                  </v:roundrect>
                </v:group>
                <v:shape id="Picture 179" o:spid="_x0000_s2036" type="#_x0000_t75" alt="حافظة محددة مع تعبئة خالصة" style="position:absolute;top:3;width:6375;height:63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">
                  <v:imagedata r:id="rId167" o:title="حافظة محددة مع تعبئة خالصة"/>
                </v:shape>
                <w10:anchorlock/>
              </v:group>
            </w:pict>
          </mc:Fallback>
        </mc:AlternateContent>
      </w:r>
    </w:p>
    <w:p w14:paraId="6320A521" w14:textId="0B9FAB8E" w:rsidR="00543EBD" w:rsidRPr="00543EBD" w:rsidRDefault="00E24D80" w:rsidP="00543EBD">
      <w:pPr>
        <w:rPr>
          <w:rFonts w:ascii="Sakkal Majalla" w:hAnsi="Sakkal Majalla"/>
          <w:sz w:val="34"/>
          <w:rtl/>
        </w:rPr>
      </w:pPr>
      <w:r>
        <w:rPr>
          <w:rFonts w:ascii="Sakkal Majalla" w:hAnsi="Sakkal Majalla"/>
          <w:noProof/>
          <w:sz w:val="34"/>
          <w:rtl/>
          <w:lang w:val="ar-SA"/>
        </w:rPr>
        <w:drawing>
          <wp:anchor distT="0" distB="0" distL="114300" distR="114300" simplePos="0" relativeHeight="252871680" behindDoc="0" locked="0" layoutInCell="1" allowOverlap="1" wp14:anchorId="205BD7CD" wp14:editId="443663D2">
            <wp:simplePos x="0" y="0"/>
            <wp:positionH relativeFrom="column">
              <wp:posOffset>70427</wp:posOffset>
            </wp:positionH>
            <wp:positionV relativeFrom="paragraph">
              <wp:posOffset>487738</wp:posOffset>
            </wp:positionV>
            <wp:extent cx="2708275" cy="1477010"/>
            <wp:effectExtent l="0" t="0" r="0" b="8890"/>
            <wp:wrapSquare wrapText="bothSides"/>
            <wp:docPr id="2113211648" name="صورة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211648" name="صورة 2113211648"/>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2708275" cy="1477010"/>
                    </a:xfrm>
                    <a:prstGeom prst="rect">
                      <a:avLst/>
                    </a:prstGeom>
                  </pic:spPr>
                </pic:pic>
              </a:graphicData>
            </a:graphic>
            <wp14:sizeRelH relativeFrom="margin">
              <wp14:pctWidth>0</wp14:pctWidth>
            </wp14:sizeRelH>
            <wp14:sizeRelV relativeFrom="margin">
              <wp14:pctHeight>0</wp14:pctHeight>
            </wp14:sizeRelV>
          </wp:anchor>
        </w:drawing>
      </w:r>
      <w:r w:rsidR="00543EBD" w:rsidRPr="00543EBD">
        <w:rPr>
          <w:rFonts w:ascii="Sakkal Majalla" w:hAnsi="Sakkal Majalla"/>
          <w:sz w:val="34"/>
          <w:rtl/>
        </w:rPr>
        <w:t>واجهت شركة "بيكسار" صراعاً حادّاً بين فريق المبرمجين والفنّانين أثناء إنتاج فيلم "توي ستوري". تمكّنت الإدارة من تحويل هذا الصراع لقوّة إيجابية من خلال خلق فرق مشتركة وتبادل الأدوار، ممّا أدّى إلى ابتكار تقنيات جديدة في الرسوم المتحرّكة.</w:t>
      </w:r>
    </w:p>
    <w:p w14:paraId="766BC956" w14:textId="33193354" w:rsidR="00543EBD" w:rsidRPr="00543EBD" w:rsidRDefault="008D2C61" w:rsidP="008D2C61">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68D2ED89" wp14:editId="0E9B485D">
                <wp:extent cx="5731510" cy="895350"/>
                <wp:effectExtent l="0" t="0" r="21590" b="19050"/>
                <wp:docPr id="72831006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25132969" name="صورة 38"/>
                          <pic:cNvPicPr/>
                        </pic:nvPicPr>
                        <pic:blipFill>
                          <a:blip r:embed="rId6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62975965" name="مجموعة 39"/>
                        <wpg:cNvGrpSpPr/>
                        <wpg:grpSpPr>
                          <a:xfrm>
                            <a:off x="0" y="0"/>
                            <a:ext cx="5731510" cy="895350"/>
                            <a:chOff x="0" y="0"/>
                            <a:chExt cx="5878196" cy="918845"/>
                          </a:xfrm>
                        </wpg:grpSpPr>
                        <wpg:grpSp>
                          <wpg:cNvPr id="1470300665" name="مجموعة 40"/>
                          <wpg:cNvGrpSpPr/>
                          <wpg:grpSpPr>
                            <a:xfrm>
                              <a:off x="0" y="0"/>
                              <a:ext cx="5878196" cy="918845"/>
                              <a:chOff x="0" y="0"/>
                              <a:chExt cx="6240348" cy="919070"/>
                            </a:xfrm>
                          </wpg:grpSpPr>
                          <wpg:grpSp>
                            <wpg:cNvPr id="1123296463" name="مجموعة 41"/>
                            <wpg:cNvGrpSpPr/>
                            <wpg:grpSpPr>
                              <a:xfrm>
                                <a:off x="0" y="169208"/>
                                <a:ext cx="5433072" cy="580613"/>
                                <a:chOff x="0" y="169208"/>
                                <a:chExt cx="5433072" cy="580613"/>
                              </a:xfrm>
                            </wpg:grpSpPr>
                            <wps:wsp>
                              <wps:cNvPr id="58110509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5055224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791883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4915409" name="مربع نص 41"/>
                          <wps:cNvSpPr txBox="1"/>
                          <wps:spPr>
                            <a:xfrm>
                              <a:off x="204484" y="257055"/>
                              <a:ext cx="4616071" cy="387740"/>
                            </a:xfrm>
                            <a:prstGeom prst="rect">
                              <a:avLst/>
                            </a:prstGeom>
                            <a:noFill/>
                          </wps:spPr>
                          <wps:txbx>
                            <w:txbxContent>
                              <w:p w14:paraId="3C02DFEA" w14:textId="39E4CA24" w:rsidR="008D2C61" w:rsidRDefault="008D2C61" w:rsidP="008D2C61">
                                <w:pPr>
                                  <w:rPr>
                                    <w:rFonts w:eastAsia="Calibri" w:hAnsi="Adobe Arabic" w:cs="Adobe Arabic"/>
                                    <w:b/>
                                    <w:bCs/>
                                    <w:color w:val="FFFFFF"/>
                                    <w:kern w:val="24"/>
                                    <w:sz w:val="36"/>
                                    <w:szCs w:val="36"/>
                                    <w:lang w:bidi="ar-EG"/>
                                  </w:rPr>
                                </w:pPr>
                                <w:r w:rsidRPr="008D2C61">
                                  <w:rPr>
                                    <w:rFonts w:eastAsia="Calibri" w:hAnsi="Adobe Arabic" w:cs="Adobe Arabic"/>
                                    <w:b/>
                                    <w:bCs/>
                                    <w:color w:val="FFFFFF"/>
                                    <w:kern w:val="24"/>
                                    <w:sz w:val="36"/>
                                    <w:szCs w:val="36"/>
                                    <w:rtl/>
                                    <w:lang w:bidi="ar-EG"/>
                                  </w:rPr>
                                  <w:t>تحسين بيئة العمل ورفع الروح المعنوية</w:t>
                                </w:r>
                              </w:p>
                            </w:txbxContent>
                          </wps:txbx>
                          <wps:bodyPr wrap="square" rtlCol="1">
                            <a:spAutoFit/>
                          </wps:bodyPr>
                        </wps:wsp>
                      </wpg:grpSp>
                    </wpg:wgp>
                  </a:graphicData>
                </a:graphic>
              </wp:inline>
            </w:drawing>
          </mc:Choice>
          <mc:Fallback>
            <w:pict>
              <v:group w14:anchorId="68D2ED89" id="_x0000_s203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">
                <v:shape id="صورة 38" o:spid="_x0000_s203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">
                  <v:imagedata r:id="rId64" o:title=""/>
                </v:shape>
                <v:group id="مجموعة 39" o:spid="_x0000_s20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">
                  <v:group id="مجموعة 40" o:spid="_x0000_s20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">
                    <v:group id="مجموعة 41" o:spid="_x0000_s20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">
                      <v:shape id="شكل حر 42" o:spid="_x0000_s20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" fillcolor="#168489" stroked="f" strokeweight="1pt">
                        <v:stroke joinstyle="miter"/>
                      </v:roundrect>
                    </v:group>
                    <v:oval id="شكل بيضاوي 44" o:spid="_x0000_s20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" filled="f" strokecolor="#a5a5a5 [2092]" strokeweight="1pt">
                      <v:stroke joinstyle="miter"/>
                    </v:oval>
                  </v:group>
                  <v:shape id="مربع نص 41" o:spid="_x0000_s204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" filled="f" stroked="f">
                    <v:textbox style="mso-fit-shape-to-text:t">
                      <w:txbxContent>
                        <w:p w14:paraId="3C02DFEA" w14:textId="39E4CA24" w:rsidR="008D2C61" w:rsidRDefault="008D2C61" w:rsidP="008D2C61">
                          <w:pPr>
                            <w:rPr>
                              <w:rFonts w:eastAsia="Calibri" w:hAnsi="Adobe Arabic" w:cs="Adobe Arabic"/>
                              <w:b/>
                              <w:bCs/>
                              <w:color w:val="FFFFFF"/>
                              <w:kern w:val="24"/>
                              <w:sz w:val="36"/>
                              <w:szCs w:val="36"/>
                              <w:lang w:bidi="ar-EG"/>
                            </w:rPr>
                          </w:pPr>
                          <w:r w:rsidRPr="008D2C61">
                            <w:rPr>
                              <w:rFonts w:eastAsia="Calibri" w:hAnsi="Adobe Arabic" w:cs="Adobe Arabic"/>
                              <w:b/>
                              <w:bCs/>
                              <w:color w:val="FFFFFF"/>
                              <w:kern w:val="24"/>
                              <w:sz w:val="36"/>
                              <w:szCs w:val="36"/>
                              <w:rtl/>
                              <w:lang w:bidi="ar-EG"/>
                            </w:rPr>
                            <w:t>تحسين بيئة العمل ورفع الروح المعنوية</w:t>
                          </w:r>
                        </w:p>
                      </w:txbxContent>
                    </v:textbox>
                  </v:shape>
                </v:group>
                <w10:anchorlock/>
              </v:group>
            </w:pict>
          </mc:Fallback>
        </mc:AlternateContent>
      </w:r>
    </w:p>
    <w:p w14:paraId="50EF6724" w14:textId="77777777" w:rsidR="00543EBD" w:rsidRPr="00543EBD" w:rsidRDefault="00543EBD" w:rsidP="00543EBD">
      <w:pPr>
        <w:rPr>
          <w:rFonts w:ascii="Sakkal Majalla" w:hAnsi="Sakkal Majalla"/>
          <w:sz w:val="34"/>
          <w:rtl/>
        </w:rPr>
      </w:pPr>
      <w:r w:rsidRPr="00543EBD">
        <w:rPr>
          <w:rFonts w:ascii="Sakkal Majalla" w:hAnsi="Sakkal Majalla"/>
          <w:sz w:val="34"/>
          <w:rtl/>
        </w:rPr>
        <w:t>ت</w:t>
      </w:r>
      <w:r w:rsidRPr="00543EBD">
        <w:rPr>
          <w:rFonts w:ascii="Sakkal Majalla" w:hAnsi="Sakkal Majalla" w:hint="cs"/>
          <w:sz w:val="34"/>
          <w:rtl/>
        </w:rPr>
        <w:t>ُ</w:t>
      </w:r>
      <w:r w:rsidRPr="00543EBD">
        <w:rPr>
          <w:rFonts w:ascii="Sakkal Majalla" w:hAnsi="Sakkal Majalla"/>
          <w:sz w:val="34"/>
          <w:rtl/>
        </w:rPr>
        <w:t xml:space="preserve">ؤثّر بيئة العمل الإيجابية بشكل مباشر على إنتاجية الموظّفين وولائهم للمؤسّسة. وفقاً لدراسة أجرتها مؤسّسة </w:t>
      </w:r>
      <w:r w:rsidRPr="00543EBD">
        <w:rPr>
          <w:rFonts w:ascii="Sakkal Majalla" w:hAnsi="Sakkal Majalla"/>
          <w:sz w:val="34"/>
        </w:rPr>
        <w:t>Gallup</w:t>
      </w:r>
      <w:r w:rsidRPr="00543EBD">
        <w:rPr>
          <w:rFonts w:ascii="Sakkal Majalla" w:hAnsi="Sakkal Majalla"/>
          <w:sz w:val="34"/>
          <w:rtl/>
        </w:rPr>
        <w:t>، فإنّ المؤسّسات التي تتمتّع بمستويات عالية من الارتباط الوظيفي تحقّق أرباحاً أعلى بنسبة 21% من نظيراتها.</w:t>
      </w:r>
    </w:p>
    <w:p w14:paraId="0B54BD7A" w14:textId="77777777" w:rsidR="00543EBD" w:rsidRDefault="00543EBD" w:rsidP="00543EBD">
      <w:pPr>
        <w:rPr>
          <w:rFonts w:ascii="Adobe Arabic" w:hAnsi="Adobe Arabic" w:cs="Adobe Arabic"/>
          <w:b/>
          <w:bCs/>
          <w:color w:val="008080"/>
          <w:sz w:val="36"/>
          <w:szCs w:val="36"/>
          <w:rtl/>
        </w:rPr>
      </w:pPr>
      <w:r w:rsidRPr="008D2C61">
        <w:rPr>
          <w:rFonts w:ascii="Adobe Arabic" w:hAnsi="Adobe Arabic" w:cs="Adobe Arabic"/>
          <w:b/>
          <w:bCs/>
          <w:color w:val="008080"/>
          <w:sz w:val="36"/>
          <w:szCs w:val="36"/>
          <w:rtl/>
        </w:rPr>
        <w:t>عناصر بيئة العمل الإيجابية:</w:t>
      </w:r>
    </w:p>
    <w:tbl>
      <w:tblPr>
        <w:tblStyle w:val="a6"/>
        <w:bidiVisual/>
        <w:tblW w:w="0" w:type="auto"/>
        <w:tblLook w:val="04A0" w:firstRow="1" w:lastRow="0" w:firstColumn="1" w:lastColumn="0" w:noHBand="0" w:noVBand="1"/>
      </w:tblPr>
      <w:tblGrid>
        <w:gridCol w:w="3772"/>
        <w:gridCol w:w="5244"/>
      </w:tblGrid>
      <w:tr w:rsidR="008D2C61" w14:paraId="115EDA06" w14:textId="77777777" w:rsidTr="008D2C61">
        <w:tc>
          <w:tcPr>
            <w:tcW w:w="3772" w:type="dxa"/>
            <w:shd w:val="clear" w:color="auto" w:fill="BFBFBF" w:themeFill="background1" w:themeFillShade="BF"/>
          </w:tcPr>
          <w:p w14:paraId="20A10E39" w14:textId="4263FC54" w:rsidR="008D2C61" w:rsidRDefault="008D2C61" w:rsidP="008D2C61">
            <w:pPr>
              <w:jc w:val="center"/>
              <w:rPr>
                <w:rFonts w:ascii="Adobe Arabic" w:hAnsi="Adobe Arabic" w:cs="Adobe Arabic"/>
                <w:b/>
                <w:bCs/>
                <w:color w:val="008080"/>
                <w:sz w:val="36"/>
                <w:szCs w:val="36"/>
                <w:rtl/>
              </w:rPr>
            </w:pPr>
            <w:r>
              <w:rPr>
                <w:rFonts w:ascii="Adobe Arabic" w:hAnsi="Adobe Arabic" w:cs="Adobe Arabic" w:hint="cs"/>
                <w:b/>
                <w:bCs/>
                <w:color w:val="008080"/>
                <w:sz w:val="36"/>
                <w:szCs w:val="36"/>
                <w:rtl/>
              </w:rPr>
              <w:t>أنواع البيئات</w:t>
            </w:r>
          </w:p>
        </w:tc>
        <w:tc>
          <w:tcPr>
            <w:tcW w:w="5244" w:type="dxa"/>
            <w:shd w:val="clear" w:color="auto" w:fill="BFBFBF" w:themeFill="background1" w:themeFillShade="BF"/>
          </w:tcPr>
          <w:p w14:paraId="5DAB5814" w14:textId="4B7B4008" w:rsidR="008D2C61" w:rsidRDefault="008D2C61" w:rsidP="008D2C61">
            <w:pPr>
              <w:jc w:val="center"/>
              <w:rPr>
                <w:rFonts w:ascii="Adobe Arabic" w:hAnsi="Adobe Arabic" w:cs="Adobe Arabic"/>
                <w:b/>
                <w:bCs/>
                <w:color w:val="008080"/>
                <w:sz w:val="36"/>
                <w:szCs w:val="36"/>
                <w:rtl/>
              </w:rPr>
            </w:pPr>
            <w:r>
              <w:rPr>
                <w:rFonts w:ascii="Adobe Arabic" w:hAnsi="Adobe Arabic" w:cs="Adobe Arabic" w:hint="cs"/>
                <w:b/>
                <w:bCs/>
                <w:color w:val="008080"/>
                <w:sz w:val="36"/>
                <w:szCs w:val="36"/>
                <w:rtl/>
              </w:rPr>
              <w:t>العناصر الموجودة</w:t>
            </w:r>
          </w:p>
        </w:tc>
      </w:tr>
      <w:tr w:rsidR="008D2C61" w14:paraId="661EB141" w14:textId="77777777" w:rsidTr="008D2C61">
        <w:tc>
          <w:tcPr>
            <w:tcW w:w="3772" w:type="dxa"/>
          </w:tcPr>
          <w:p w14:paraId="7EDEDB16" w14:textId="03A43E0C" w:rsidR="008D2C61" w:rsidRDefault="008D2C61" w:rsidP="00543EBD">
            <w:pPr>
              <w:rPr>
                <w:rFonts w:ascii="Adobe Arabic" w:hAnsi="Adobe Arabic" w:cs="Adobe Arabic"/>
                <w:b/>
                <w:bCs/>
                <w:color w:val="008080"/>
                <w:sz w:val="36"/>
                <w:szCs w:val="36"/>
                <w:rtl/>
              </w:rPr>
            </w:pPr>
            <w:r w:rsidRPr="00543EBD">
              <w:rPr>
                <w:rFonts w:ascii="Sakkal Majalla" w:hAnsi="Sakkal Majalla"/>
                <w:sz w:val="34"/>
                <w:rtl/>
              </w:rPr>
              <w:t>البيئة المادية</w:t>
            </w:r>
          </w:p>
        </w:tc>
        <w:tc>
          <w:tcPr>
            <w:tcW w:w="5244" w:type="dxa"/>
          </w:tcPr>
          <w:p w14:paraId="4687E310" w14:textId="4E4AB719" w:rsidR="008D2C61" w:rsidRPr="008D2C61" w:rsidRDefault="008D2C61" w:rsidP="008D2C61">
            <w:pPr>
              <w:rPr>
                <w:rFonts w:ascii="Sakkal Majalla" w:hAnsi="Sakkal Majalla"/>
                <w:sz w:val="34"/>
                <w:rtl/>
              </w:rPr>
            </w:pPr>
            <w:r w:rsidRPr="00543EBD">
              <w:rPr>
                <w:rFonts w:ascii="Sakkal Majalla" w:hAnsi="Sakkal Majalla"/>
                <w:sz w:val="34"/>
                <w:rtl/>
              </w:rPr>
              <w:t>مساحات عمل مريحة، إضاءة مناسبة، تهوية جيّدة.</w:t>
            </w:r>
          </w:p>
        </w:tc>
      </w:tr>
      <w:tr w:rsidR="008D2C61" w14:paraId="45A7B643" w14:textId="77777777" w:rsidTr="008D2C61">
        <w:tc>
          <w:tcPr>
            <w:tcW w:w="3772" w:type="dxa"/>
          </w:tcPr>
          <w:p w14:paraId="4282FFA7" w14:textId="71B79560" w:rsidR="008D2C61" w:rsidRDefault="008D2C61" w:rsidP="00543EBD">
            <w:pPr>
              <w:rPr>
                <w:rFonts w:ascii="Adobe Arabic" w:hAnsi="Adobe Arabic" w:cs="Adobe Arabic"/>
                <w:b/>
                <w:bCs/>
                <w:color w:val="008080"/>
                <w:sz w:val="36"/>
                <w:szCs w:val="36"/>
                <w:rtl/>
              </w:rPr>
            </w:pPr>
            <w:r w:rsidRPr="00543EBD">
              <w:rPr>
                <w:rFonts w:ascii="Sakkal Majalla" w:hAnsi="Sakkal Majalla"/>
                <w:sz w:val="34"/>
                <w:rtl/>
              </w:rPr>
              <w:t>البيئة النفسية</w:t>
            </w:r>
          </w:p>
        </w:tc>
        <w:tc>
          <w:tcPr>
            <w:tcW w:w="5244" w:type="dxa"/>
          </w:tcPr>
          <w:p w14:paraId="369678DE" w14:textId="3EC1A3E1" w:rsidR="008D2C61" w:rsidRPr="008D2C61" w:rsidRDefault="008D2C61" w:rsidP="008D2C61">
            <w:pPr>
              <w:rPr>
                <w:rFonts w:ascii="Sakkal Majalla" w:hAnsi="Sakkal Majalla"/>
                <w:sz w:val="34"/>
                <w:rtl/>
              </w:rPr>
            </w:pPr>
            <w:r w:rsidRPr="00543EBD">
              <w:rPr>
                <w:rFonts w:ascii="Sakkal Majalla" w:hAnsi="Sakkal Majalla"/>
                <w:sz w:val="34"/>
                <w:rtl/>
              </w:rPr>
              <w:t>التواصل المفتوح، الاحترام المتبادل، العدالة التنظيمية.</w:t>
            </w:r>
          </w:p>
        </w:tc>
      </w:tr>
      <w:tr w:rsidR="008D2C61" w14:paraId="7427836E" w14:textId="77777777" w:rsidTr="008D2C61">
        <w:tc>
          <w:tcPr>
            <w:tcW w:w="3772" w:type="dxa"/>
          </w:tcPr>
          <w:p w14:paraId="4E080B78" w14:textId="095F87D2" w:rsidR="008D2C61" w:rsidRDefault="008D2C61" w:rsidP="00543EBD">
            <w:pPr>
              <w:rPr>
                <w:rFonts w:ascii="Adobe Arabic" w:hAnsi="Adobe Arabic" w:cs="Adobe Arabic"/>
                <w:b/>
                <w:bCs/>
                <w:color w:val="008080"/>
                <w:sz w:val="36"/>
                <w:szCs w:val="36"/>
                <w:rtl/>
              </w:rPr>
            </w:pPr>
            <w:r w:rsidRPr="00543EBD">
              <w:rPr>
                <w:rFonts w:ascii="Sakkal Majalla" w:hAnsi="Sakkal Majalla"/>
                <w:sz w:val="34"/>
                <w:rtl/>
              </w:rPr>
              <w:t>البيئة الاجتماعية</w:t>
            </w:r>
          </w:p>
        </w:tc>
        <w:tc>
          <w:tcPr>
            <w:tcW w:w="5244" w:type="dxa"/>
          </w:tcPr>
          <w:p w14:paraId="25ACE059" w14:textId="6C1F8B5F" w:rsidR="008D2C61" w:rsidRPr="008D2C61" w:rsidRDefault="008D2C61" w:rsidP="008D2C61">
            <w:pPr>
              <w:rPr>
                <w:rFonts w:ascii="Sakkal Majalla" w:hAnsi="Sakkal Majalla"/>
                <w:sz w:val="34"/>
                <w:rtl/>
              </w:rPr>
            </w:pPr>
            <w:r w:rsidRPr="00543EBD">
              <w:rPr>
                <w:rFonts w:ascii="Sakkal Majalla" w:hAnsi="Sakkal Majalla"/>
                <w:sz w:val="34"/>
                <w:rtl/>
              </w:rPr>
              <w:t>علاقات إيجابية، روح الفريق، دعم اجتماعي.</w:t>
            </w:r>
          </w:p>
        </w:tc>
      </w:tr>
      <w:tr w:rsidR="008D2C61" w14:paraId="372C29FD" w14:textId="77777777" w:rsidTr="008D2C61">
        <w:tc>
          <w:tcPr>
            <w:tcW w:w="3772" w:type="dxa"/>
          </w:tcPr>
          <w:p w14:paraId="2AEA0FA5" w14:textId="249D8558" w:rsidR="008D2C61" w:rsidRDefault="008D2C61" w:rsidP="00543EBD">
            <w:pPr>
              <w:rPr>
                <w:rFonts w:ascii="Adobe Arabic" w:hAnsi="Adobe Arabic" w:cs="Adobe Arabic"/>
                <w:b/>
                <w:bCs/>
                <w:color w:val="008080"/>
                <w:sz w:val="36"/>
                <w:szCs w:val="36"/>
                <w:rtl/>
              </w:rPr>
            </w:pPr>
            <w:r w:rsidRPr="00543EBD">
              <w:rPr>
                <w:rFonts w:ascii="Sakkal Majalla" w:hAnsi="Sakkal Majalla"/>
                <w:sz w:val="34"/>
                <w:rtl/>
              </w:rPr>
              <w:t>بيئة النموّ</w:t>
            </w:r>
          </w:p>
        </w:tc>
        <w:tc>
          <w:tcPr>
            <w:tcW w:w="5244" w:type="dxa"/>
          </w:tcPr>
          <w:p w14:paraId="7066EA01" w14:textId="28C073B0" w:rsidR="008D2C61" w:rsidRPr="008D2C61" w:rsidRDefault="008D2C61" w:rsidP="008D2C61">
            <w:pPr>
              <w:rPr>
                <w:rFonts w:ascii="Sakkal Majalla" w:hAnsi="Sakkal Majalla"/>
                <w:sz w:val="34"/>
                <w:rtl/>
              </w:rPr>
            </w:pPr>
            <w:r w:rsidRPr="00543EBD">
              <w:rPr>
                <w:rFonts w:ascii="Sakkal Majalla" w:hAnsi="Sakkal Majalla"/>
                <w:sz w:val="34"/>
                <w:rtl/>
              </w:rPr>
              <w:t>فرص تطوير مهنية، تحدّيات إيجابية، تعلّم مستمرّ.</w:t>
            </w:r>
          </w:p>
        </w:tc>
      </w:tr>
    </w:tbl>
    <w:p w14:paraId="628C55CA" w14:textId="77777777" w:rsidR="008D2C61" w:rsidRPr="008D2C61" w:rsidRDefault="008D2C61" w:rsidP="00543EBD">
      <w:pPr>
        <w:rPr>
          <w:rFonts w:ascii="Adobe Arabic" w:hAnsi="Adobe Arabic" w:cs="Adobe Arabic"/>
          <w:b/>
          <w:bCs/>
          <w:color w:val="008080"/>
          <w:sz w:val="36"/>
          <w:szCs w:val="36"/>
          <w:rtl/>
        </w:rPr>
      </w:pPr>
    </w:p>
    <w:p w14:paraId="00820E26" w14:textId="77777777" w:rsidR="00543EBD" w:rsidRDefault="00543EBD" w:rsidP="00543EBD">
      <w:pPr>
        <w:rPr>
          <w:rFonts w:ascii="Adobe Arabic" w:hAnsi="Adobe Arabic" w:cs="Adobe Arabic"/>
          <w:b/>
          <w:bCs/>
          <w:color w:val="008080"/>
          <w:sz w:val="36"/>
          <w:szCs w:val="36"/>
          <w:rtl/>
        </w:rPr>
      </w:pPr>
      <w:r w:rsidRPr="008D2C61">
        <w:rPr>
          <w:rFonts w:ascii="Adobe Arabic" w:hAnsi="Adobe Arabic" w:cs="Adobe Arabic"/>
          <w:b/>
          <w:bCs/>
          <w:color w:val="008080"/>
          <w:sz w:val="36"/>
          <w:szCs w:val="36"/>
          <w:rtl/>
        </w:rPr>
        <w:t>استراتيجيات رفع الروح المعنوية:</w:t>
      </w:r>
    </w:p>
    <w:p w14:paraId="06CABB92" w14:textId="2CC5FBC0" w:rsidR="008D2C61" w:rsidRPr="008D2C61" w:rsidRDefault="00451799" w:rsidP="00451799">
      <w:pPr>
        <w:jc w:val="center"/>
        <w:rPr>
          <w:rFonts w:ascii="Adobe Arabic" w:hAnsi="Adobe Arabic" w:cs="Adobe Arabic"/>
          <w:b/>
          <w:bCs/>
          <w:color w:val="008080"/>
          <w:sz w:val="36"/>
          <w:szCs w:val="36"/>
          <w:rtl/>
        </w:rPr>
      </w:pPr>
      <w:r w:rsidRPr="00451799">
        <w:rPr>
          <w:rFonts w:ascii="Adobe Arabic" w:hAnsi="Adobe Arabic" w:cs="Adobe Arabic"/>
          <w:b/>
          <w:bCs/>
          <w:noProof/>
          <w:color w:val="008080"/>
          <w:sz w:val="36"/>
          <w:szCs w:val="36"/>
        </w:rPr>
        <mc:AlternateContent>
          <mc:Choice Requires="wpg">
            <w:drawing>
              <wp:inline distT="0" distB="0" distL="0" distR="0" wp14:anchorId="4257C67F" wp14:editId="5C4B7CC4">
                <wp:extent cx="4377570" cy="1382268"/>
                <wp:effectExtent l="0" t="0" r="23495" b="27940"/>
                <wp:docPr id="1506961528" name="مجموعة 26"/>
                <wp:cNvGraphicFramePr/>
                <a:graphic xmlns:a="http://schemas.openxmlformats.org/drawingml/2006/main">
                  <a:graphicData uri="http://schemas.microsoft.com/office/word/2010/wordprocessingGroup">
                    <wpg:wgp>
                      <wpg:cNvGrpSpPr/>
                      <wpg:grpSpPr>
                        <a:xfrm>
                          <a:off x="0" y="0"/>
                          <a:ext cx="4377570" cy="1382268"/>
                          <a:chOff x="0" y="0"/>
                          <a:chExt cx="5368150" cy="1695056"/>
                        </a:xfrm>
                      </wpg:grpSpPr>
                      <pic:pic xmlns:pic="http://schemas.openxmlformats.org/drawingml/2006/picture">
                        <pic:nvPicPr>
                          <pic:cNvPr id="919392937" name="صورة 919392937"/>
                          <pic:cNvPicPr>
                            <a:picLocks noChangeAspect="1"/>
                          </pic:cNvPicPr>
                        </pic:nvPicPr>
                        <pic:blipFill>
                          <a:blip r:embed="rId217">
                            <a:extLst>
                              <a:ext uri="{28A0092B-C50C-407E-A947-70E740481C1C}">
                                <a14:useLocalDpi xmlns:a14="http://schemas.microsoft.com/office/drawing/2010/main" val="0"/>
                              </a:ext>
                            </a:extLst>
                          </a:blip>
                          <a:stretch>
                            <a:fillRect/>
                          </a:stretch>
                        </pic:blipFill>
                        <pic:spPr>
                          <a:xfrm>
                            <a:off x="4276226" y="8576"/>
                            <a:ext cx="1091924" cy="1677904"/>
                          </a:xfrm>
                          <a:prstGeom prst="rect">
                            <a:avLst/>
                          </a:prstGeom>
                        </pic:spPr>
                      </pic:pic>
                      <pic:pic xmlns:pic="http://schemas.openxmlformats.org/drawingml/2006/picture">
                        <pic:nvPicPr>
                          <pic:cNvPr id="970120948" name="صورة 970120948"/>
                          <pic:cNvPicPr>
                            <a:picLocks noChangeAspect="1"/>
                          </pic:cNvPicPr>
                        </pic:nvPicPr>
                        <pic:blipFill>
                          <a:blip r:embed="rId218">
                            <a:extLst>
                              <a:ext uri="{28A0092B-C50C-407E-A947-70E740481C1C}">
                                <a14:useLocalDpi xmlns:a14="http://schemas.microsoft.com/office/drawing/2010/main" val="0"/>
                              </a:ext>
                            </a:extLst>
                          </a:blip>
                          <a:stretch>
                            <a:fillRect/>
                          </a:stretch>
                        </pic:blipFill>
                        <pic:spPr>
                          <a:xfrm>
                            <a:off x="3207170" y="8576"/>
                            <a:ext cx="1074772" cy="1669328"/>
                          </a:xfrm>
                          <a:prstGeom prst="rect">
                            <a:avLst/>
                          </a:prstGeom>
                        </pic:spPr>
                      </pic:pic>
                      <pic:pic xmlns:pic="http://schemas.openxmlformats.org/drawingml/2006/picture">
                        <pic:nvPicPr>
                          <pic:cNvPr id="262894780" name="صورة 262894780"/>
                          <pic:cNvPicPr>
                            <a:picLocks noChangeAspect="1"/>
                          </pic:cNvPicPr>
                        </pic:nvPicPr>
                        <pic:blipFill>
                          <a:blip r:embed="rId219">
                            <a:extLst>
                              <a:ext uri="{28A0092B-C50C-407E-A947-70E740481C1C}">
                                <a14:useLocalDpi xmlns:a14="http://schemas.microsoft.com/office/drawing/2010/main" val="0"/>
                              </a:ext>
                            </a:extLst>
                          </a:blip>
                          <a:stretch>
                            <a:fillRect/>
                          </a:stretch>
                        </pic:blipFill>
                        <pic:spPr>
                          <a:xfrm>
                            <a:off x="2160980" y="0"/>
                            <a:ext cx="1069056" cy="1686480"/>
                          </a:xfrm>
                          <a:prstGeom prst="rect">
                            <a:avLst/>
                          </a:prstGeom>
                        </pic:spPr>
                      </pic:pic>
                      <pic:pic xmlns:pic="http://schemas.openxmlformats.org/drawingml/2006/picture">
                        <pic:nvPicPr>
                          <pic:cNvPr id="703605659" name="صورة 703605659"/>
                          <pic:cNvPicPr>
                            <a:picLocks noChangeAspect="1"/>
                          </pic:cNvPicPr>
                        </pic:nvPicPr>
                        <pic:blipFill>
                          <a:blip r:embed="rId220">
                            <a:extLst>
                              <a:ext uri="{28A0092B-C50C-407E-A947-70E740481C1C}">
                                <a14:useLocalDpi xmlns:a14="http://schemas.microsoft.com/office/drawing/2010/main" val="0"/>
                              </a:ext>
                            </a:extLst>
                          </a:blip>
                          <a:stretch>
                            <a:fillRect/>
                          </a:stretch>
                        </pic:blipFill>
                        <pic:spPr>
                          <a:xfrm>
                            <a:off x="1109074" y="8576"/>
                            <a:ext cx="1051906" cy="1669328"/>
                          </a:xfrm>
                          <a:prstGeom prst="rect">
                            <a:avLst/>
                          </a:prstGeom>
                        </pic:spPr>
                      </pic:pic>
                      <pic:pic xmlns:pic="http://schemas.openxmlformats.org/drawingml/2006/picture">
                        <pic:nvPicPr>
                          <pic:cNvPr id="1744246508" name="صورة 1744246508"/>
                          <pic:cNvPicPr>
                            <a:picLocks noChangeAspect="1"/>
                          </pic:cNvPicPr>
                        </pic:nvPicPr>
                        <pic:blipFill>
                          <a:blip r:embed="rId221">
                            <a:extLst>
                              <a:ext uri="{28A0092B-C50C-407E-A947-70E740481C1C}">
                                <a14:useLocalDpi xmlns:a14="http://schemas.microsoft.com/office/drawing/2010/main" val="0"/>
                              </a:ext>
                            </a:extLst>
                          </a:blip>
                          <a:stretch>
                            <a:fillRect/>
                          </a:stretch>
                        </pic:blipFill>
                        <pic:spPr>
                          <a:xfrm>
                            <a:off x="0" y="0"/>
                            <a:ext cx="1109074" cy="1686480"/>
                          </a:xfrm>
                          <a:prstGeom prst="rect">
                            <a:avLst/>
                          </a:prstGeom>
                        </pic:spPr>
                      </pic:pic>
                      <wps:wsp>
                        <wps:cNvPr id="572269091" name="رابط مستقيم 572269091"/>
                        <wps:cNvCnPr/>
                        <wps:spPr>
                          <a:xfrm>
                            <a:off x="4276226" y="8576"/>
                            <a:ext cx="0" cy="1669328"/>
                          </a:xfrm>
                          <a:prstGeom prst="line">
                            <a:avLst/>
                          </a:prstGeom>
                        </wps:spPr>
                        <wps:style>
                          <a:lnRef idx="2">
                            <a:schemeClr val="dk1"/>
                          </a:lnRef>
                          <a:fillRef idx="0">
                            <a:schemeClr val="dk1"/>
                          </a:fillRef>
                          <a:effectRef idx="1">
                            <a:schemeClr val="dk1"/>
                          </a:effectRef>
                          <a:fontRef idx="minor">
                            <a:schemeClr val="tx1"/>
                          </a:fontRef>
                        </wps:style>
                        <wps:bodyPr/>
                      </wps:wsp>
                      <wps:wsp>
                        <wps:cNvPr id="183106545" name="رابط مستقيم 183106545"/>
                        <wps:cNvCnPr/>
                        <wps:spPr>
                          <a:xfrm>
                            <a:off x="3239821" y="8576"/>
                            <a:ext cx="0" cy="1669328"/>
                          </a:xfrm>
                          <a:prstGeom prst="line">
                            <a:avLst/>
                          </a:prstGeom>
                        </wps:spPr>
                        <wps:style>
                          <a:lnRef idx="2">
                            <a:schemeClr val="dk1"/>
                          </a:lnRef>
                          <a:fillRef idx="0">
                            <a:schemeClr val="dk1"/>
                          </a:fillRef>
                          <a:effectRef idx="1">
                            <a:schemeClr val="dk1"/>
                          </a:effectRef>
                          <a:fontRef idx="minor">
                            <a:schemeClr val="tx1"/>
                          </a:fontRef>
                        </wps:style>
                        <wps:bodyPr/>
                      </wps:wsp>
                      <wps:wsp>
                        <wps:cNvPr id="643455932" name="رابط مستقيم 643455932"/>
                        <wps:cNvCnPr/>
                        <wps:spPr>
                          <a:xfrm>
                            <a:off x="2160980" y="0"/>
                            <a:ext cx="0" cy="1669328"/>
                          </a:xfrm>
                          <a:prstGeom prst="line">
                            <a:avLst/>
                          </a:prstGeom>
                        </wps:spPr>
                        <wps:style>
                          <a:lnRef idx="2">
                            <a:schemeClr val="dk1"/>
                          </a:lnRef>
                          <a:fillRef idx="0">
                            <a:schemeClr val="dk1"/>
                          </a:fillRef>
                          <a:effectRef idx="1">
                            <a:schemeClr val="dk1"/>
                          </a:effectRef>
                          <a:fontRef idx="minor">
                            <a:schemeClr val="tx1"/>
                          </a:fontRef>
                        </wps:style>
                        <wps:bodyPr/>
                      </wps:wsp>
                      <wps:wsp>
                        <wps:cNvPr id="665597876" name="رابط مستقيم 665597876"/>
                        <wps:cNvCnPr/>
                        <wps:spPr>
                          <a:xfrm>
                            <a:off x="1109074" y="0"/>
                            <a:ext cx="0" cy="1669328"/>
                          </a:xfrm>
                          <a:prstGeom prst="line">
                            <a:avLst/>
                          </a:prstGeom>
                        </wps:spPr>
                        <wps:style>
                          <a:lnRef idx="2">
                            <a:schemeClr val="dk1"/>
                          </a:lnRef>
                          <a:fillRef idx="0">
                            <a:schemeClr val="dk1"/>
                          </a:fillRef>
                          <a:effectRef idx="1">
                            <a:schemeClr val="dk1"/>
                          </a:effectRef>
                          <a:fontRef idx="minor">
                            <a:schemeClr val="tx1"/>
                          </a:fontRef>
                        </wps:style>
                        <wps:bodyPr/>
                      </wps:wsp>
                      <wps:wsp>
                        <wps:cNvPr id="2032232337" name="رابط مستقيم 2032232337"/>
                        <wps:cNvCnPr>
                          <a:cxnSpLocks/>
                        </wps:cNvCnPr>
                        <wps:spPr>
                          <a:xfrm>
                            <a:off x="0" y="0"/>
                            <a:ext cx="5368150" cy="8576"/>
                          </a:xfrm>
                          <a:prstGeom prst="line">
                            <a:avLst/>
                          </a:prstGeom>
                        </wps:spPr>
                        <wps:style>
                          <a:lnRef idx="2">
                            <a:schemeClr val="dk1"/>
                          </a:lnRef>
                          <a:fillRef idx="0">
                            <a:schemeClr val="dk1"/>
                          </a:fillRef>
                          <a:effectRef idx="1">
                            <a:schemeClr val="dk1"/>
                          </a:effectRef>
                          <a:fontRef idx="minor">
                            <a:schemeClr val="tx1"/>
                          </a:fontRef>
                        </wps:style>
                        <wps:bodyPr/>
                      </wps:wsp>
                      <wps:wsp>
                        <wps:cNvPr id="1397122780" name="رابط مستقيم 1397122780"/>
                        <wps:cNvCnPr>
                          <a:cxnSpLocks/>
                        </wps:cNvCnPr>
                        <wps:spPr>
                          <a:xfrm>
                            <a:off x="0" y="1686480"/>
                            <a:ext cx="5368150" cy="8576"/>
                          </a:xfrm>
                          <a:prstGeom prst="line">
                            <a:avLst/>
                          </a:prstGeom>
                        </wps:spPr>
                        <wps:style>
                          <a:lnRef idx="2">
                            <a:schemeClr val="dk1"/>
                          </a:lnRef>
                          <a:fillRef idx="0">
                            <a:schemeClr val="dk1"/>
                          </a:fillRef>
                          <a:effectRef idx="1">
                            <a:schemeClr val="dk1"/>
                          </a:effectRef>
                          <a:fontRef idx="minor">
                            <a:schemeClr val="tx1"/>
                          </a:fontRef>
                        </wps:style>
                        <wps:bodyPr/>
                      </wps:wsp>
                      <wps:wsp>
                        <wps:cNvPr id="1442459061" name="رابط مستقيم 1442459061"/>
                        <wps:cNvCnPr/>
                        <wps:spPr>
                          <a:xfrm>
                            <a:off x="5353551" y="17152"/>
                            <a:ext cx="0" cy="1669328"/>
                          </a:xfrm>
                          <a:prstGeom prst="line">
                            <a:avLst/>
                          </a:prstGeom>
                        </wps:spPr>
                        <wps:style>
                          <a:lnRef idx="2">
                            <a:schemeClr val="dk1"/>
                          </a:lnRef>
                          <a:fillRef idx="0">
                            <a:schemeClr val="dk1"/>
                          </a:fillRef>
                          <a:effectRef idx="1">
                            <a:schemeClr val="dk1"/>
                          </a:effectRef>
                          <a:fontRef idx="minor">
                            <a:schemeClr val="tx1"/>
                          </a:fontRef>
                        </wps:style>
                        <wps:bodyPr/>
                      </wps:wsp>
                      <wps:wsp>
                        <wps:cNvPr id="1156868095" name="رابط مستقيم 1156868095"/>
                        <wps:cNvCnPr/>
                        <wps:spPr>
                          <a:xfrm>
                            <a:off x="0" y="8576"/>
                            <a:ext cx="0" cy="1669328"/>
                          </a:xfrm>
                          <a:prstGeom prst="line">
                            <a:avLst/>
                          </a:prstGeom>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7A62BAFD" id="مجموعة 26" o:spid="_x0000_s1026" style="width:344.7pt;height:108.85pt;mso-position-horizontal-relative:char;mso-position-vertical-relative:line" coordsize="53681,169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">
                <v:shape id="صورة 919392937" o:spid="_x0000_s1027" type="#_x0000_t75" style="position:absolute;left:42762;top:85;width:10919;height:16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">
                  <v:imagedata r:id="rId222" o:title=""/>
                </v:shape>
                <v:shape id="صورة 970120948" o:spid="_x0000_s1028" type="#_x0000_t75" style="position:absolute;left:32071;top:85;width:10748;height:16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">
                  <v:imagedata r:id="rId223" o:title=""/>
                </v:shape>
                <v:shape id="صورة 262894780" o:spid="_x0000_s1029" type="#_x0000_t75" style="position:absolute;left:21609;width:10691;height:16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">
                  <v:imagedata r:id="rId224" o:title=""/>
                </v:shape>
                <v:shape id="صورة 703605659" o:spid="_x0000_s1030" type="#_x0000_t75" style="position:absolute;left:11090;top:85;width:10519;height:16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">
                  <v:imagedata r:id="rId225" o:title=""/>
                </v:shape>
                <v:shape id="صورة 1744246508" o:spid="_x0000_s1031" type="#_x0000_t75" style="position:absolute;width:11090;height:16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">
                  <v:imagedata r:id="rId226" o:title=""/>
                </v:shape>
                <v:line id="رابط مستقيم 572269091" o:spid="_x0000_s1032" style="position:absolute;visibility:visible;mso-wrap-style:square" from="42762,85" to="42762,16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" strokecolor="black [3200]" strokeweight="1pt">
                  <v:stroke joinstyle="miter"/>
                </v:line>
                <v:line id="رابط مستقيم 183106545" o:spid="_x0000_s1033" style="position:absolute;visibility:visible;mso-wrap-style:square" from="32398,85" to="32398,16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" strokecolor="black [3200]" strokeweight="1pt">
                  <v:stroke joinstyle="miter"/>
                </v:line>
                <v:line id="رابط مستقيم 643455932" o:spid="_x0000_s1034" style="position:absolute;visibility:visible;mso-wrap-style:square" from="21609,0" to="21609,16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" strokecolor="black [3200]" strokeweight="1pt">
                  <v:stroke joinstyle="miter"/>
                </v:line>
                <v:line id="رابط مستقيم 665597876" o:spid="_x0000_s1035" style="position:absolute;visibility:visible;mso-wrap-style:square" from="11090,0" to="11090,16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" strokecolor="black [3200]" strokeweight="1pt">
                  <v:stroke joinstyle="miter"/>
                </v:line>
                <v:line id="رابط مستقيم 2032232337" o:spid="_x0000_s1036" style="position:absolute;visibility:visible;mso-wrap-style:square" from="0,0" to="5368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" strokecolor="black [3200]" strokeweight="1pt">
                  <v:stroke joinstyle="miter"/>
                  <o:lock v:ext="edit" shapetype="f"/>
                </v:line>
                <v:line id="رابط مستقيم 1397122780" o:spid="_x0000_s1037" style="position:absolute;visibility:visible;mso-wrap-style:square" from="0,16864" to="53681,16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" strokecolor="black [3200]" strokeweight="1pt">
                  <v:stroke joinstyle="miter"/>
                  <o:lock v:ext="edit" shapetype="f"/>
                </v:line>
                <v:line id="رابط مستقيم 1442459061" o:spid="_x0000_s1038" style="position:absolute;visibility:visible;mso-wrap-style:square" from="53535,171" to="53535,16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" strokecolor="black [3200]" strokeweight="1pt">
                  <v:stroke joinstyle="miter"/>
                </v:line>
                <v:line id="رابط مستقيم 1156868095" o:spid="_x0000_s1039" style="position:absolute;visibility:visible;mso-wrap-style:square" from="0,85" to="0,16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" strokecolor="black [3200]" strokeweight="1pt">
                  <v:stroke joinstyle="miter"/>
                </v:line>
                <w10:anchorlock/>
              </v:group>
            </w:pict>
          </mc:Fallback>
        </mc:AlternateContent>
      </w:r>
    </w:p>
    <w:p w14:paraId="18657896" w14:textId="77777777" w:rsidR="00543EBD" w:rsidRPr="00543EBD" w:rsidRDefault="00543EBD" w:rsidP="00543EBD">
      <w:pPr>
        <w:rPr>
          <w:rFonts w:ascii="Sakkal Majalla" w:hAnsi="Sakkal Majalla"/>
          <w:sz w:val="34"/>
          <w:rtl/>
        </w:rPr>
      </w:pPr>
      <w:r w:rsidRPr="008D2C61">
        <w:rPr>
          <w:rFonts w:ascii="Sakkal Majalla" w:hAnsi="Sakkal Majalla"/>
          <w:color w:val="C00000"/>
          <w:sz w:val="34"/>
          <w:rtl/>
        </w:rPr>
        <w:t xml:space="preserve">1. الاحتفال بالنجاحات: </w:t>
      </w:r>
      <w:r w:rsidRPr="00543EBD">
        <w:rPr>
          <w:rFonts w:ascii="Sakkal Majalla" w:hAnsi="Sakkal Majalla"/>
          <w:sz w:val="34"/>
          <w:rtl/>
        </w:rPr>
        <w:t>تكريم الإنجازات الفردية والجماعية.</w:t>
      </w:r>
    </w:p>
    <w:p w14:paraId="07CFCF7D" w14:textId="77777777" w:rsidR="00543EBD" w:rsidRPr="00543EBD" w:rsidRDefault="00543EBD" w:rsidP="00543EBD">
      <w:pPr>
        <w:rPr>
          <w:rFonts w:ascii="Sakkal Majalla" w:hAnsi="Sakkal Majalla"/>
          <w:sz w:val="34"/>
          <w:rtl/>
        </w:rPr>
      </w:pPr>
      <w:r w:rsidRPr="008D2C61">
        <w:rPr>
          <w:rFonts w:ascii="Sakkal Majalla" w:hAnsi="Sakkal Majalla"/>
          <w:color w:val="C00000"/>
          <w:sz w:val="34"/>
          <w:rtl/>
        </w:rPr>
        <w:t xml:space="preserve">2. فعاليات بناء الفريق: </w:t>
      </w:r>
      <w:r w:rsidRPr="00543EBD">
        <w:rPr>
          <w:rFonts w:ascii="Sakkal Majalla" w:hAnsi="Sakkal Majalla"/>
          <w:sz w:val="34"/>
          <w:rtl/>
        </w:rPr>
        <w:t>تنظيم أنشطة اجتماعية وترفيهية دورية.</w:t>
      </w:r>
    </w:p>
    <w:p w14:paraId="4A57A7D8" w14:textId="77777777" w:rsidR="00543EBD" w:rsidRPr="00543EBD" w:rsidRDefault="00543EBD" w:rsidP="00543EBD">
      <w:pPr>
        <w:rPr>
          <w:rFonts w:ascii="Sakkal Majalla" w:hAnsi="Sakkal Majalla"/>
          <w:sz w:val="34"/>
          <w:rtl/>
        </w:rPr>
      </w:pPr>
      <w:r w:rsidRPr="008D2C61">
        <w:rPr>
          <w:rFonts w:ascii="Sakkal Majalla" w:hAnsi="Sakkal Majalla"/>
          <w:color w:val="C00000"/>
          <w:sz w:val="34"/>
          <w:rtl/>
        </w:rPr>
        <w:t xml:space="preserve">3. التواصل الفعّال: </w:t>
      </w:r>
      <w:r w:rsidRPr="00543EBD">
        <w:rPr>
          <w:rFonts w:ascii="Sakkal Majalla" w:hAnsi="Sakkal Majalla"/>
          <w:sz w:val="34"/>
          <w:rtl/>
        </w:rPr>
        <w:t>مشاركة المعلومات بشفافية، واجتماعات منتظمة.</w:t>
      </w:r>
    </w:p>
    <w:p w14:paraId="1FCED8DC" w14:textId="77777777" w:rsidR="00543EBD" w:rsidRPr="00543EBD" w:rsidRDefault="00543EBD" w:rsidP="00543EBD">
      <w:pPr>
        <w:rPr>
          <w:rFonts w:ascii="Sakkal Majalla" w:hAnsi="Sakkal Majalla"/>
          <w:sz w:val="34"/>
          <w:rtl/>
        </w:rPr>
      </w:pPr>
      <w:r w:rsidRPr="008D2C61">
        <w:rPr>
          <w:rFonts w:ascii="Sakkal Majalla" w:hAnsi="Sakkal Majalla"/>
          <w:color w:val="C00000"/>
          <w:sz w:val="34"/>
          <w:rtl/>
        </w:rPr>
        <w:t xml:space="preserve">4. الاهتمام بالتوازن: </w:t>
      </w:r>
      <w:r w:rsidRPr="00543EBD">
        <w:rPr>
          <w:rFonts w:ascii="Sakkal Majalla" w:hAnsi="Sakkal Majalla"/>
          <w:sz w:val="34"/>
          <w:rtl/>
        </w:rPr>
        <w:t>دعم التوازن بين العمل والحياة الشخصية.</w:t>
      </w:r>
    </w:p>
    <w:p w14:paraId="5D622160" w14:textId="77777777" w:rsidR="00543EBD" w:rsidRPr="00543EBD" w:rsidRDefault="00543EBD" w:rsidP="00543EBD">
      <w:pPr>
        <w:rPr>
          <w:rFonts w:ascii="Sakkal Majalla" w:hAnsi="Sakkal Majalla"/>
          <w:sz w:val="34"/>
          <w:rtl/>
        </w:rPr>
      </w:pPr>
      <w:r w:rsidRPr="008D2C61">
        <w:rPr>
          <w:rFonts w:ascii="Sakkal Majalla" w:hAnsi="Sakkal Majalla"/>
          <w:color w:val="C00000"/>
          <w:sz w:val="34"/>
          <w:rtl/>
        </w:rPr>
        <w:t xml:space="preserve">5. برامج الرفاهية: </w:t>
      </w:r>
      <w:r w:rsidRPr="00543EBD">
        <w:rPr>
          <w:rFonts w:ascii="Sakkal Majalla" w:hAnsi="Sakkal Majalla"/>
          <w:sz w:val="34"/>
          <w:rtl/>
        </w:rPr>
        <w:t>أنشطة رياضية، برامج صحية، دعم نفسي.</w:t>
      </w:r>
    </w:p>
    <w:p w14:paraId="18A73539" w14:textId="77777777" w:rsidR="00543EBD" w:rsidRPr="008D2C61" w:rsidRDefault="00543EBD" w:rsidP="00451799">
      <w:pPr>
        <w:keepNext/>
        <w:pageBreakBefore/>
        <w:rPr>
          <w:rFonts w:ascii="Adobe Arabic" w:hAnsi="Adobe Arabic" w:cs="Adobe Arabic"/>
          <w:b/>
          <w:bCs/>
          <w:color w:val="008080"/>
          <w:sz w:val="36"/>
          <w:szCs w:val="36"/>
          <w:rtl/>
        </w:rPr>
      </w:pPr>
      <w:r w:rsidRPr="008D2C61">
        <w:rPr>
          <w:rFonts w:ascii="Adobe Arabic" w:hAnsi="Adobe Arabic" w:cs="Adobe Arabic"/>
          <w:b/>
          <w:bCs/>
          <w:color w:val="008080"/>
          <w:sz w:val="36"/>
          <w:szCs w:val="36"/>
          <w:rtl/>
        </w:rPr>
        <w:lastRenderedPageBreak/>
        <w:t>مؤشّرات الروح المعنوية المرتفعة:</w:t>
      </w:r>
    </w:p>
    <w:p w14:paraId="61B17AE9" w14:textId="77777777" w:rsidR="00543EBD" w:rsidRPr="00543EBD" w:rsidRDefault="00543EBD" w:rsidP="00543EBD">
      <w:pPr>
        <w:rPr>
          <w:rFonts w:ascii="Sakkal Majalla" w:hAnsi="Sakkal Majalla"/>
          <w:sz w:val="34"/>
          <w:rtl/>
        </w:rPr>
      </w:pPr>
      <w:r w:rsidRPr="00543EBD">
        <w:rPr>
          <w:rFonts w:ascii="Sakkal Majalla" w:hAnsi="Sakkal Majalla"/>
          <w:sz w:val="34"/>
          <w:rtl/>
        </w:rPr>
        <w:t>- معدّلات غياب منخفضة.</w:t>
      </w:r>
    </w:p>
    <w:p w14:paraId="70C5271D" w14:textId="77777777" w:rsidR="00543EBD" w:rsidRPr="00543EBD" w:rsidRDefault="00543EBD" w:rsidP="00543EBD">
      <w:pPr>
        <w:rPr>
          <w:rFonts w:ascii="Sakkal Majalla" w:hAnsi="Sakkal Majalla"/>
          <w:sz w:val="34"/>
          <w:rtl/>
        </w:rPr>
      </w:pPr>
      <w:r w:rsidRPr="00543EBD">
        <w:rPr>
          <w:rFonts w:ascii="Sakkal Majalla" w:hAnsi="Sakkal Majalla"/>
          <w:sz w:val="34"/>
          <w:rtl/>
        </w:rPr>
        <w:t>- تناقص شكاوى الموظّفين.</w:t>
      </w:r>
    </w:p>
    <w:p w14:paraId="567A8802" w14:textId="77777777" w:rsidR="00543EBD" w:rsidRPr="00543EBD" w:rsidRDefault="00543EBD" w:rsidP="00543EBD">
      <w:pPr>
        <w:rPr>
          <w:rFonts w:ascii="Sakkal Majalla" w:hAnsi="Sakkal Majalla"/>
          <w:sz w:val="34"/>
          <w:rtl/>
        </w:rPr>
      </w:pPr>
      <w:r w:rsidRPr="00543EBD">
        <w:rPr>
          <w:rFonts w:ascii="Sakkal Majalla" w:hAnsi="Sakkal Majalla"/>
          <w:sz w:val="34"/>
          <w:rtl/>
        </w:rPr>
        <w:t>- زيادة المبادرات والاقتراحات.</w:t>
      </w:r>
    </w:p>
    <w:p w14:paraId="35C093F6" w14:textId="77777777" w:rsidR="00543EBD" w:rsidRPr="00543EBD" w:rsidRDefault="00543EBD" w:rsidP="00543EBD">
      <w:pPr>
        <w:rPr>
          <w:rFonts w:ascii="Sakkal Majalla" w:hAnsi="Sakkal Majalla"/>
          <w:sz w:val="34"/>
          <w:rtl/>
        </w:rPr>
      </w:pPr>
      <w:r w:rsidRPr="00543EBD">
        <w:rPr>
          <w:rFonts w:ascii="Sakkal Majalla" w:hAnsi="Sakkal Majalla"/>
          <w:sz w:val="34"/>
          <w:rtl/>
        </w:rPr>
        <w:t>- تحسّن مستويات الإنتاجية.</w:t>
      </w:r>
    </w:p>
    <w:p w14:paraId="37F91909" w14:textId="77777777" w:rsidR="00543EBD" w:rsidRPr="00543EBD" w:rsidRDefault="00543EBD" w:rsidP="00543EBD">
      <w:pPr>
        <w:rPr>
          <w:rFonts w:ascii="Sakkal Majalla" w:hAnsi="Sakkal Majalla"/>
          <w:sz w:val="34"/>
          <w:rtl/>
        </w:rPr>
      </w:pPr>
      <w:r w:rsidRPr="00543EBD">
        <w:rPr>
          <w:rFonts w:ascii="Sakkal Majalla" w:hAnsi="Sakkal Majalla"/>
          <w:sz w:val="34"/>
          <w:rtl/>
        </w:rPr>
        <w:t>- انخفاض معدّل دوران الموظّفين.</w:t>
      </w:r>
    </w:p>
    <w:p w14:paraId="6A4251D9" w14:textId="77777777" w:rsidR="00543EBD" w:rsidRPr="008D2C61" w:rsidRDefault="00543EBD" w:rsidP="00543EBD">
      <w:pPr>
        <w:rPr>
          <w:rFonts w:ascii="Adobe Arabic" w:hAnsi="Adobe Arabic" w:cs="Adobe Arabic"/>
          <w:b/>
          <w:bCs/>
          <w:color w:val="008080"/>
          <w:sz w:val="36"/>
          <w:szCs w:val="36"/>
          <w:rtl/>
        </w:rPr>
      </w:pPr>
      <w:r w:rsidRPr="008D2C61">
        <w:rPr>
          <w:rFonts w:ascii="Adobe Arabic" w:hAnsi="Adobe Arabic" w:cs="Adobe Arabic"/>
          <w:b/>
          <w:bCs/>
          <w:color w:val="008080"/>
          <w:sz w:val="36"/>
          <w:szCs w:val="36"/>
          <w:rtl/>
        </w:rPr>
        <w:t>العمل عن بعد وأثره على بيئة العمل:</w:t>
      </w:r>
    </w:p>
    <w:p w14:paraId="0D4ADB09" w14:textId="77777777" w:rsidR="00543EBD" w:rsidRPr="00543EBD" w:rsidRDefault="00543EBD" w:rsidP="00543EBD">
      <w:pPr>
        <w:rPr>
          <w:rFonts w:ascii="Sakkal Majalla" w:hAnsi="Sakkal Majalla"/>
          <w:sz w:val="34"/>
          <w:rtl/>
        </w:rPr>
      </w:pPr>
      <w:r w:rsidRPr="00543EBD">
        <w:rPr>
          <w:rFonts w:ascii="Sakkal Majalla" w:hAnsi="Sakkal Majalla"/>
          <w:sz w:val="34"/>
          <w:rtl/>
        </w:rPr>
        <w:t>مع تزايد الاتّجاه نحو العمل عن بعد، أصبح تعزيز بيئة العمل الرقمية تحدّياً جديداً. تشير الدراسات إلى أنّ 77% من الموظّفين يرغبون باستمرار خيار العمل عن ب</w:t>
      </w:r>
      <w:r w:rsidRPr="00543EBD">
        <w:rPr>
          <w:rFonts w:ascii="Sakkal Majalla" w:hAnsi="Sakkal Majalla" w:hint="cs"/>
          <w:sz w:val="34"/>
          <w:rtl/>
        </w:rPr>
        <w:t>ُ</w:t>
      </w:r>
      <w:r w:rsidRPr="00543EBD">
        <w:rPr>
          <w:rFonts w:ascii="Sakkal Majalla" w:hAnsi="Sakkal Majalla"/>
          <w:sz w:val="34"/>
          <w:rtl/>
        </w:rPr>
        <w:t xml:space="preserve">عد </w:t>
      </w:r>
      <w:r w:rsidRPr="00543EBD">
        <w:rPr>
          <w:rFonts w:ascii="Sakkal Majalla" w:hAnsi="Sakkal Majalla" w:hint="cs"/>
          <w:sz w:val="34"/>
          <w:rtl/>
        </w:rPr>
        <w:t xml:space="preserve">ولك </w:t>
      </w:r>
      <w:r w:rsidRPr="00543EBD">
        <w:rPr>
          <w:rFonts w:ascii="Sakkal Majalla" w:hAnsi="Sakkal Majalla"/>
          <w:sz w:val="34"/>
          <w:rtl/>
        </w:rPr>
        <w:t>بعد انتهاء جائحة كوفيد-19. وتتضمّن استراتيجيات نجاح العمل عن ب</w:t>
      </w:r>
      <w:r w:rsidRPr="00543EBD">
        <w:rPr>
          <w:rFonts w:ascii="Sakkal Majalla" w:hAnsi="Sakkal Majalla" w:hint="cs"/>
          <w:sz w:val="34"/>
          <w:rtl/>
        </w:rPr>
        <w:t>ُ</w:t>
      </w:r>
      <w:r w:rsidRPr="00543EBD">
        <w:rPr>
          <w:rFonts w:ascii="Sakkal Majalla" w:hAnsi="Sakkal Majalla"/>
          <w:sz w:val="34"/>
          <w:rtl/>
        </w:rPr>
        <w:t>عد:</w:t>
      </w:r>
    </w:p>
    <w:p w14:paraId="0BC19CA6" w14:textId="77777777" w:rsidR="00543EBD" w:rsidRPr="00543EBD" w:rsidRDefault="00543EBD" w:rsidP="00543EBD">
      <w:pPr>
        <w:rPr>
          <w:rFonts w:ascii="Sakkal Majalla" w:hAnsi="Sakkal Majalla"/>
          <w:sz w:val="34"/>
          <w:rtl/>
        </w:rPr>
      </w:pPr>
      <w:r w:rsidRPr="00543EBD">
        <w:rPr>
          <w:rFonts w:ascii="Sakkal Majalla" w:hAnsi="Sakkal Majalla"/>
          <w:sz w:val="34"/>
          <w:rtl/>
        </w:rPr>
        <w:t>- استخدام منصّات تعاون رقمية فعّالة.</w:t>
      </w:r>
    </w:p>
    <w:p w14:paraId="1DA33E82" w14:textId="77777777" w:rsidR="00543EBD" w:rsidRPr="00543EBD" w:rsidRDefault="00543EBD" w:rsidP="00543EBD">
      <w:pPr>
        <w:rPr>
          <w:rFonts w:ascii="Sakkal Majalla" w:hAnsi="Sakkal Majalla"/>
          <w:sz w:val="34"/>
          <w:rtl/>
        </w:rPr>
      </w:pPr>
      <w:r w:rsidRPr="00543EBD">
        <w:rPr>
          <w:rFonts w:ascii="Sakkal Majalla" w:hAnsi="Sakkal Majalla"/>
          <w:sz w:val="34"/>
          <w:rtl/>
        </w:rPr>
        <w:t>- تنظيم اجتماعات افتراضية منتظمة للفريق.</w:t>
      </w:r>
    </w:p>
    <w:p w14:paraId="1AA1CF87" w14:textId="77777777" w:rsidR="00543EBD" w:rsidRPr="00543EBD" w:rsidRDefault="00543EBD" w:rsidP="00543EBD">
      <w:pPr>
        <w:rPr>
          <w:rFonts w:ascii="Sakkal Majalla" w:hAnsi="Sakkal Majalla"/>
          <w:sz w:val="34"/>
          <w:rtl/>
        </w:rPr>
      </w:pPr>
      <w:r w:rsidRPr="00543EBD">
        <w:rPr>
          <w:rFonts w:ascii="Sakkal Majalla" w:hAnsi="Sakkal Majalla"/>
          <w:sz w:val="34"/>
          <w:rtl/>
        </w:rPr>
        <w:t>- إنشاء مساحات للتواصل غير الرسمي.</w:t>
      </w:r>
    </w:p>
    <w:p w14:paraId="4CA340C3" w14:textId="77777777" w:rsidR="00543EBD" w:rsidRPr="00543EBD" w:rsidRDefault="00543EBD" w:rsidP="00543EBD">
      <w:pPr>
        <w:rPr>
          <w:rFonts w:ascii="Sakkal Majalla" w:hAnsi="Sakkal Majalla"/>
          <w:sz w:val="34"/>
          <w:rtl/>
        </w:rPr>
      </w:pPr>
      <w:r w:rsidRPr="00543EBD">
        <w:rPr>
          <w:rFonts w:ascii="Sakkal Majalla" w:hAnsi="Sakkal Majalla"/>
          <w:sz w:val="34"/>
          <w:rtl/>
        </w:rPr>
        <w:t>- تحديد توقّعات واضحة للإنتاجية والتواصل.</w:t>
      </w:r>
    </w:p>
    <w:p w14:paraId="48DA2236" w14:textId="77777777" w:rsidR="00403E19" w:rsidRDefault="00403E19" w:rsidP="00403E19">
      <w:pPr>
        <w:rPr>
          <w:rtl/>
        </w:rPr>
      </w:pPr>
    </w:p>
    <w:p w14:paraId="735F513A" w14:textId="77777777" w:rsidR="00C0289F" w:rsidRDefault="00C0289F" w:rsidP="00403E19">
      <w:pPr>
        <w:rPr>
          <w:rtl/>
        </w:rPr>
      </w:pPr>
    </w:p>
    <w:tbl>
      <w:tblPr>
        <w:tblStyle w:val="a6"/>
        <w:bidiVisual/>
        <w:tblW w:w="9628" w:type="dxa"/>
        <w:tblInd w:w="-3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451799" w14:paraId="740563A5" w14:textId="77777777" w:rsidTr="009371B2">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775F5262" w14:textId="77777777" w:rsidR="00451799" w:rsidRPr="00B45CE2" w:rsidRDefault="00451799" w:rsidP="009371B2">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3821EB5D" wp14:editId="3125B4F1">
                  <wp:extent cx="485140" cy="485140"/>
                  <wp:effectExtent l="0" t="0" r="0" b="0"/>
                  <wp:docPr id="1653160731" name="Picture 827658486"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1EE86EA4" w14:textId="77777777" w:rsidR="00451799" w:rsidRPr="00B45CE2" w:rsidRDefault="00451799" w:rsidP="009371B2">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vAlign w:val="center"/>
          </w:tcPr>
          <w:p w14:paraId="55E958ED" w14:textId="7A27F485" w:rsidR="00451799" w:rsidRPr="004319A5" w:rsidRDefault="00451799" w:rsidP="009371B2">
            <w:pPr>
              <w:jc w:val="center"/>
              <w:rPr>
                <w:rFonts w:ascii="Adobe Arabic" w:hAnsi="Adobe Arabic" w:cs="Adobe Arabic"/>
                <w:bCs/>
                <w:color w:val="168489"/>
                <w:sz w:val="52"/>
                <w:szCs w:val="52"/>
                <w:rtl/>
                <w:lang w:bidi="ar-EG"/>
              </w:rPr>
            </w:pPr>
            <w:r w:rsidRPr="00451799">
              <w:rPr>
                <w:rFonts w:ascii="Adobe Arabic" w:hAnsi="Adobe Arabic" w:cs="Adobe Arabic"/>
                <w:bCs/>
                <w:color w:val="168489"/>
                <w:sz w:val="52"/>
                <w:szCs w:val="52"/>
                <w:rtl/>
                <w:lang w:bidi="ar-EG"/>
              </w:rPr>
              <w:t>خريطة تحفيز الفريق</w:t>
            </w:r>
          </w:p>
        </w:tc>
      </w:tr>
    </w:tbl>
    <w:p w14:paraId="0DCCB232" w14:textId="77777777" w:rsidR="00451799" w:rsidRPr="008D39CE" w:rsidRDefault="00451799" w:rsidP="00451799">
      <w:r w:rsidRPr="00853909">
        <w:rPr>
          <w:noProof/>
        </w:rPr>
        <mc:AlternateContent>
          <mc:Choice Requires="wpg">
            <w:drawing>
              <wp:inline distT="0" distB="0" distL="0" distR="0" wp14:anchorId="5D3891EE" wp14:editId="5E4331F9">
                <wp:extent cx="4406692" cy="545009"/>
                <wp:effectExtent l="0" t="0" r="0" b="26670"/>
                <wp:docPr id="2130160939"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944701503" name="Group 1648846340"/>
                        <wpg:cNvGrpSpPr/>
                        <wpg:grpSpPr>
                          <a:xfrm>
                            <a:off x="3797654" y="0"/>
                            <a:ext cx="609038" cy="545009"/>
                            <a:chOff x="3797654" y="0"/>
                            <a:chExt cx="609038" cy="545009"/>
                          </a:xfrm>
                        </wpg:grpSpPr>
                        <pic:pic xmlns:pic="http://schemas.openxmlformats.org/drawingml/2006/picture">
                          <pic:nvPicPr>
                            <pic:cNvPr id="1754726713" name="Picture 1551079542" descr="Clock "/>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165774576" name="Rectangle: Rounded Corners 61926104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655729" name="TextBox 19"/>
                        <wps:cNvSpPr txBox="1"/>
                        <wps:spPr>
                          <a:xfrm>
                            <a:off x="0" y="113532"/>
                            <a:ext cx="3597910" cy="395605"/>
                          </a:xfrm>
                          <a:prstGeom prst="rect">
                            <a:avLst/>
                          </a:prstGeom>
                          <a:noFill/>
                        </wps:spPr>
                        <wps:txbx>
                          <w:txbxContent>
                            <w:p w14:paraId="6CB40B0E" w14:textId="77777777" w:rsidR="00451799" w:rsidRPr="00B45CE2" w:rsidRDefault="00451799" w:rsidP="00451799">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5D3891EE" id="_x0000_s2046"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">
                <v:group id="Group 1648846340" o:spid="_x0000_s2047"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">
                  <v:shape id="Picture 1551079542" o:spid="_x0000_s2048"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">
                    <v:imagedata r:id="rId107" o:title="Clock "/>
                  </v:shape>
                  <v:roundrect id="Rectangle: Rounded Corners 619261046" o:spid="_x0000_s2049"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" fillcolor="#7a8696" strokecolor="#7a8696" strokeweight="1pt">
                    <v:stroke joinstyle="miter"/>
                  </v:roundrect>
                </v:group>
                <v:shape id="TextBox 19" o:spid="_x0000_s2050"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" filled="f" stroked="f">
                  <v:textbox style="mso-fit-shape-to-text:t">
                    <w:txbxContent>
                      <w:p w14:paraId="6CB40B0E" w14:textId="77777777" w:rsidR="00451799" w:rsidRPr="00B45CE2" w:rsidRDefault="00451799" w:rsidP="00451799">
                        <w:pPr>
                          <w:pStyle w:val="a0"/>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00DCE862" w14:textId="77777777" w:rsidR="00451799" w:rsidRPr="007B7832" w:rsidRDefault="00451799" w:rsidP="00451799">
      <w:pPr>
        <w:rPr>
          <w:rFonts w:ascii="Sakkal Majalla" w:hAnsi="Sakkal Majalla"/>
          <w:color w:val="auto"/>
          <w:sz w:val="34"/>
          <w:rtl/>
        </w:rPr>
      </w:pPr>
      <w:r w:rsidRPr="007B7832">
        <w:rPr>
          <w:rFonts w:ascii="Sakkal Majalla" w:hAnsi="Sakkal Majalla"/>
          <w:color w:val="auto"/>
          <w:sz w:val="34"/>
          <w:rtl/>
        </w:rPr>
        <w:t>30 دقيقة.</w:t>
      </w:r>
    </w:p>
    <w:p w14:paraId="35CB9E44" w14:textId="77777777" w:rsidR="00451799" w:rsidRPr="008D39CE" w:rsidRDefault="00451799" w:rsidP="00451799">
      <w:r w:rsidRPr="00853909">
        <w:rPr>
          <w:noProof/>
        </w:rPr>
        <mc:AlternateContent>
          <mc:Choice Requires="wpg">
            <w:drawing>
              <wp:inline distT="0" distB="0" distL="0" distR="0" wp14:anchorId="52E1077B" wp14:editId="1DE8D459">
                <wp:extent cx="4435062" cy="545009"/>
                <wp:effectExtent l="0" t="0" r="3810" b="26670"/>
                <wp:docPr id="1812868993"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843784448" name="Picture 1349129949" descr="Goal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2120466878" name="Rectangle: Rounded Corners 968432746"/>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720116" name="TextBox 23"/>
                        <wps:cNvSpPr txBox="1"/>
                        <wps:spPr>
                          <a:xfrm>
                            <a:off x="0" y="64202"/>
                            <a:ext cx="3600450" cy="395605"/>
                          </a:xfrm>
                          <a:prstGeom prst="rect">
                            <a:avLst/>
                          </a:prstGeom>
                          <a:noFill/>
                        </wps:spPr>
                        <wps:txbx>
                          <w:txbxContent>
                            <w:p w14:paraId="25E87619" w14:textId="77777777" w:rsidR="00451799" w:rsidRPr="00B45CE2" w:rsidRDefault="00451799" w:rsidP="00451799">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52E1077B" id="_x0000_s2051"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">
                <v:shape id="Picture 1349129949" o:spid="_x0000_s2052"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">
                  <v:imagedata r:id="rId109" o:title="Goal "/>
                </v:shape>
                <v:roundrect id="Rectangle: Rounded Corners 968432746" o:spid="_x0000_s2053"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" fillcolor="#7a8696" strokecolor="#7a8696" strokeweight="1pt">
                  <v:stroke joinstyle="miter"/>
                </v:roundrect>
                <v:shape id="TextBox 23" o:spid="_x0000_s2054"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" filled="f" stroked="f">
                  <v:textbox style="mso-fit-shape-to-text:t">
                    <w:txbxContent>
                      <w:p w14:paraId="25E87619" w14:textId="77777777" w:rsidR="00451799" w:rsidRPr="00B45CE2" w:rsidRDefault="00451799" w:rsidP="00451799">
                        <w:pPr>
                          <w:pStyle w:val="a0"/>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41BFC8DF" w14:textId="77777777" w:rsidR="00451799" w:rsidRPr="00451799" w:rsidRDefault="00451799" w:rsidP="00451799">
      <w:pPr>
        <w:rPr>
          <w:rFonts w:ascii="Sakkal Majalla" w:hAnsi="Sakkal Majalla"/>
          <w:sz w:val="34"/>
          <w:rtl/>
        </w:rPr>
      </w:pPr>
      <w:r w:rsidRPr="00451799">
        <w:rPr>
          <w:rFonts w:ascii="Sakkal Majalla" w:hAnsi="Sakkal Majalla"/>
          <w:sz w:val="34"/>
          <w:rtl/>
        </w:rPr>
        <w:t>1. تشخيص أسباب انخفاض الحافز في فرق العمل.</w:t>
      </w:r>
    </w:p>
    <w:p w14:paraId="7589EE45" w14:textId="77777777" w:rsidR="00451799" w:rsidRPr="00451799" w:rsidRDefault="00451799" w:rsidP="00451799">
      <w:pPr>
        <w:rPr>
          <w:rFonts w:ascii="Sakkal Majalla" w:hAnsi="Sakkal Majalla"/>
          <w:sz w:val="34"/>
          <w:rtl/>
        </w:rPr>
      </w:pPr>
      <w:r w:rsidRPr="00451799">
        <w:rPr>
          <w:rFonts w:ascii="Sakkal Majalla" w:hAnsi="Sakkal Majalla"/>
          <w:sz w:val="34"/>
          <w:rtl/>
        </w:rPr>
        <w:t>2. تصميم خطة تحفيزية متكاملة تجمع بين الأدوات المادية والمعنوية.</w:t>
      </w:r>
    </w:p>
    <w:p w14:paraId="4786D669" w14:textId="77777777" w:rsidR="00451799" w:rsidRPr="00451799" w:rsidRDefault="00451799" w:rsidP="00451799">
      <w:pPr>
        <w:rPr>
          <w:rFonts w:ascii="Sakkal Majalla" w:hAnsi="Sakkal Majalla"/>
          <w:sz w:val="34"/>
          <w:rtl/>
        </w:rPr>
      </w:pPr>
      <w:r w:rsidRPr="00451799">
        <w:rPr>
          <w:rFonts w:ascii="Sakkal Majalla" w:hAnsi="Sakkal Majalla"/>
          <w:sz w:val="34"/>
          <w:rtl/>
        </w:rPr>
        <w:t>3. تطبيق مبادئ التفويض وإدارة الصراعات في سياق عملي.</w:t>
      </w:r>
    </w:p>
    <w:p w14:paraId="3471448B" w14:textId="77777777" w:rsidR="00451799" w:rsidRPr="00E305FA" w:rsidRDefault="00451799" w:rsidP="00451799">
      <w:pPr>
        <w:rPr>
          <w:rFonts w:ascii="Sakkal Majalla" w:hAnsi="Sakkal Majalla"/>
          <w:sz w:val="34"/>
          <w:rtl/>
        </w:rPr>
      </w:pPr>
      <w:r w:rsidRPr="00DF5C59">
        <w:rPr>
          <w:noProof/>
        </w:rPr>
        <mc:AlternateContent>
          <mc:Choice Requires="wpg">
            <w:drawing>
              <wp:inline distT="0" distB="0" distL="0" distR="0" wp14:anchorId="08272BEF" wp14:editId="61CD1BE1">
                <wp:extent cx="4399280" cy="544971"/>
                <wp:effectExtent l="0" t="0" r="1270" b="26670"/>
                <wp:docPr id="1734170894" name="Group 4096"/>
                <wp:cNvGraphicFramePr/>
                <a:graphic xmlns:a="http://schemas.openxmlformats.org/drawingml/2006/main">
                  <a:graphicData uri="http://schemas.microsoft.com/office/word/2010/wordprocessingGroup">
                    <wpg:wgp>
                      <wpg:cNvGrpSpPr/>
                      <wpg:grpSpPr>
                        <a:xfrm>
                          <a:off x="0" y="0"/>
                          <a:ext cx="4399280" cy="544971"/>
                          <a:chOff x="0" y="0"/>
                          <a:chExt cx="4399280" cy="544971"/>
                        </a:xfrm>
                      </wpg:grpSpPr>
                      <wpg:grpSp>
                        <wpg:cNvPr id="1369524663" name="Group 1608695665"/>
                        <wpg:cNvGrpSpPr/>
                        <wpg:grpSpPr>
                          <a:xfrm>
                            <a:off x="0" y="0"/>
                            <a:ext cx="3843037" cy="544971"/>
                            <a:chOff x="0" y="0"/>
                            <a:chExt cx="3843373" cy="545009"/>
                          </a:xfrm>
                        </wpg:grpSpPr>
                        <wps:wsp>
                          <wps:cNvPr id="690664301" name="Rectangle: Rounded Corners 160869566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3836117" name="TextBox 19"/>
                          <wps:cNvSpPr txBox="1"/>
                          <wps:spPr>
                            <a:xfrm>
                              <a:off x="0" y="113676"/>
                              <a:ext cx="3599495" cy="395633"/>
                            </a:xfrm>
                            <a:prstGeom prst="rect">
                              <a:avLst/>
                            </a:prstGeom>
                            <a:noFill/>
                          </wps:spPr>
                          <wps:txbx>
                            <w:txbxContent>
                              <w:p w14:paraId="536CED47" w14:textId="77777777" w:rsidR="00451799" w:rsidRPr="00B45CE2" w:rsidRDefault="00451799" w:rsidP="00451799">
                                <w:pPr>
                                  <w:pStyle w:val="ac"/>
                                  <w:rPr>
                                    <w:color w:val="168489"/>
                                    <w:sz w:val="44"/>
                                    <w:szCs w:val="44"/>
                                    <w:lang w:bidi="ar-EG"/>
                                  </w:rPr>
                                </w:pPr>
                                <w:r w:rsidRPr="007B7832">
                                  <w:rPr>
                                    <w:color w:val="168489"/>
                                    <w:sz w:val="44"/>
                                    <w:szCs w:val="44"/>
                                    <w:rtl/>
                                    <w:lang w:bidi="ar-EG"/>
                                  </w:rPr>
                                  <w:t>المواد اللازمة</w:t>
                                </w:r>
                                <w:r w:rsidRPr="007B7832">
                                  <w:rPr>
                                    <w:rFonts w:hint="cs"/>
                                    <w:color w:val="168489"/>
                                    <w:sz w:val="44"/>
                                    <w:szCs w:val="44"/>
                                    <w:rtl/>
                                    <w:lang w:bidi="ar-EG"/>
                                  </w:rPr>
                                  <w:t xml:space="preserve"> </w:t>
                                </w:r>
                                <w:r w:rsidRPr="00B45CE2">
                                  <w:rPr>
                                    <w:rFonts w:hint="cs"/>
                                    <w:color w:val="168489"/>
                                    <w:sz w:val="44"/>
                                    <w:szCs w:val="44"/>
                                    <w:rtl/>
                                    <w:lang w:bidi="ar-EG"/>
                                  </w:rPr>
                                  <w:t>لتنفيذ النشاط</w:t>
                                </w:r>
                                <w:r w:rsidRPr="00B45CE2">
                                  <w:rPr>
                                    <w:color w:val="168489"/>
                                    <w:sz w:val="44"/>
                                    <w:szCs w:val="44"/>
                                    <w:rtl/>
                                    <w:lang w:bidi="ar-EG"/>
                                  </w:rPr>
                                  <w:t>:</w:t>
                                </w:r>
                              </w:p>
                            </w:txbxContent>
                          </wps:txbx>
                          <wps:bodyPr wrap="square">
                            <a:spAutoFit/>
                          </wps:bodyPr>
                        </wps:wsp>
                      </wpg:grpSp>
                      <pic:pic xmlns:pic="http://schemas.openxmlformats.org/drawingml/2006/picture">
                        <pic:nvPicPr>
                          <pic:cNvPr id="724965057" name="Picture 1608695668" descr="Idea"/>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8272BEF" id="_x0000_s2055" style="width:346.4pt;height:42.9pt;mso-position-horizontal-relative:char;mso-position-vertical-relative:line" coordsize="43992,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">
                <v:group id="Group 1608695665" o:spid="_x0000_s2056" style="position:absolute;width:38430;height:5449" coordsize="38433,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">
                  <v:roundrect id="Rectangle: Rounded Corners 1608695666" o:spid="_x0000_s2057"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" fillcolor="#7a8696" strokecolor="#7a8696" strokeweight="1pt">
                    <v:stroke joinstyle="miter"/>
                  </v:roundrect>
                  <v:shape id="TextBox 19" o:spid="_x0000_s2058" type="#_x0000_t202" style="position:absolute;top:1136;width:35994;height: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" filled="f" stroked="f">
                    <v:textbox style="mso-fit-shape-to-text:t">
                      <w:txbxContent>
                        <w:p w14:paraId="536CED47" w14:textId="77777777" w:rsidR="00451799" w:rsidRPr="00B45CE2" w:rsidRDefault="00451799" w:rsidP="00451799">
                          <w:pPr>
                            <w:pStyle w:val="a0"/>
                            <w:rPr>
                              <w:color w:val="168489"/>
                              <w:sz w:val="44"/>
                              <w:szCs w:val="44"/>
                              <w:lang w:bidi="ar-EG"/>
                            </w:rPr>
                          </w:pPr>
                          <w:r w:rsidRPr="007B7832">
                            <w:rPr>
                              <w:color w:val="168489"/>
                              <w:sz w:val="44"/>
                              <w:szCs w:val="44"/>
                              <w:rtl/>
                              <w:lang w:bidi="ar-EG"/>
                            </w:rPr>
                            <w:t>المواد اللازمة</w:t>
                          </w:r>
                          <w:r w:rsidRPr="007B7832">
                            <w:rPr>
                              <w:rFonts w:hint="cs"/>
                              <w:color w:val="168489"/>
                              <w:sz w:val="44"/>
                              <w:szCs w:val="44"/>
                              <w:rtl/>
                              <w:lang w:bidi="ar-EG"/>
                            </w:rPr>
                            <w:t xml:space="preserve"> </w:t>
                          </w:r>
                          <w:r w:rsidRPr="00B45CE2">
                            <w:rPr>
                              <w:rFonts w:hint="cs"/>
                              <w:color w:val="168489"/>
                              <w:sz w:val="44"/>
                              <w:szCs w:val="44"/>
                              <w:rtl/>
                              <w:lang w:bidi="ar-EG"/>
                            </w:rPr>
                            <w:t>لتنفيذ النشاط</w:t>
                          </w:r>
                          <w:r w:rsidRPr="00B45CE2">
                            <w:rPr>
                              <w:color w:val="168489"/>
                              <w:sz w:val="44"/>
                              <w:szCs w:val="44"/>
                              <w:rtl/>
                              <w:lang w:bidi="ar-EG"/>
                            </w:rPr>
                            <w:t>:</w:t>
                          </w:r>
                        </w:p>
                      </w:txbxContent>
                    </v:textbox>
                  </v:shape>
                </v:group>
                <v:shape id="Picture 1608695668" o:spid="_x0000_s2059"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">
                  <v:imagedata r:id="rId111" o:title="Idea"/>
                </v:shape>
                <w10:anchorlock/>
              </v:group>
            </w:pict>
          </mc:Fallback>
        </mc:AlternateContent>
      </w:r>
      <w:r w:rsidRPr="00E305FA">
        <w:rPr>
          <w:rFonts w:ascii="Sakkal Majalla" w:hAnsi="Sakkal Majalla"/>
          <w:sz w:val="34"/>
          <w:rtl/>
        </w:rPr>
        <w:t xml:space="preserve"> </w:t>
      </w:r>
    </w:p>
    <w:p w14:paraId="192EBAED" w14:textId="77777777" w:rsidR="00451799" w:rsidRPr="00451799" w:rsidRDefault="00451799" w:rsidP="00451799">
      <w:pPr>
        <w:rPr>
          <w:rFonts w:ascii="Sakkal Majalla" w:hAnsi="Sakkal Majalla"/>
          <w:sz w:val="34"/>
          <w:rtl/>
        </w:rPr>
      </w:pPr>
      <w:r w:rsidRPr="00451799">
        <w:rPr>
          <w:rFonts w:ascii="Sakkal Majalla" w:hAnsi="Sakkal Majalla"/>
          <w:sz w:val="34"/>
          <w:rtl/>
        </w:rPr>
        <w:t>- أوراق عمل تتضمّن حالات دراسية.</w:t>
      </w:r>
    </w:p>
    <w:p w14:paraId="30C5D6D6" w14:textId="77777777" w:rsidR="00451799" w:rsidRPr="00451799" w:rsidRDefault="00451799" w:rsidP="00451799">
      <w:pPr>
        <w:rPr>
          <w:rFonts w:ascii="Sakkal Majalla" w:hAnsi="Sakkal Majalla"/>
          <w:sz w:val="34"/>
          <w:rtl/>
        </w:rPr>
      </w:pPr>
      <w:r w:rsidRPr="00451799">
        <w:rPr>
          <w:rFonts w:ascii="Sakkal Majalla" w:hAnsi="Sakkal Majalla"/>
          <w:sz w:val="34"/>
          <w:rtl/>
        </w:rPr>
        <w:t>- أوراق لوح قلاب وأقلام ملوّنة.</w:t>
      </w:r>
    </w:p>
    <w:p w14:paraId="30CFA72F" w14:textId="77777777" w:rsidR="00451799" w:rsidRPr="00451799" w:rsidRDefault="00451799" w:rsidP="00451799">
      <w:pPr>
        <w:rPr>
          <w:rFonts w:ascii="Sakkal Majalla" w:hAnsi="Sakkal Majalla"/>
          <w:sz w:val="34"/>
          <w:rtl/>
        </w:rPr>
      </w:pPr>
      <w:r w:rsidRPr="00451799">
        <w:rPr>
          <w:rFonts w:ascii="Sakkal Majalla" w:hAnsi="Sakkal Majalla"/>
          <w:sz w:val="34"/>
          <w:rtl/>
        </w:rPr>
        <w:t>- نماذج خريطة التحفيز (تتضمّن أقساماً للأسباب والحلول المادية والمعنوية).</w:t>
      </w:r>
    </w:p>
    <w:p w14:paraId="294D8EF1" w14:textId="77777777" w:rsidR="00451799" w:rsidRPr="00451799" w:rsidRDefault="00451799" w:rsidP="00451799">
      <w:pPr>
        <w:rPr>
          <w:rFonts w:ascii="Sakkal Majalla" w:hAnsi="Sakkal Majalla"/>
          <w:sz w:val="34"/>
          <w:rtl/>
        </w:rPr>
      </w:pPr>
      <w:r w:rsidRPr="00451799">
        <w:rPr>
          <w:rFonts w:ascii="Sakkal Majalla" w:hAnsi="Sakkal Majalla"/>
          <w:sz w:val="34"/>
          <w:rtl/>
        </w:rPr>
        <w:t>- بطاقات ملوّنة لاصقة.</w:t>
      </w:r>
    </w:p>
    <w:p w14:paraId="5D3908B5" w14:textId="77777777" w:rsidR="00451799" w:rsidRDefault="00451799" w:rsidP="00451799">
      <w:pPr>
        <w:spacing w:line="259" w:lineRule="auto"/>
        <w:rPr>
          <w:rFonts w:ascii="Sakkal Majalla" w:hAnsi="Sakkal Majalla"/>
          <w:color w:val="EE0000"/>
          <w:sz w:val="34"/>
          <w:rtl/>
        </w:rPr>
      </w:pPr>
      <w:r w:rsidRPr="005E1D24">
        <w:rPr>
          <w:noProof/>
          <w:color w:val="C00000"/>
        </w:rPr>
        <mc:AlternateContent>
          <mc:Choice Requires="wpg">
            <w:drawing>
              <wp:inline distT="0" distB="0" distL="0" distR="0" wp14:anchorId="14B37F73" wp14:editId="452D2A28">
                <wp:extent cx="4418827" cy="545009"/>
                <wp:effectExtent l="0" t="0" r="1270" b="26670"/>
                <wp:docPr id="661627534"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1717522136" name="Group 1462637169"/>
                        <wpg:cNvGrpSpPr/>
                        <wpg:grpSpPr>
                          <a:xfrm>
                            <a:off x="3803929" y="0"/>
                            <a:ext cx="614898" cy="545009"/>
                            <a:chOff x="3803929" y="0"/>
                            <a:chExt cx="614898" cy="545009"/>
                          </a:xfrm>
                        </wpg:grpSpPr>
                        <pic:pic xmlns:pic="http://schemas.openxmlformats.org/drawingml/2006/picture">
                          <pic:nvPicPr>
                            <pic:cNvPr id="618169849" name="Picture 1462637170" descr="Activity "/>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819871839" name="Rectangle: Rounded Corners 1462637171"/>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04361068" name="TextBox 17"/>
                        <wps:cNvSpPr txBox="1"/>
                        <wps:spPr>
                          <a:xfrm>
                            <a:off x="0" y="110634"/>
                            <a:ext cx="3597275" cy="395605"/>
                          </a:xfrm>
                          <a:prstGeom prst="rect">
                            <a:avLst/>
                          </a:prstGeom>
                          <a:noFill/>
                        </wps:spPr>
                        <wps:txbx>
                          <w:txbxContent>
                            <w:p w14:paraId="2D0B3E6A" w14:textId="77777777" w:rsidR="00451799" w:rsidRPr="00262BBE" w:rsidRDefault="00451799" w:rsidP="00451799">
                              <w:pPr>
                                <w:pStyle w:val="ac"/>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wps:txbx>
                        <wps:bodyPr wrap="square">
                          <a:spAutoFit/>
                        </wps:bodyPr>
                      </wps:wsp>
                    </wpg:wgp>
                  </a:graphicData>
                </a:graphic>
              </wp:inline>
            </w:drawing>
          </mc:Choice>
          <mc:Fallback>
            <w:pict>
              <v:group w14:anchorId="14B37F73" id="_x0000_s2060"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">
                <v:group id="Group 1462637169" o:spid="_x0000_s2061"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">
                  <v:shape id="Picture 1462637170" o:spid="_x0000_s2062"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">
                    <v:imagedata r:id="rId113" o:title="Activity "/>
                  </v:shape>
                  <v:roundrect id="Rectangle: Rounded Corners 1462637171" o:spid="_x0000_s2063"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" fillcolor="#7a8696" strokecolor="#7a8696" strokeweight="1pt">
                    <v:stroke joinstyle="miter"/>
                  </v:roundrect>
                </v:group>
                <v:shape id="TextBox 17" o:spid="_x0000_s2064" type="#_x0000_t202" style="position:absolute;top:1106;width:35972;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" filled="f" stroked="f">
                  <v:textbox style="mso-fit-shape-to-text:t">
                    <w:txbxContent>
                      <w:p w14:paraId="2D0B3E6A" w14:textId="77777777" w:rsidR="00451799" w:rsidRPr="00262BBE" w:rsidRDefault="00451799" w:rsidP="00451799">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v:textbox>
                </v:shape>
                <w10:anchorlock/>
              </v:group>
            </w:pict>
          </mc:Fallback>
        </mc:AlternateContent>
      </w:r>
    </w:p>
    <w:p w14:paraId="2C9B2AF7" w14:textId="77777777" w:rsidR="00451799" w:rsidRPr="00451799" w:rsidRDefault="00451799" w:rsidP="00451799">
      <w:pPr>
        <w:rPr>
          <w:rFonts w:ascii="Sakkal Majalla" w:hAnsi="Sakkal Majalla"/>
          <w:sz w:val="34"/>
          <w:rtl/>
        </w:rPr>
      </w:pPr>
      <w:r w:rsidRPr="00451799">
        <w:rPr>
          <w:rFonts w:ascii="Sakkal Majalla" w:hAnsi="Sakkal Majalla"/>
          <w:sz w:val="34"/>
          <w:rtl/>
        </w:rPr>
        <w:t>1. تقسيم المشاركين إلى مجموعات من 4-5 أشخاص.</w:t>
      </w:r>
    </w:p>
    <w:p w14:paraId="57CC00B3" w14:textId="77777777" w:rsidR="00451799" w:rsidRPr="00451799" w:rsidRDefault="00451799" w:rsidP="00451799">
      <w:pPr>
        <w:rPr>
          <w:rFonts w:ascii="Sakkal Majalla" w:hAnsi="Sakkal Majalla"/>
          <w:sz w:val="34"/>
          <w:rtl/>
        </w:rPr>
      </w:pPr>
      <w:r w:rsidRPr="00451799">
        <w:rPr>
          <w:rFonts w:ascii="Sakkal Majalla" w:hAnsi="Sakkal Majalla"/>
          <w:sz w:val="34"/>
          <w:rtl/>
        </w:rPr>
        <w:t>2. توزيع حالة دراسية مختلفة على كل مجموعة.</w:t>
      </w:r>
    </w:p>
    <w:p w14:paraId="4843AAFE" w14:textId="77777777" w:rsidR="00451799" w:rsidRPr="00451799" w:rsidRDefault="00451799" w:rsidP="00451799">
      <w:pPr>
        <w:rPr>
          <w:rFonts w:ascii="Sakkal Majalla" w:hAnsi="Sakkal Majalla"/>
          <w:sz w:val="34"/>
          <w:rtl/>
        </w:rPr>
      </w:pPr>
      <w:r w:rsidRPr="00451799">
        <w:rPr>
          <w:rFonts w:ascii="Sakkal Majalla" w:hAnsi="Sakkal Majalla"/>
          <w:sz w:val="34"/>
          <w:rtl/>
        </w:rPr>
        <w:t>3. تكليف كل مجموعة بما يلي (20 دقيقة):</w:t>
      </w:r>
    </w:p>
    <w:p w14:paraId="6703B58D" w14:textId="77777777" w:rsidR="00451799" w:rsidRPr="00451799" w:rsidRDefault="00451799" w:rsidP="00451799">
      <w:pPr>
        <w:rPr>
          <w:rFonts w:ascii="Sakkal Majalla" w:hAnsi="Sakkal Majalla"/>
          <w:sz w:val="34"/>
          <w:rtl/>
        </w:rPr>
      </w:pPr>
      <w:r w:rsidRPr="00451799">
        <w:rPr>
          <w:rFonts w:ascii="Sakkal Majalla" w:hAnsi="Sakkal Majalla"/>
          <w:sz w:val="34"/>
          <w:rtl/>
        </w:rPr>
        <w:t xml:space="preserve">   - قراءة وتحليل الحالة وتشخيص أسباب انخفاض الحافز.</w:t>
      </w:r>
    </w:p>
    <w:p w14:paraId="1458D5EA" w14:textId="77777777" w:rsidR="00451799" w:rsidRPr="00451799" w:rsidRDefault="00451799" w:rsidP="00451799">
      <w:pPr>
        <w:rPr>
          <w:rFonts w:ascii="Sakkal Majalla" w:hAnsi="Sakkal Majalla"/>
          <w:sz w:val="34"/>
          <w:rtl/>
        </w:rPr>
      </w:pPr>
      <w:r w:rsidRPr="00451799">
        <w:rPr>
          <w:rFonts w:ascii="Sakkal Majalla" w:hAnsi="Sakkal Majalla"/>
          <w:sz w:val="34"/>
          <w:rtl/>
        </w:rPr>
        <w:t xml:space="preserve">   - تحديد 3-5 أدوات تحفيز مادية مناسبة للحالة.</w:t>
      </w:r>
    </w:p>
    <w:p w14:paraId="2F1336DE" w14:textId="77777777" w:rsidR="00451799" w:rsidRPr="00451799" w:rsidRDefault="00451799" w:rsidP="00451799">
      <w:pPr>
        <w:rPr>
          <w:rFonts w:ascii="Sakkal Majalla" w:hAnsi="Sakkal Majalla"/>
          <w:sz w:val="34"/>
          <w:rtl/>
        </w:rPr>
      </w:pPr>
      <w:r w:rsidRPr="00451799">
        <w:rPr>
          <w:rFonts w:ascii="Sakkal Majalla" w:hAnsi="Sakkal Majalla"/>
          <w:sz w:val="34"/>
          <w:rtl/>
        </w:rPr>
        <w:t xml:space="preserve">   - تحديد 3-5 أدوات تحفيز معنوية تناسب الفريق.</w:t>
      </w:r>
    </w:p>
    <w:p w14:paraId="0F2CB9B8" w14:textId="77777777" w:rsidR="00451799" w:rsidRPr="00451799" w:rsidRDefault="00451799" w:rsidP="00451799">
      <w:pPr>
        <w:rPr>
          <w:rFonts w:ascii="Sakkal Majalla" w:hAnsi="Sakkal Majalla"/>
          <w:sz w:val="34"/>
          <w:rtl/>
        </w:rPr>
      </w:pPr>
      <w:r w:rsidRPr="00451799">
        <w:rPr>
          <w:rFonts w:ascii="Sakkal Majalla" w:hAnsi="Sakkal Majalla"/>
          <w:sz w:val="34"/>
          <w:rtl/>
        </w:rPr>
        <w:lastRenderedPageBreak/>
        <w:t xml:space="preserve">   - اقتراح آليات تفويض وتمكين تساعد في حلّ المشكلة.</w:t>
      </w:r>
    </w:p>
    <w:p w14:paraId="41DD7DDE" w14:textId="77777777" w:rsidR="00451799" w:rsidRPr="00451799" w:rsidRDefault="00451799" w:rsidP="00451799">
      <w:pPr>
        <w:rPr>
          <w:rFonts w:ascii="Sakkal Majalla" w:hAnsi="Sakkal Majalla"/>
          <w:sz w:val="34"/>
          <w:rtl/>
        </w:rPr>
      </w:pPr>
      <w:r w:rsidRPr="00451799">
        <w:rPr>
          <w:rFonts w:ascii="Sakkal Majalla" w:hAnsi="Sakkal Majalla"/>
          <w:sz w:val="34"/>
          <w:rtl/>
        </w:rPr>
        <w:t xml:space="preserve">   - وضع خطة للتعامل مع أي صراعات محتملة.</w:t>
      </w:r>
    </w:p>
    <w:p w14:paraId="69328610" w14:textId="77777777" w:rsidR="00451799" w:rsidRPr="00451799" w:rsidRDefault="00451799" w:rsidP="00451799">
      <w:pPr>
        <w:rPr>
          <w:rFonts w:ascii="Sakkal Majalla" w:hAnsi="Sakkal Majalla"/>
          <w:sz w:val="34"/>
          <w:rtl/>
        </w:rPr>
      </w:pPr>
      <w:r w:rsidRPr="00451799">
        <w:rPr>
          <w:rFonts w:ascii="Sakkal Majalla" w:hAnsi="Sakkal Majalla"/>
          <w:sz w:val="34"/>
          <w:rtl/>
        </w:rPr>
        <w:t>4. عرض كل مجموعة لنتائجها (10 دقائق: دقيقتان لكل مجموعة).</w:t>
      </w:r>
    </w:p>
    <w:p w14:paraId="524DFA8A" w14:textId="77777777" w:rsidR="00451799" w:rsidRPr="00451799" w:rsidRDefault="00451799" w:rsidP="00451799">
      <w:pPr>
        <w:rPr>
          <w:rFonts w:ascii="Sakkal Majalla" w:hAnsi="Sakkal Majalla"/>
          <w:sz w:val="34"/>
          <w:rtl/>
        </w:rPr>
      </w:pPr>
      <w:r w:rsidRPr="00451799">
        <w:rPr>
          <w:rFonts w:ascii="Sakkal Majalla" w:hAnsi="Sakkal Majalla"/>
          <w:sz w:val="34"/>
          <w:rtl/>
        </w:rPr>
        <w:t>5. مناقشة جماعية وتقييم الحلول المقترحة.</w:t>
      </w:r>
    </w:p>
    <w:p w14:paraId="14915B19" w14:textId="77777777" w:rsidR="00451799" w:rsidRPr="00451799" w:rsidRDefault="00451799" w:rsidP="00451799">
      <w:pPr>
        <w:rPr>
          <w:rFonts w:ascii="Sakkal Majalla" w:hAnsi="Sakkal Majalla"/>
          <w:b/>
          <w:bCs/>
          <w:color w:val="008080"/>
          <w:sz w:val="34"/>
          <w:rtl/>
        </w:rPr>
      </w:pPr>
      <w:r w:rsidRPr="00451799">
        <w:rPr>
          <w:rFonts w:ascii="Sakkal Majalla" w:hAnsi="Sakkal Majalla"/>
          <w:b/>
          <w:bCs/>
          <w:color w:val="008080"/>
          <w:sz w:val="34"/>
          <w:rtl/>
        </w:rPr>
        <w:t>الحالات الدراسية:</w:t>
      </w:r>
    </w:p>
    <w:p w14:paraId="27609531" w14:textId="77777777" w:rsidR="00451799" w:rsidRPr="00451799" w:rsidRDefault="00451799" w:rsidP="00451799">
      <w:pPr>
        <w:rPr>
          <w:rFonts w:ascii="Sakkal Majalla" w:hAnsi="Sakkal Majalla"/>
          <w:b/>
          <w:bCs/>
          <w:color w:val="C00000"/>
          <w:sz w:val="34"/>
          <w:rtl/>
        </w:rPr>
      </w:pPr>
      <w:r w:rsidRPr="00451799">
        <w:rPr>
          <w:rFonts w:ascii="Sakkal Majalla" w:hAnsi="Sakkal Majalla"/>
          <w:b/>
          <w:bCs/>
          <w:color w:val="C00000"/>
          <w:sz w:val="34"/>
          <w:rtl/>
        </w:rPr>
        <w:t>الحالة الأولى: فريق المبيعات المتعب</w:t>
      </w:r>
    </w:p>
    <w:p w14:paraId="3F483ABD" w14:textId="77777777" w:rsidR="00451799" w:rsidRPr="00451799" w:rsidRDefault="00451799" w:rsidP="00451799">
      <w:pPr>
        <w:rPr>
          <w:rFonts w:ascii="Sakkal Majalla" w:hAnsi="Sakkal Majalla"/>
          <w:sz w:val="34"/>
          <w:rtl/>
        </w:rPr>
      </w:pPr>
      <w:r w:rsidRPr="00451799">
        <w:rPr>
          <w:rFonts w:ascii="Sakkal Majalla" w:hAnsi="Sakkal Majalla"/>
          <w:sz w:val="34"/>
          <w:rtl/>
        </w:rPr>
        <w:t>شركة "النجاح للاتصالات" تعاني من انخفاض حادّ في أداء فريق المبيعات خلال الأشهر الستة الماضية. يتكوّن الفريق من 12 موظّفاً معظمهم من ذوي الخبرة (5+ سنوات). يشتكي أعضاء الفريق من عبء العمل المتزايد، وغياب الاعتراف بجهودهم، والضغط المستمرّ من الإدارة لتحقيق أهداف مبيعات مرتفعة. كما توجد توتّرات بين أعضاء الفريق القدامى والموظّفين الجدد، ويشعر بعض الموظّفين بالإحباط لعدم وجود فرص للترقية. نظام المكافآت الحالي يعتمد فقط على حجم المبيعات دون مراعاة جودة الخدمة أو رضا العملاء.</w:t>
      </w:r>
    </w:p>
    <w:p w14:paraId="51023881" w14:textId="77777777" w:rsidR="00451799" w:rsidRPr="00451799" w:rsidRDefault="00451799" w:rsidP="00451799">
      <w:pPr>
        <w:rPr>
          <w:rFonts w:ascii="Sakkal Majalla" w:hAnsi="Sakkal Majalla"/>
          <w:b/>
          <w:bCs/>
          <w:color w:val="C00000"/>
          <w:sz w:val="34"/>
          <w:rtl/>
        </w:rPr>
      </w:pPr>
      <w:r w:rsidRPr="00451799">
        <w:rPr>
          <w:rFonts w:ascii="Sakkal Majalla" w:hAnsi="Sakkal Majalla"/>
          <w:b/>
          <w:bCs/>
          <w:color w:val="C00000"/>
          <w:sz w:val="34"/>
          <w:rtl/>
        </w:rPr>
        <w:t>الحالة الثانية: قسم تكنولوجيا المعلومات المشتت</w:t>
      </w:r>
    </w:p>
    <w:p w14:paraId="5D3E9084" w14:textId="77777777" w:rsidR="00451799" w:rsidRPr="00451799" w:rsidRDefault="00451799" w:rsidP="00451799">
      <w:pPr>
        <w:rPr>
          <w:rFonts w:ascii="Sakkal Majalla" w:hAnsi="Sakkal Majalla"/>
          <w:sz w:val="34"/>
          <w:rtl/>
        </w:rPr>
      </w:pPr>
      <w:r w:rsidRPr="00451799">
        <w:rPr>
          <w:rFonts w:ascii="Sakkal Majalla" w:hAnsi="Sakkal Majalla"/>
          <w:sz w:val="34"/>
          <w:rtl/>
        </w:rPr>
        <w:t>مؤسّسة "الإبداع" للخدمات المالية تواجه مشكلة في قسم تكنولوجيا المعلومات، حيث يتألّف الفريق من 8 مبرمجين ومحلّلي نظم. رغم امتلاك الفريق لمهارات تقنية عالية، فإنّ المشاريع تتأخّر باستمرار عن مواعيدها المقرّرة، والتواصل بين أعضاء الفريق ضعيف. يعمل كل عضو بشكل منفرد دون تنسيق كافٍ. مدير القسم يميل للمركزية ويتردّد في تفويض الصلاحيات، ممّا يخلق اختناقات في سير العمل. الموظّفون يشعرون بالإرهاق بسبب العمل الإضافي المتكرّر، وبعضهم بدأ يبحث عن فرص عمل في شركات منافسة تقدّم رواتب أعلى ومرونة أكبر في ساعات العمل.</w:t>
      </w:r>
    </w:p>
    <w:p w14:paraId="443B081F" w14:textId="77777777" w:rsidR="00451799" w:rsidRPr="00451799" w:rsidRDefault="00451799" w:rsidP="00451799">
      <w:pPr>
        <w:rPr>
          <w:rFonts w:ascii="Sakkal Majalla" w:hAnsi="Sakkal Majalla"/>
          <w:b/>
          <w:bCs/>
          <w:color w:val="C00000"/>
          <w:sz w:val="34"/>
          <w:rtl/>
        </w:rPr>
      </w:pPr>
      <w:r w:rsidRPr="00451799">
        <w:rPr>
          <w:rFonts w:ascii="Sakkal Majalla" w:hAnsi="Sakkal Majalla"/>
          <w:b/>
          <w:bCs/>
          <w:color w:val="C00000"/>
          <w:sz w:val="34"/>
          <w:rtl/>
        </w:rPr>
        <w:t>الحالة الثالثة: فريق خدمة العملاء المحبط</w:t>
      </w:r>
    </w:p>
    <w:p w14:paraId="27B363E1" w14:textId="77777777" w:rsidR="00451799" w:rsidRPr="00451799" w:rsidRDefault="00451799" w:rsidP="00451799">
      <w:pPr>
        <w:rPr>
          <w:rFonts w:ascii="Sakkal Majalla" w:hAnsi="Sakkal Majalla"/>
          <w:sz w:val="34"/>
          <w:rtl/>
        </w:rPr>
      </w:pPr>
      <w:r w:rsidRPr="00451799">
        <w:rPr>
          <w:rFonts w:ascii="Sakkal Majalla" w:hAnsi="Sakkal Majalla"/>
          <w:sz w:val="34"/>
          <w:rtl/>
        </w:rPr>
        <w:t xml:space="preserve">مركز "الاتصال الذكي" لخدمة العملاء يعاني من ارتفاع معدّل دوران الموظّفين وتدنّي مستوى الرضا الوظيفي. الفريق مكوّن من 20 موظّفاً معظمهم من الشباب (أقل من 30 عاماً). يشكو الموظّفون من الروتين الممل، وقلّة التقدير، والبيئة المجهدة، وغياب فرص التطوّر المهني. نظام تقييم الأداء يركّز فقط على عدد المكالمات المعالجة دون اعتبار جودة الخدمة. توجد صراعات متكرّرة بين الموظّفين </w:t>
      </w:r>
      <w:r w:rsidRPr="00451799">
        <w:rPr>
          <w:rFonts w:ascii="Sakkal Majalla" w:hAnsi="Sakkal Majalla"/>
          <w:sz w:val="34"/>
          <w:rtl/>
        </w:rPr>
        <w:lastRenderedPageBreak/>
        <w:t>بسبب تداخل المسؤوليات وضعف التنسيق. المشرفون المباشرون يتّبعون أسلوباً إدارياً تقليدياً يعتمد على الرقابة المباشرة والتوبيخ العلني للأخطاء.</w:t>
      </w:r>
    </w:p>
    <w:p w14:paraId="280B87AE" w14:textId="77777777" w:rsidR="00451799" w:rsidRPr="00451799" w:rsidRDefault="00451799" w:rsidP="00451799">
      <w:pPr>
        <w:rPr>
          <w:rFonts w:ascii="Sakkal Majalla" w:hAnsi="Sakkal Majalla"/>
          <w:b/>
          <w:bCs/>
          <w:color w:val="C00000"/>
          <w:sz w:val="34"/>
          <w:rtl/>
        </w:rPr>
      </w:pPr>
      <w:r w:rsidRPr="00451799">
        <w:rPr>
          <w:rFonts w:ascii="Sakkal Majalla" w:hAnsi="Sakkal Majalla"/>
          <w:b/>
          <w:bCs/>
          <w:color w:val="C00000"/>
          <w:sz w:val="34"/>
          <w:rtl/>
        </w:rPr>
        <w:t>الحالة الرابعة: فريق البحث والتطوير المتوتر</w:t>
      </w:r>
    </w:p>
    <w:p w14:paraId="5D60E8FD" w14:textId="77777777" w:rsidR="00451799" w:rsidRPr="00451799" w:rsidRDefault="00451799" w:rsidP="00451799">
      <w:pPr>
        <w:rPr>
          <w:rFonts w:ascii="Sakkal Majalla" w:hAnsi="Sakkal Majalla"/>
          <w:sz w:val="34"/>
          <w:rtl/>
        </w:rPr>
      </w:pPr>
      <w:r w:rsidRPr="00451799">
        <w:rPr>
          <w:rFonts w:ascii="Sakkal Majalla" w:hAnsi="Sakkal Majalla"/>
          <w:sz w:val="34"/>
          <w:rtl/>
        </w:rPr>
        <w:t>شركة "الابتكار" للأدوية تواجه مشكلة في قسم البحث والتطوير، حيث يتألّف الفريق من 15 باحثاً وعالماً من جنسيات وخلفيات ثقافية متنوّعة. رغم تميّز الفريق بالكفاءات العلمية العالية، فإنّ معدّل الابتكار انخفض بشكل ملحوظ في السنة الأخيرة. يوجد صراع خفي بين الباحثين القدامى والشباب حول منهجيات العمل ومجالات التركيز. الميزانية المخصّصة للبحوث محدودة ممّا يخلق تنافساً سلبياً بين المشاريع المختلفة. مدير القسم يميل لتفضيل بعض الباحثين على حساب آخرين، ممّا أدّى إلى تشكّل معسكرين داخل الفريق. توجد مخاوف لدى الموظّفين من برنامج تقليص النفقات المزمع تطبيقه العام المقبل.</w:t>
      </w:r>
    </w:p>
    <w:p w14:paraId="42BACF3C" w14:textId="77777777" w:rsidR="00451799" w:rsidRDefault="00451799" w:rsidP="00451799">
      <w:pPr>
        <w:ind w:left="-227"/>
        <w:rPr>
          <w:rFonts w:ascii="Sakkal Majalla" w:hAnsi="Sakkal Majalla"/>
          <w:sz w:val="34"/>
        </w:rPr>
      </w:pPr>
    </w:p>
    <w:p w14:paraId="579BA410" w14:textId="77777777" w:rsidR="00451799" w:rsidRDefault="00451799" w:rsidP="00451799">
      <w:pPr>
        <w:keepNext/>
        <w:pageBreakBefore/>
        <w:ind w:left="-227"/>
        <w:rPr>
          <w:rFonts w:ascii="Sakkal Majalla" w:hAnsi="Sakkal Majalla"/>
          <w:sz w:val="34"/>
          <w:rtl/>
          <w:lang w:bidi="ar-SY"/>
        </w:rPr>
      </w:pPr>
      <w:r w:rsidRPr="00B9790F">
        <w:rPr>
          <w:noProof/>
        </w:rPr>
        <w:lastRenderedPageBreak/>
        <mc:AlternateContent>
          <mc:Choice Requires="wpg">
            <w:drawing>
              <wp:inline distT="0" distB="0" distL="0" distR="0" wp14:anchorId="70B71007" wp14:editId="39EED208">
                <wp:extent cx="5711825" cy="737619"/>
                <wp:effectExtent l="0" t="0" r="22225" b="24765"/>
                <wp:docPr id="1656190079"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725503492" name="مجموعة 881967268"/>
                        <wpg:cNvGrpSpPr/>
                        <wpg:grpSpPr>
                          <a:xfrm>
                            <a:off x="0" y="165473"/>
                            <a:ext cx="5711825" cy="572146"/>
                            <a:chOff x="0" y="165446"/>
                            <a:chExt cx="6312597" cy="633543"/>
                          </a:xfrm>
                        </wpg:grpSpPr>
                        <wps:wsp>
                          <wps:cNvPr id="1856890611"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69898657" name="مربع نص 2043426344"/>
                          <wps:cNvSpPr txBox="1"/>
                          <wps:spPr>
                            <a:xfrm>
                              <a:off x="3184368" y="165446"/>
                              <a:ext cx="2073788" cy="453527"/>
                            </a:xfrm>
                            <a:prstGeom prst="rect">
                              <a:avLst/>
                            </a:prstGeom>
                            <a:noFill/>
                          </wps:spPr>
                          <wps:txbx>
                            <w:txbxContent>
                              <w:p w14:paraId="2268A066" w14:textId="77777777" w:rsidR="00451799" w:rsidRDefault="00451799" w:rsidP="00451799">
                                <w:pPr>
                                  <w:rPr>
                                    <w:rFonts w:eastAsia="Times New Roman" w:hAnsi="Adobe Arabic" w:cs="Adobe Arabic"/>
                                    <w:b/>
                                    <w:bCs/>
                                    <w:color w:val="000000"/>
                                    <w:kern w:val="24"/>
                                    <w:sz w:val="40"/>
                                    <w:szCs w:val="40"/>
                                  </w:rPr>
                                </w:pPr>
                                <w:r w:rsidRPr="00543EBD">
                                  <w:rPr>
                                    <w:rFonts w:eastAsia="Times New Roman" w:hAnsi="Adobe Arabic" w:cs="Adobe Arabic"/>
                                    <w:b/>
                                    <w:bCs/>
                                    <w:color w:val="000000"/>
                                    <w:kern w:val="24"/>
                                    <w:sz w:val="40"/>
                                    <w:szCs w:val="40"/>
                                    <w:rtl/>
                                  </w:rPr>
                                  <w:t>حالة دراسيّة</w:t>
                                </w:r>
                              </w:p>
                            </w:txbxContent>
                          </wps:txbx>
                          <wps:bodyPr wrap="square" rtlCol="1">
                            <a:spAutoFit/>
                          </wps:bodyPr>
                        </wps:wsp>
                        <wps:wsp>
                          <wps:cNvPr id="1543265938"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386153191" name="Picture 1717196180" descr="Submission "/>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0B71007" id="_x0000_s2065"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">
                <v:group id="مجموعة 881967268" o:spid="_x0000_s2066"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">
                  <v:roundrect id="مستطيل مستدير الزوايا 769901" o:spid="_x0000_s2067"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" fillcolor="#168489" strokecolor="#168489" strokeweight="1pt">
                    <v:stroke joinstyle="miter"/>
                  </v:roundrect>
                  <v:shape id="مربع نص 2043426344" o:spid="_x0000_s2068"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" filled="f" stroked="f">
                    <v:textbox style="mso-fit-shape-to-text:t">
                      <w:txbxContent>
                        <w:p w14:paraId="2268A066" w14:textId="77777777" w:rsidR="00451799" w:rsidRDefault="00451799" w:rsidP="00451799">
                          <w:pPr>
                            <w:rPr>
                              <w:rFonts w:eastAsia="Times New Roman" w:hAnsi="Adobe Arabic" w:cs="Adobe Arabic"/>
                              <w:b/>
                              <w:bCs/>
                              <w:color w:val="000000"/>
                              <w:kern w:val="24"/>
                              <w:sz w:val="40"/>
                              <w:szCs w:val="40"/>
                            </w:rPr>
                          </w:pPr>
                          <w:r w:rsidRPr="00543EBD">
                            <w:rPr>
                              <w:rFonts w:eastAsia="Times New Roman" w:hAnsi="Adobe Arabic" w:cs="Adobe Arabic"/>
                              <w:b/>
                              <w:bCs/>
                              <w:color w:val="000000"/>
                              <w:kern w:val="24"/>
                              <w:sz w:val="40"/>
                              <w:szCs w:val="40"/>
                              <w:rtl/>
                            </w:rPr>
                            <w:t>حالة دراسيّة</w:t>
                          </w:r>
                        </w:p>
                      </w:txbxContent>
                    </v:textbox>
                  </v:shape>
                  <v:roundrect id="مستطيل مستدير الزوايا 769903" o:spid="_x0000_s2069"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" fillcolor="#168489" strokecolor="#168489" strokeweight="1pt">
                    <v:stroke joinstyle="miter"/>
                  </v:roundrect>
                </v:group>
                <v:shape id="Picture 1717196180" o:spid="_x0000_s2070"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">
                  <v:imagedata r:id="rId115" o:title="Submission "/>
                </v:shape>
                <w10:anchorlock/>
              </v:group>
            </w:pict>
          </mc:Fallback>
        </mc:AlternateContent>
      </w:r>
      <w:r w:rsidRPr="00451799">
        <w:rPr>
          <w:rFonts w:ascii="Sakkal Majalla" w:hAnsi="Sakkal Majalla"/>
          <w:b/>
          <w:bCs/>
          <w:sz w:val="34"/>
          <w:rtl/>
        </w:rPr>
        <w:t>"شركة المستقبل للتكنولوجيا"</w:t>
      </w:r>
    </w:p>
    <w:p w14:paraId="38695106" w14:textId="298B146F" w:rsidR="00451799" w:rsidRPr="00451799" w:rsidRDefault="00451799" w:rsidP="00451799">
      <w:pPr>
        <w:ind w:left="-227"/>
        <w:rPr>
          <w:rFonts w:ascii="Sakkal Majalla" w:hAnsi="Sakkal Majalla"/>
          <w:sz w:val="34"/>
          <w:rtl/>
          <w:lang w:bidi="ar-SY"/>
        </w:rPr>
      </w:pPr>
      <w:r w:rsidRPr="00451799">
        <w:rPr>
          <w:rFonts w:ascii="Sakkal Majalla" w:hAnsi="Sakkal Majalla"/>
          <w:sz w:val="34"/>
          <w:rtl/>
        </w:rPr>
        <w:t>تواجه شركة "المستقبل للتكنولوجيا" تحدّيات في إدارة فريقها للتطوير البرمجي المكوّن من 25 مبرمجاً وخبير تقني. الشركة شهدت نموّاً سريعاً خلال العامين الماضيين، وارتفع عدد الموظّفين من 10 إلى 25 موظّفاً. ومع هذا النموّ، ظهرت عدّة مشكلات:</w:t>
      </w:r>
    </w:p>
    <w:p w14:paraId="3B562C0C" w14:textId="77777777" w:rsidR="00451799" w:rsidRPr="00451799" w:rsidRDefault="00451799" w:rsidP="00451799">
      <w:pPr>
        <w:rPr>
          <w:rFonts w:ascii="Sakkal Majalla" w:hAnsi="Sakkal Majalla"/>
          <w:sz w:val="34"/>
          <w:rtl/>
        </w:rPr>
      </w:pPr>
      <w:r w:rsidRPr="00451799">
        <w:rPr>
          <w:rFonts w:ascii="Sakkal Majalla" w:hAnsi="Sakkal Majalla"/>
          <w:sz w:val="34"/>
          <w:rtl/>
        </w:rPr>
        <w:t>- انخفاض في جودة المنتجات النهائية وزيادة في عدد الأخطاء البرمجية.</w:t>
      </w:r>
    </w:p>
    <w:p w14:paraId="73E48C2B" w14:textId="77777777" w:rsidR="00451799" w:rsidRPr="00451799" w:rsidRDefault="00451799" w:rsidP="00451799">
      <w:pPr>
        <w:rPr>
          <w:rFonts w:ascii="Sakkal Majalla" w:hAnsi="Sakkal Majalla"/>
          <w:sz w:val="34"/>
          <w:rtl/>
        </w:rPr>
      </w:pPr>
      <w:r w:rsidRPr="00451799">
        <w:rPr>
          <w:rFonts w:ascii="Sakkal Majalla" w:hAnsi="Sakkal Majalla"/>
          <w:sz w:val="34"/>
          <w:rtl/>
        </w:rPr>
        <w:t>- تأخير في تسليم المشاريع عن المواعيد المحدّدة.</w:t>
      </w:r>
    </w:p>
    <w:p w14:paraId="21E23639" w14:textId="77777777" w:rsidR="00451799" w:rsidRPr="00451799" w:rsidRDefault="00451799" w:rsidP="00451799">
      <w:pPr>
        <w:rPr>
          <w:rFonts w:ascii="Sakkal Majalla" w:hAnsi="Sakkal Majalla"/>
          <w:sz w:val="34"/>
          <w:rtl/>
        </w:rPr>
      </w:pPr>
      <w:r w:rsidRPr="00451799">
        <w:rPr>
          <w:rFonts w:ascii="Sakkal Majalla" w:hAnsi="Sakkal Majalla"/>
          <w:sz w:val="34"/>
          <w:rtl/>
        </w:rPr>
        <w:t>- صراعات متكرّرة بين أعضاء الفريق، خاصّة بين المبرمجين القدامى والجدد.</w:t>
      </w:r>
    </w:p>
    <w:p w14:paraId="7E46F20F" w14:textId="77777777" w:rsidR="00451799" w:rsidRPr="00451799" w:rsidRDefault="00451799" w:rsidP="00451799">
      <w:pPr>
        <w:rPr>
          <w:rFonts w:ascii="Sakkal Majalla" w:hAnsi="Sakkal Majalla"/>
          <w:sz w:val="34"/>
          <w:rtl/>
        </w:rPr>
      </w:pPr>
      <w:r w:rsidRPr="00451799">
        <w:rPr>
          <w:rFonts w:ascii="Sakkal Majalla" w:hAnsi="Sakkal Majalla"/>
          <w:sz w:val="34"/>
          <w:rtl/>
        </w:rPr>
        <w:t>- ارتفاع معدّل دوران الموظّفين، حيث غادر 5 مبرمجين أكفاء الشركة خلال الأشهر الستة الماضية.</w:t>
      </w:r>
    </w:p>
    <w:p w14:paraId="02C122FD" w14:textId="77777777" w:rsidR="00451799" w:rsidRPr="00451799" w:rsidRDefault="00451799" w:rsidP="00451799">
      <w:pPr>
        <w:rPr>
          <w:rFonts w:ascii="Sakkal Majalla" w:hAnsi="Sakkal Majalla"/>
          <w:sz w:val="34"/>
          <w:rtl/>
        </w:rPr>
      </w:pPr>
      <w:r w:rsidRPr="00451799">
        <w:rPr>
          <w:rFonts w:ascii="Sakkal Majalla" w:hAnsi="Sakkal Majalla"/>
          <w:sz w:val="34"/>
          <w:rtl/>
        </w:rPr>
        <w:t>- انخفاض الروح المعنوية والشعور العام بالإحباط.</w:t>
      </w:r>
    </w:p>
    <w:p w14:paraId="15648D14" w14:textId="77777777" w:rsidR="00451799" w:rsidRDefault="00451799" w:rsidP="00451799">
      <w:pPr>
        <w:rPr>
          <w:rFonts w:ascii="Sakkal Majalla" w:hAnsi="Sakkal Majalla"/>
          <w:sz w:val="34"/>
          <w:rtl/>
        </w:rPr>
      </w:pPr>
      <w:r w:rsidRPr="00451799">
        <w:rPr>
          <w:rFonts w:ascii="Sakkal Majalla" w:hAnsi="Sakkal Majalla"/>
          <w:sz w:val="34"/>
          <w:rtl/>
        </w:rPr>
        <w:t>المدير التنفيذي للشركة يركّز بشكل أساسي على جذب عملاء جدد وزيادة الإيرادات، تاركاً الإدارة اليومية للمدير التقني الذي يمارس أسلوباً إدارياً تقليدياً يعتمد على المركزية والرقابة المباشرة. لا يوجد نظام واضح للحوافز والمكافآت، والترقيات نادرة وغير معتمدة على معايير محدّدة.</w:t>
      </w:r>
    </w:p>
    <w:p w14:paraId="1B627B79" w14:textId="18A88E37" w:rsidR="00451799" w:rsidRPr="00451799" w:rsidRDefault="00451799" w:rsidP="00451799">
      <w:pPr>
        <w:rPr>
          <w:rFonts w:ascii="Sakkal Majalla" w:hAnsi="Sakkal Majalla"/>
          <w:color w:val="C00000"/>
          <w:sz w:val="34"/>
          <w:rtl/>
        </w:rPr>
      </w:pPr>
      <w:r w:rsidRPr="00451799">
        <w:rPr>
          <w:rFonts w:ascii="Sakkal Majalla" w:hAnsi="Sakkal Majalla" w:hint="cs"/>
          <w:b/>
          <w:bCs/>
          <w:color w:val="C00000"/>
          <w:sz w:val="34"/>
          <w:rtl/>
        </w:rPr>
        <w:t>المطلوب:</w:t>
      </w:r>
    </w:p>
    <w:p w14:paraId="2C278C9A" w14:textId="77777777" w:rsidR="00451799" w:rsidRPr="00451799" w:rsidRDefault="00451799" w:rsidP="00451799">
      <w:pPr>
        <w:rPr>
          <w:rFonts w:ascii="Sakkal Majalla" w:hAnsi="Sakkal Majalla"/>
          <w:sz w:val="34"/>
          <w:rtl/>
        </w:rPr>
      </w:pPr>
      <w:r w:rsidRPr="00451799">
        <w:rPr>
          <w:rFonts w:ascii="Sakkal Majalla" w:hAnsi="Sakkal Majalla"/>
          <w:sz w:val="34"/>
          <w:rtl/>
        </w:rPr>
        <w:t>1. ما الأسباب الرئيسية للمشكلات التي تواجهها الشركة من منظور التحفيز وبناء الفريق؟ (5 نقاط)</w:t>
      </w:r>
    </w:p>
    <w:p w14:paraId="0449B9E7" w14:textId="77777777" w:rsidR="00451799" w:rsidRPr="00451799" w:rsidRDefault="00451799" w:rsidP="00451799">
      <w:pPr>
        <w:rPr>
          <w:rFonts w:ascii="Sakkal Majalla" w:hAnsi="Sakkal Majalla"/>
          <w:sz w:val="34"/>
          <w:rtl/>
        </w:rPr>
      </w:pPr>
      <w:r w:rsidRPr="00451799">
        <w:rPr>
          <w:rFonts w:ascii="Sakkal Majalla" w:hAnsi="Sakkal Majalla"/>
          <w:sz w:val="34"/>
          <w:rtl/>
        </w:rPr>
        <w:t>2. اقترح ثلاث استراتيجيات للتحفيز المادي وثلاث للتحفيز المعنوي تناسب هذه الحالة. (5 نقاط)</w:t>
      </w:r>
    </w:p>
    <w:p w14:paraId="1B6D911C" w14:textId="77777777" w:rsidR="00451799" w:rsidRPr="00451799" w:rsidRDefault="00451799" w:rsidP="00451799">
      <w:pPr>
        <w:rPr>
          <w:rFonts w:ascii="Sakkal Majalla" w:hAnsi="Sakkal Majalla"/>
          <w:sz w:val="34"/>
          <w:rtl/>
        </w:rPr>
      </w:pPr>
      <w:r w:rsidRPr="00451799">
        <w:rPr>
          <w:rFonts w:ascii="Sakkal Majalla" w:hAnsi="Sakkal Majalla"/>
          <w:sz w:val="34"/>
          <w:rtl/>
        </w:rPr>
        <w:t>3. كيف يمكن تطبيق مبادئ التفويض والتمكين لتحسين أداء الفريق؟ (5 نقاط)</w:t>
      </w:r>
    </w:p>
    <w:p w14:paraId="5564AFDE" w14:textId="77777777" w:rsidR="00451799" w:rsidRPr="00451799" w:rsidRDefault="00451799" w:rsidP="00451799">
      <w:pPr>
        <w:rPr>
          <w:rFonts w:ascii="Sakkal Majalla" w:hAnsi="Sakkal Majalla"/>
          <w:sz w:val="34"/>
          <w:rtl/>
        </w:rPr>
      </w:pPr>
      <w:r w:rsidRPr="00451799">
        <w:rPr>
          <w:rFonts w:ascii="Sakkal Majalla" w:hAnsi="Sakkal Majalla"/>
          <w:sz w:val="34"/>
          <w:rtl/>
        </w:rPr>
        <w:t>4. ضع خطة من خمس خطوات لإدارة الصراعات القائمة داخل الفريق. (5 نقاط)</w:t>
      </w:r>
    </w:p>
    <w:p w14:paraId="12BBC98B" w14:textId="77777777" w:rsidR="00451799" w:rsidRPr="00451799" w:rsidRDefault="00451799" w:rsidP="00451799">
      <w:pPr>
        <w:rPr>
          <w:rFonts w:ascii="Sakkal Majalla" w:hAnsi="Sakkal Majalla"/>
          <w:sz w:val="34"/>
          <w:rtl/>
        </w:rPr>
      </w:pPr>
      <w:r w:rsidRPr="00451799">
        <w:rPr>
          <w:rFonts w:ascii="Sakkal Majalla" w:hAnsi="Sakkal Majalla"/>
          <w:sz w:val="34"/>
          <w:rtl/>
        </w:rPr>
        <w:t>5. ما الإجراءات التي يمكن اتّخاذها لتحسين بيئة العمل ورفع الروح المعنوية للفريق؟ (5 نقاط)</w:t>
      </w:r>
    </w:p>
    <w:p w14:paraId="492F9091" w14:textId="77777777" w:rsidR="00451799" w:rsidRPr="00451799" w:rsidRDefault="00451799" w:rsidP="00451799">
      <w:pPr>
        <w:rPr>
          <w:rFonts w:ascii="Sakkal Majalla" w:hAnsi="Sakkal Majalla"/>
          <w:b/>
          <w:bCs/>
          <w:color w:val="C00000"/>
          <w:sz w:val="34"/>
          <w:rtl/>
        </w:rPr>
      </w:pPr>
      <w:r w:rsidRPr="00451799">
        <w:rPr>
          <w:rFonts w:ascii="Sakkal Majalla" w:hAnsi="Sakkal Majalla"/>
          <w:b/>
          <w:bCs/>
          <w:color w:val="C00000"/>
          <w:sz w:val="34"/>
          <w:rtl/>
        </w:rPr>
        <w:t>الإجابات:</w:t>
      </w:r>
    </w:p>
    <w:p w14:paraId="40C9F7EC" w14:textId="77777777" w:rsidR="00451799" w:rsidRPr="00451799" w:rsidRDefault="00451799" w:rsidP="00451799">
      <w:pPr>
        <w:rPr>
          <w:rFonts w:ascii="Sakkal Majalla" w:hAnsi="Sakkal Majalla"/>
          <w:b/>
          <w:bCs/>
          <w:sz w:val="34"/>
          <w:rtl/>
        </w:rPr>
      </w:pPr>
      <w:r w:rsidRPr="00451799">
        <w:rPr>
          <w:rFonts w:ascii="Sakkal Majalla" w:hAnsi="Sakkal Majalla"/>
          <w:b/>
          <w:bCs/>
          <w:sz w:val="34"/>
          <w:rtl/>
        </w:rPr>
        <w:t>1. الأسباب الرئيسية للمشكلات:</w:t>
      </w:r>
    </w:p>
    <w:p w14:paraId="1F38EC22" w14:textId="77777777" w:rsidR="00451799" w:rsidRPr="00451799" w:rsidRDefault="00451799" w:rsidP="00451799">
      <w:pPr>
        <w:rPr>
          <w:rFonts w:ascii="Sakkal Majalla" w:hAnsi="Sakkal Majalla"/>
          <w:sz w:val="34"/>
          <w:rtl/>
        </w:rPr>
      </w:pPr>
      <w:r w:rsidRPr="00451799">
        <w:rPr>
          <w:rFonts w:ascii="Sakkal Majalla" w:hAnsi="Sakkal Majalla"/>
          <w:sz w:val="34"/>
          <w:rtl/>
        </w:rPr>
        <w:t>- أسلوب قيادة مركزي لا يتناسب مع طبيعة العمل الإبداعي في مجال التكنولوجيا.</w:t>
      </w:r>
    </w:p>
    <w:p w14:paraId="65C78E32" w14:textId="77777777" w:rsidR="00451799" w:rsidRPr="00451799" w:rsidRDefault="00451799" w:rsidP="00451799">
      <w:pPr>
        <w:rPr>
          <w:rFonts w:ascii="Sakkal Majalla" w:hAnsi="Sakkal Majalla"/>
          <w:sz w:val="34"/>
          <w:rtl/>
        </w:rPr>
      </w:pPr>
      <w:r w:rsidRPr="00451799">
        <w:rPr>
          <w:rFonts w:ascii="Sakkal Majalla" w:hAnsi="Sakkal Majalla"/>
          <w:sz w:val="34"/>
          <w:rtl/>
        </w:rPr>
        <w:t>- غياب نظام واضح للحوافز والمكافآت يربط بين الأداء والمردود.</w:t>
      </w:r>
    </w:p>
    <w:p w14:paraId="33A6F6B2" w14:textId="77777777" w:rsidR="00451799" w:rsidRPr="00451799" w:rsidRDefault="00451799" w:rsidP="00451799">
      <w:pPr>
        <w:rPr>
          <w:rFonts w:ascii="Sakkal Majalla" w:hAnsi="Sakkal Majalla"/>
          <w:sz w:val="34"/>
          <w:rtl/>
        </w:rPr>
      </w:pPr>
      <w:r w:rsidRPr="00451799">
        <w:rPr>
          <w:rFonts w:ascii="Sakkal Majalla" w:hAnsi="Sakkal Majalla"/>
          <w:sz w:val="34"/>
          <w:rtl/>
        </w:rPr>
        <w:t>- ضعف التواصل بين أعضاء الفريق والإدارة العليا.</w:t>
      </w:r>
    </w:p>
    <w:p w14:paraId="2752DF09" w14:textId="77777777" w:rsidR="00451799" w:rsidRPr="00451799" w:rsidRDefault="00451799" w:rsidP="00451799">
      <w:pPr>
        <w:rPr>
          <w:rFonts w:ascii="Sakkal Majalla" w:hAnsi="Sakkal Majalla"/>
          <w:sz w:val="34"/>
          <w:rtl/>
        </w:rPr>
      </w:pPr>
      <w:r w:rsidRPr="00451799">
        <w:rPr>
          <w:rFonts w:ascii="Sakkal Majalla" w:hAnsi="Sakkal Majalla"/>
          <w:sz w:val="34"/>
          <w:rtl/>
        </w:rPr>
        <w:lastRenderedPageBreak/>
        <w:t>- عدم وجود مسار وظيفي واضح للتطوّر المهني والترقيات.</w:t>
      </w:r>
    </w:p>
    <w:p w14:paraId="314323FA" w14:textId="77777777" w:rsidR="00451799" w:rsidRPr="00451799" w:rsidRDefault="00451799" w:rsidP="00451799">
      <w:pPr>
        <w:rPr>
          <w:rFonts w:ascii="Sakkal Majalla" w:hAnsi="Sakkal Majalla"/>
          <w:sz w:val="34"/>
          <w:rtl/>
        </w:rPr>
      </w:pPr>
      <w:r w:rsidRPr="00451799">
        <w:rPr>
          <w:rFonts w:ascii="Sakkal Majalla" w:hAnsi="Sakkal Majalla"/>
          <w:sz w:val="34"/>
          <w:rtl/>
        </w:rPr>
        <w:t>- التوسّع السريع دون تطوير الهيكل التنظيمي والأنظمة الإدارية بما يتناسب مع حجم الشركة الجديد.</w:t>
      </w:r>
    </w:p>
    <w:p w14:paraId="77C80123" w14:textId="77777777" w:rsidR="00451799" w:rsidRPr="00451799" w:rsidRDefault="00451799" w:rsidP="00451799">
      <w:pPr>
        <w:rPr>
          <w:rFonts w:ascii="Sakkal Majalla" w:hAnsi="Sakkal Majalla"/>
          <w:b/>
          <w:bCs/>
          <w:sz w:val="34"/>
          <w:rtl/>
        </w:rPr>
      </w:pPr>
      <w:r w:rsidRPr="00451799">
        <w:rPr>
          <w:rFonts w:ascii="Sakkal Majalla" w:hAnsi="Sakkal Majalla"/>
          <w:b/>
          <w:bCs/>
          <w:sz w:val="34"/>
          <w:rtl/>
        </w:rPr>
        <w:t>2. استراتيجيات التحفيز:</w:t>
      </w:r>
    </w:p>
    <w:p w14:paraId="4EE09B51" w14:textId="77777777" w:rsidR="00451799" w:rsidRPr="00451799" w:rsidRDefault="00451799" w:rsidP="00451799">
      <w:pPr>
        <w:rPr>
          <w:rFonts w:ascii="Sakkal Majalla" w:hAnsi="Sakkal Majalla"/>
          <w:sz w:val="34"/>
          <w:rtl/>
        </w:rPr>
      </w:pPr>
      <w:r w:rsidRPr="00451799">
        <w:rPr>
          <w:rFonts w:ascii="Sakkal Majalla" w:hAnsi="Sakkal Majalla"/>
          <w:sz w:val="34"/>
          <w:rtl/>
        </w:rPr>
        <w:t>التحفيز المادي:</w:t>
      </w:r>
    </w:p>
    <w:p w14:paraId="19B35928" w14:textId="77777777" w:rsidR="00451799" w:rsidRPr="00451799" w:rsidRDefault="00451799" w:rsidP="00451799">
      <w:pPr>
        <w:rPr>
          <w:rFonts w:ascii="Sakkal Majalla" w:hAnsi="Sakkal Majalla"/>
          <w:sz w:val="34"/>
          <w:rtl/>
        </w:rPr>
      </w:pPr>
      <w:r w:rsidRPr="00451799">
        <w:rPr>
          <w:rFonts w:ascii="Sakkal Majalla" w:hAnsi="Sakkal Majalla"/>
          <w:sz w:val="34"/>
          <w:rtl/>
        </w:rPr>
        <w:t>- تطوير نظام مكافآت يربط بين جودة الكود البرمجي وسرعة الإنجاز ومكافأة الفريق.</w:t>
      </w:r>
    </w:p>
    <w:p w14:paraId="10700822" w14:textId="77777777" w:rsidR="00451799" w:rsidRPr="00451799" w:rsidRDefault="00451799" w:rsidP="00451799">
      <w:pPr>
        <w:rPr>
          <w:rFonts w:ascii="Sakkal Majalla" w:hAnsi="Sakkal Majalla"/>
          <w:sz w:val="34"/>
          <w:rtl/>
        </w:rPr>
      </w:pPr>
      <w:r w:rsidRPr="00451799">
        <w:rPr>
          <w:rFonts w:ascii="Sakkal Majalla" w:hAnsi="Sakkal Majalla"/>
          <w:sz w:val="34"/>
          <w:rtl/>
        </w:rPr>
        <w:t>- برنامج مشاركة في الأرباح يرتبط بنجاح المشاريع والعقود الجديدة.</w:t>
      </w:r>
    </w:p>
    <w:p w14:paraId="34F4C776" w14:textId="77777777" w:rsidR="00451799" w:rsidRPr="00451799" w:rsidRDefault="00451799" w:rsidP="00451799">
      <w:pPr>
        <w:rPr>
          <w:rFonts w:ascii="Sakkal Majalla" w:hAnsi="Sakkal Majalla"/>
          <w:sz w:val="34"/>
          <w:rtl/>
        </w:rPr>
      </w:pPr>
      <w:r w:rsidRPr="00451799">
        <w:rPr>
          <w:rFonts w:ascii="Sakkal Majalla" w:hAnsi="Sakkal Majalla"/>
          <w:sz w:val="34"/>
          <w:rtl/>
        </w:rPr>
        <w:t>- حوافز إضافية للعمل الإضافي والمشاريع المستعجلة مع ضمان التوازن بين العمل والحياة.</w:t>
      </w:r>
    </w:p>
    <w:p w14:paraId="2D94BBCE" w14:textId="77777777" w:rsidR="00451799" w:rsidRPr="00451799" w:rsidRDefault="00451799" w:rsidP="00451799">
      <w:pPr>
        <w:rPr>
          <w:rFonts w:ascii="Sakkal Majalla" w:hAnsi="Sakkal Majalla"/>
          <w:sz w:val="34"/>
          <w:rtl/>
        </w:rPr>
      </w:pPr>
      <w:r w:rsidRPr="00451799">
        <w:rPr>
          <w:rFonts w:ascii="Sakkal Majalla" w:hAnsi="Sakkal Majalla"/>
          <w:sz w:val="34"/>
          <w:rtl/>
        </w:rPr>
        <w:t>التحفيز المعنوي:</w:t>
      </w:r>
    </w:p>
    <w:p w14:paraId="3DF5A1AE" w14:textId="77777777" w:rsidR="00451799" w:rsidRPr="00451799" w:rsidRDefault="00451799" w:rsidP="00451799">
      <w:pPr>
        <w:rPr>
          <w:rFonts w:ascii="Sakkal Majalla" w:hAnsi="Sakkal Majalla"/>
          <w:sz w:val="34"/>
          <w:rtl/>
        </w:rPr>
      </w:pPr>
      <w:r w:rsidRPr="00451799">
        <w:rPr>
          <w:rFonts w:ascii="Sakkal Majalla" w:hAnsi="Sakkal Majalla"/>
          <w:sz w:val="34"/>
          <w:rtl/>
        </w:rPr>
        <w:t>- إنشاء برنامج "مبرمج الشهر" يعتمد على معايير متعدّدة تشمل الابتكار وروح الفريق.</w:t>
      </w:r>
    </w:p>
    <w:p w14:paraId="134873DE" w14:textId="77777777" w:rsidR="00451799" w:rsidRPr="00451799" w:rsidRDefault="00451799" w:rsidP="00451799">
      <w:pPr>
        <w:rPr>
          <w:rFonts w:ascii="Sakkal Majalla" w:hAnsi="Sakkal Majalla"/>
          <w:sz w:val="34"/>
          <w:rtl/>
        </w:rPr>
      </w:pPr>
      <w:r w:rsidRPr="00451799">
        <w:rPr>
          <w:rFonts w:ascii="Sakkal Majalla" w:hAnsi="Sakkal Majalla"/>
          <w:sz w:val="34"/>
          <w:rtl/>
        </w:rPr>
        <w:t>- توفير فرص التعلّم المستمرّ والمشاركة في المؤتمرات التقنية والدورات التدريبية المتقدّمة.</w:t>
      </w:r>
    </w:p>
    <w:p w14:paraId="5D91D574" w14:textId="77777777" w:rsidR="00451799" w:rsidRPr="00451799" w:rsidRDefault="00451799" w:rsidP="00451799">
      <w:pPr>
        <w:rPr>
          <w:rFonts w:ascii="Sakkal Majalla" w:hAnsi="Sakkal Majalla"/>
          <w:sz w:val="34"/>
          <w:rtl/>
        </w:rPr>
      </w:pPr>
      <w:r w:rsidRPr="00451799">
        <w:rPr>
          <w:rFonts w:ascii="Sakkal Majalla" w:hAnsi="Sakkal Majalla"/>
          <w:sz w:val="34"/>
          <w:rtl/>
        </w:rPr>
        <w:t>- تخصيص 20% من وقت العمل لمشاريع شخصية يختارها المبرمجون (على غرار نموذج جوجل).</w:t>
      </w:r>
    </w:p>
    <w:p w14:paraId="3EB699C2" w14:textId="77777777" w:rsidR="00451799" w:rsidRPr="00451799" w:rsidRDefault="00451799" w:rsidP="00451799">
      <w:pPr>
        <w:rPr>
          <w:rFonts w:ascii="Sakkal Majalla" w:hAnsi="Sakkal Majalla"/>
          <w:b/>
          <w:bCs/>
          <w:sz w:val="34"/>
          <w:rtl/>
        </w:rPr>
      </w:pPr>
      <w:r w:rsidRPr="00451799">
        <w:rPr>
          <w:rFonts w:ascii="Sakkal Majalla" w:hAnsi="Sakkal Majalla"/>
          <w:b/>
          <w:bCs/>
          <w:sz w:val="34"/>
          <w:rtl/>
        </w:rPr>
        <w:t>3. تطبيق مبادئ التفويض والتمكين:</w:t>
      </w:r>
    </w:p>
    <w:p w14:paraId="7E35806A" w14:textId="77777777" w:rsidR="00451799" w:rsidRPr="00451799" w:rsidRDefault="00451799" w:rsidP="00451799">
      <w:pPr>
        <w:rPr>
          <w:rFonts w:ascii="Sakkal Majalla" w:hAnsi="Sakkal Majalla"/>
          <w:sz w:val="34"/>
          <w:rtl/>
        </w:rPr>
      </w:pPr>
      <w:r w:rsidRPr="00451799">
        <w:rPr>
          <w:rFonts w:ascii="Sakkal Majalla" w:hAnsi="Sakkal Majalla"/>
          <w:sz w:val="34"/>
          <w:rtl/>
        </w:rPr>
        <w:t>- تقسيم الفريق إلى وحدات أصغر (5-6 أشخاص) تعمل بنظام الفرق المدارة ذاتياً (</w:t>
      </w:r>
      <w:r w:rsidRPr="00451799">
        <w:rPr>
          <w:rFonts w:ascii="Sakkal Majalla" w:hAnsi="Sakkal Majalla"/>
          <w:sz w:val="34"/>
        </w:rPr>
        <w:t>Self-managed Teams</w:t>
      </w:r>
      <w:r w:rsidRPr="00451799">
        <w:rPr>
          <w:rFonts w:ascii="Sakkal Majalla" w:hAnsi="Sakkal Majalla"/>
          <w:sz w:val="34"/>
          <w:rtl/>
        </w:rPr>
        <w:t>).</w:t>
      </w:r>
    </w:p>
    <w:p w14:paraId="658C53A6" w14:textId="77777777" w:rsidR="00451799" w:rsidRPr="00451799" w:rsidRDefault="00451799" w:rsidP="00451799">
      <w:pPr>
        <w:rPr>
          <w:rFonts w:ascii="Sakkal Majalla" w:hAnsi="Sakkal Majalla"/>
          <w:sz w:val="34"/>
          <w:rtl/>
        </w:rPr>
      </w:pPr>
      <w:r w:rsidRPr="00451799">
        <w:rPr>
          <w:rFonts w:ascii="Sakkal Majalla" w:hAnsi="Sakkal Majalla"/>
          <w:sz w:val="34"/>
          <w:rtl/>
        </w:rPr>
        <w:t>- منح قادة الفرق صلاحيات اتّخاذ قرارات تقنية وتوزيع المهام ضمن فرقهم.</w:t>
      </w:r>
    </w:p>
    <w:p w14:paraId="5371EBEF" w14:textId="77777777" w:rsidR="00451799" w:rsidRPr="00451799" w:rsidRDefault="00451799" w:rsidP="00451799">
      <w:pPr>
        <w:rPr>
          <w:rFonts w:ascii="Sakkal Majalla" w:hAnsi="Sakkal Majalla"/>
          <w:sz w:val="34"/>
          <w:rtl/>
        </w:rPr>
      </w:pPr>
      <w:r w:rsidRPr="00451799">
        <w:rPr>
          <w:rFonts w:ascii="Sakkal Majalla" w:hAnsi="Sakkal Majalla"/>
          <w:sz w:val="34"/>
          <w:rtl/>
        </w:rPr>
        <w:t>- إشراك الفريق في تقدير الوقت اللازم للمشاريع ووضع الجداول الزمنية.</w:t>
      </w:r>
    </w:p>
    <w:p w14:paraId="5475077D" w14:textId="77777777" w:rsidR="00451799" w:rsidRPr="00451799" w:rsidRDefault="00451799" w:rsidP="00451799">
      <w:pPr>
        <w:rPr>
          <w:rFonts w:ascii="Sakkal Majalla" w:hAnsi="Sakkal Majalla"/>
          <w:sz w:val="34"/>
          <w:rtl/>
        </w:rPr>
      </w:pPr>
      <w:r w:rsidRPr="00451799">
        <w:rPr>
          <w:rFonts w:ascii="Sakkal Majalla" w:hAnsi="Sakkal Majalla"/>
          <w:sz w:val="34"/>
          <w:rtl/>
        </w:rPr>
        <w:t>- تطوير نظام قرارات تدريجي يتيح اتّخاذ قرارات أكثر أهمّية مع اكتساب الخبرة.</w:t>
      </w:r>
    </w:p>
    <w:p w14:paraId="28AD342F" w14:textId="77777777" w:rsidR="00451799" w:rsidRPr="00451799" w:rsidRDefault="00451799" w:rsidP="00451799">
      <w:pPr>
        <w:rPr>
          <w:rFonts w:ascii="Sakkal Majalla" w:hAnsi="Sakkal Majalla"/>
          <w:sz w:val="34"/>
          <w:rtl/>
        </w:rPr>
      </w:pPr>
      <w:r w:rsidRPr="00451799">
        <w:rPr>
          <w:rFonts w:ascii="Sakkal Majalla" w:hAnsi="Sakkal Majalla"/>
          <w:sz w:val="34"/>
          <w:rtl/>
        </w:rPr>
        <w:t>- تشجيع مبادرات التحسين المستمرّ التي تنبع من الفريق نفسه.</w:t>
      </w:r>
    </w:p>
    <w:p w14:paraId="17B7A686" w14:textId="77777777" w:rsidR="00451799" w:rsidRPr="00451799" w:rsidRDefault="00451799" w:rsidP="00451799">
      <w:pPr>
        <w:rPr>
          <w:rFonts w:ascii="Sakkal Majalla" w:hAnsi="Sakkal Majalla"/>
          <w:b/>
          <w:bCs/>
          <w:sz w:val="34"/>
          <w:rtl/>
        </w:rPr>
      </w:pPr>
      <w:r w:rsidRPr="00451799">
        <w:rPr>
          <w:rFonts w:ascii="Sakkal Majalla" w:hAnsi="Sakkal Majalla"/>
          <w:b/>
          <w:bCs/>
          <w:sz w:val="34"/>
          <w:rtl/>
        </w:rPr>
        <w:t>4. خطة إدارة الصراعات:</w:t>
      </w:r>
    </w:p>
    <w:p w14:paraId="7B7C2609" w14:textId="77777777" w:rsidR="00451799" w:rsidRPr="00451799" w:rsidRDefault="00451799" w:rsidP="00451799">
      <w:pPr>
        <w:rPr>
          <w:rFonts w:ascii="Sakkal Majalla" w:hAnsi="Sakkal Majalla"/>
          <w:sz w:val="34"/>
          <w:rtl/>
        </w:rPr>
      </w:pPr>
      <w:r w:rsidRPr="00451799">
        <w:rPr>
          <w:rFonts w:ascii="Sakkal Majalla" w:hAnsi="Sakkal Majalla"/>
          <w:sz w:val="34"/>
          <w:rtl/>
        </w:rPr>
        <w:t>- تنظيم ورشة عمل متخصّصة في بناء الفريق والتواصل الفعّال.</w:t>
      </w:r>
    </w:p>
    <w:p w14:paraId="64CC32C9" w14:textId="77777777" w:rsidR="00451799" w:rsidRPr="00451799" w:rsidRDefault="00451799" w:rsidP="00451799">
      <w:pPr>
        <w:rPr>
          <w:rFonts w:ascii="Sakkal Majalla" w:hAnsi="Sakkal Majalla"/>
          <w:sz w:val="34"/>
          <w:rtl/>
        </w:rPr>
      </w:pPr>
      <w:r w:rsidRPr="00451799">
        <w:rPr>
          <w:rFonts w:ascii="Sakkal Majalla" w:hAnsi="Sakkal Majalla"/>
          <w:sz w:val="34"/>
          <w:rtl/>
        </w:rPr>
        <w:t>- تطوير آلية واضحة لطرح المشكلات وحلّها بطريقة منهجية.</w:t>
      </w:r>
    </w:p>
    <w:p w14:paraId="08C52B41" w14:textId="77777777" w:rsidR="00451799" w:rsidRPr="00451799" w:rsidRDefault="00451799" w:rsidP="00451799">
      <w:pPr>
        <w:rPr>
          <w:rFonts w:ascii="Sakkal Majalla" w:hAnsi="Sakkal Majalla"/>
          <w:sz w:val="34"/>
          <w:rtl/>
        </w:rPr>
      </w:pPr>
      <w:r w:rsidRPr="00451799">
        <w:rPr>
          <w:rFonts w:ascii="Sakkal Majalla" w:hAnsi="Sakkal Majalla"/>
          <w:sz w:val="34"/>
          <w:rtl/>
        </w:rPr>
        <w:t>- إنشاء دور "وسيط النزاعات" يتناوب عليه أعضاء الفريق.</w:t>
      </w:r>
    </w:p>
    <w:p w14:paraId="0F19151D" w14:textId="77777777" w:rsidR="00451799" w:rsidRPr="00451799" w:rsidRDefault="00451799" w:rsidP="00451799">
      <w:pPr>
        <w:rPr>
          <w:rFonts w:ascii="Sakkal Majalla" w:hAnsi="Sakkal Majalla"/>
          <w:sz w:val="34"/>
          <w:rtl/>
        </w:rPr>
      </w:pPr>
      <w:r w:rsidRPr="00451799">
        <w:rPr>
          <w:rFonts w:ascii="Sakkal Majalla" w:hAnsi="Sakkal Majalla"/>
          <w:sz w:val="34"/>
          <w:rtl/>
        </w:rPr>
        <w:t>- تشكيل فرق عمل مختلطة تجمع بين المبرمجين القدامى والجدد.</w:t>
      </w:r>
    </w:p>
    <w:p w14:paraId="504BAB5D" w14:textId="77777777" w:rsidR="00451799" w:rsidRPr="00451799" w:rsidRDefault="00451799" w:rsidP="00451799">
      <w:pPr>
        <w:rPr>
          <w:rFonts w:ascii="Sakkal Majalla" w:hAnsi="Sakkal Majalla"/>
          <w:sz w:val="34"/>
          <w:rtl/>
        </w:rPr>
      </w:pPr>
      <w:r w:rsidRPr="00451799">
        <w:rPr>
          <w:rFonts w:ascii="Sakkal Majalla" w:hAnsi="Sakkal Majalla"/>
          <w:sz w:val="34"/>
          <w:rtl/>
        </w:rPr>
        <w:t>- جلسات منتظمة لمراجعة الكود (</w:t>
      </w:r>
      <w:r w:rsidRPr="00451799">
        <w:rPr>
          <w:rFonts w:ascii="Sakkal Majalla" w:hAnsi="Sakkal Majalla"/>
          <w:sz w:val="34"/>
        </w:rPr>
        <w:t>Code Review</w:t>
      </w:r>
      <w:r w:rsidRPr="00451799">
        <w:rPr>
          <w:rFonts w:ascii="Sakkal Majalla" w:hAnsi="Sakkal Majalla"/>
          <w:sz w:val="34"/>
          <w:rtl/>
        </w:rPr>
        <w:t>) بأسلوب بنّاء يركّز على التعلّم.</w:t>
      </w:r>
    </w:p>
    <w:p w14:paraId="01F9E09C" w14:textId="77777777" w:rsidR="00451799" w:rsidRPr="00451799" w:rsidRDefault="00451799" w:rsidP="00451799">
      <w:pPr>
        <w:rPr>
          <w:rFonts w:ascii="Sakkal Majalla" w:hAnsi="Sakkal Majalla"/>
          <w:b/>
          <w:bCs/>
          <w:sz w:val="34"/>
          <w:rtl/>
        </w:rPr>
      </w:pPr>
      <w:r w:rsidRPr="00451799">
        <w:rPr>
          <w:rFonts w:ascii="Sakkal Majalla" w:hAnsi="Sakkal Majalla"/>
          <w:b/>
          <w:bCs/>
          <w:sz w:val="34"/>
          <w:rtl/>
        </w:rPr>
        <w:lastRenderedPageBreak/>
        <w:t>5. تحسين بيئة العمل ورفع الروح المعنوية:</w:t>
      </w:r>
    </w:p>
    <w:p w14:paraId="6A2A81A2" w14:textId="77777777" w:rsidR="00451799" w:rsidRPr="00451799" w:rsidRDefault="00451799" w:rsidP="00451799">
      <w:pPr>
        <w:rPr>
          <w:rFonts w:ascii="Sakkal Majalla" w:hAnsi="Sakkal Majalla"/>
          <w:sz w:val="34"/>
          <w:rtl/>
        </w:rPr>
      </w:pPr>
      <w:r w:rsidRPr="00451799">
        <w:rPr>
          <w:rFonts w:ascii="Sakkal Majalla" w:hAnsi="Sakkal Majalla"/>
          <w:sz w:val="34"/>
          <w:rtl/>
        </w:rPr>
        <w:t>- تجديد المساحات المكتبية لتشجيع التعاون والإبداع (مساحات مفتوحة، غرف اجتماعات غير رسمية).</w:t>
      </w:r>
    </w:p>
    <w:p w14:paraId="7BBC1032" w14:textId="77777777" w:rsidR="00451799" w:rsidRPr="00451799" w:rsidRDefault="00451799" w:rsidP="00451799">
      <w:pPr>
        <w:rPr>
          <w:rFonts w:ascii="Sakkal Majalla" w:hAnsi="Sakkal Majalla"/>
          <w:sz w:val="34"/>
          <w:rtl/>
        </w:rPr>
      </w:pPr>
      <w:r w:rsidRPr="00451799">
        <w:rPr>
          <w:rFonts w:ascii="Sakkal Majalla" w:hAnsi="Sakkal Majalla"/>
          <w:sz w:val="34"/>
          <w:rtl/>
        </w:rPr>
        <w:t>- تنظيم فعاليات اجتماعية منتظمة خارج إطار العمل (رحلات، مسابقات برمجية).</w:t>
      </w:r>
    </w:p>
    <w:p w14:paraId="78C65807" w14:textId="77777777" w:rsidR="00451799" w:rsidRPr="00451799" w:rsidRDefault="00451799" w:rsidP="00451799">
      <w:pPr>
        <w:rPr>
          <w:rFonts w:ascii="Sakkal Majalla" w:hAnsi="Sakkal Majalla"/>
          <w:sz w:val="34"/>
          <w:rtl/>
        </w:rPr>
      </w:pPr>
      <w:r w:rsidRPr="00451799">
        <w:rPr>
          <w:rFonts w:ascii="Sakkal Majalla" w:hAnsi="Sakkal Majalla"/>
          <w:sz w:val="34"/>
          <w:rtl/>
        </w:rPr>
        <w:t>- إطلاق برنامج "صوت المبرمج" لإتاحة التغذية الراجعة المنتظمة من الفريق إلى الإدارة.</w:t>
      </w:r>
    </w:p>
    <w:p w14:paraId="6C2C0D23" w14:textId="77777777" w:rsidR="00451799" w:rsidRPr="00451799" w:rsidRDefault="00451799" w:rsidP="00451799">
      <w:pPr>
        <w:rPr>
          <w:rFonts w:ascii="Sakkal Majalla" w:hAnsi="Sakkal Majalla"/>
          <w:sz w:val="34"/>
          <w:rtl/>
        </w:rPr>
      </w:pPr>
      <w:r w:rsidRPr="00451799">
        <w:rPr>
          <w:rFonts w:ascii="Sakkal Majalla" w:hAnsi="Sakkal Majalla"/>
          <w:sz w:val="34"/>
          <w:rtl/>
        </w:rPr>
        <w:t>- توفير بيئة عمل مرنة (ساعات عمل مرنة، خيار العمل عن بعد جزئياً).</w:t>
      </w:r>
    </w:p>
    <w:p w14:paraId="7100D6A5" w14:textId="77777777" w:rsidR="00451799" w:rsidRPr="00451799" w:rsidRDefault="00451799" w:rsidP="00451799">
      <w:pPr>
        <w:rPr>
          <w:rFonts w:ascii="Sakkal Majalla" w:hAnsi="Sakkal Majalla"/>
          <w:sz w:val="34"/>
          <w:rtl/>
        </w:rPr>
      </w:pPr>
      <w:r w:rsidRPr="00451799">
        <w:rPr>
          <w:rFonts w:ascii="Sakkal Majalla" w:hAnsi="Sakkal Majalla"/>
          <w:sz w:val="34"/>
          <w:rtl/>
        </w:rPr>
        <w:t>- تكريم الإنجازات الجماعية والاحتفال بإطلاق المنتجات الجديدة.</w:t>
      </w:r>
    </w:p>
    <w:p w14:paraId="30D8C00C" w14:textId="77777777" w:rsidR="00451799" w:rsidRPr="002465AB" w:rsidRDefault="00451799" w:rsidP="00451799">
      <w:pPr>
        <w:ind w:left="-227"/>
        <w:rPr>
          <w:rFonts w:ascii="Sakkal Majalla" w:hAnsi="Sakkal Majalla"/>
          <w:sz w:val="34"/>
        </w:rPr>
      </w:pPr>
    </w:p>
    <w:p w14:paraId="064C5711" w14:textId="77777777" w:rsidR="00451799" w:rsidRDefault="00451799" w:rsidP="00451799">
      <w:pPr>
        <w:bidi w:val="0"/>
        <w:jc w:val="center"/>
        <w:rPr>
          <w:rFonts w:ascii="Sakkal Majalla" w:hAnsi="Sakkal Majalla"/>
          <w:sz w:val="34"/>
          <w:lang w:bidi="ar-SY"/>
        </w:rPr>
      </w:pPr>
      <w:r w:rsidRPr="00F131A0">
        <w:rPr>
          <w:rFonts w:ascii="Sakkal Majalla" w:hAnsi="Sakkal Majalla"/>
          <w:noProof/>
          <w:sz w:val="34"/>
          <w:lang w:bidi="ar-SY"/>
        </w:rPr>
        <w:drawing>
          <wp:inline distT="0" distB="0" distL="0" distR="0" wp14:anchorId="19FC4F8E" wp14:editId="3007AA86">
            <wp:extent cx="1140394" cy="1060892"/>
            <wp:effectExtent l="0" t="0" r="3175" b="6350"/>
            <wp:docPr id="1483287524"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94" cstate="print">
                      <a:duotone>
                        <a:schemeClr val="accent3">
                          <a:shade val="45000"/>
                          <a:satMod val="135000"/>
                        </a:schemeClr>
                        <a:prstClr val="white"/>
                      </a:duotone>
                      <a:extLst>
                        <a:ext uri="{BEBA8EAE-BF5A-486C-A8C5-ECC9F3942E4B}">
                          <a14:imgProps xmlns:a14="http://schemas.microsoft.com/office/drawing/2010/main">
                            <a14:imgLayer r:embed="rId193">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p w14:paraId="39B4DE53" w14:textId="77777777" w:rsidR="00451799" w:rsidRPr="00543EBD" w:rsidRDefault="00451799" w:rsidP="00451799">
      <w:pPr>
        <w:bidi w:val="0"/>
        <w:rPr>
          <w:rFonts w:ascii="Sakkal Majalla" w:hAnsi="Sakkal Majalla"/>
          <w:sz w:val="34"/>
          <w:rtl/>
          <w:lang w:bidi="ar-SY"/>
        </w:rPr>
      </w:pPr>
    </w:p>
    <w:p w14:paraId="6AC1E400" w14:textId="77777777" w:rsidR="00451799" w:rsidRDefault="00451799" w:rsidP="00451799">
      <w:pPr>
        <w:bidi w:val="0"/>
        <w:rPr>
          <w:rFonts w:ascii="Sakkal Majalla" w:hAnsi="Sakkal Majalla"/>
          <w:sz w:val="34"/>
          <w:rtl/>
          <w:lang w:bidi="ar-SY"/>
        </w:rPr>
      </w:pPr>
    </w:p>
    <w:p w14:paraId="2B54C9A4" w14:textId="77777777" w:rsidR="00451799" w:rsidRDefault="00451799" w:rsidP="00451799">
      <w:pPr>
        <w:tabs>
          <w:tab w:val="left" w:pos="8160"/>
        </w:tabs>
        <w:bidi w:val="0"/>
        <w:rPr>
          <w:rFonts w:ascii="Sakkal Majalla" w:hAnsi="Sakkal Majalla"/>
          <w:sz w:val="34"/>
          <w:rtl/>
          <w:lang w:bidi="ar-SY"/>
        </w:rPr>
      </w:pPr>
      <w:r>
        <w:rPr>
          <w:rFonts w:ascii="Sakkal Majalla" w:hAnsi="Sakkal Majalla"/>
          <w:sz w:val="34"/>
          <w:lang w:bidi="ar-SY"/>
        </w:rPr>
        <w:tab/>
      </w:r>
    </w:p>
    <w:p w14:paraId="6EC852CB" w14:textId="77777777" w:rsidR="00451799" w:rsidRDefault="00451799" w:rsidP="00451799">
      <w:pPr>
        <w:keepNext/>
        <w:pageBreakBefore/>
        <w:tabs>
          <w:tab w:val="left" w:pos="8160"/>
        </w:tabs>
        <w:bidi w:val="0"/>
        <w:rPr>
          <w:rFonts w:ascii="Sakkal Majalla" w:hAnsi="Sakkal Majalla"/>
          <w:sz w:val="34"/>
          <w:rtl/>
          <w:lang w:bidi="ar-SY"/>
        </w:rPr>
      </w:pPr>
      <w:r w:rsidRPr="005E1D24">
        <w:rPr>
          <w:noProof/>
        </w:rPr>
        <w:lastRenderedPageBreak/>
        <mc:AlternateContent>
          <mc:Choice Requires="wpg">
            <w:drawing>
              <wp:inline distT="0" distB="0" distL="0" distR="0" wp14:anchorId="2218F656" wp14:editId="32AF11F1">
                <wp:extent cx="5711825" cy="852877"/>
                <wp:effectExtent l="0" t="0" r="22225" b="23495"/>
                <wp:docPr id="952880145"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307815820" name="مجموعة 881967268"/>
                        <wpg:cNvGrpSpPr/>
                        <wpg:grpSpPr>
                          <a:xfrm>
                            <a:off x="0" y="280937"/>
                            <a:ext cx="5711825" cy="571950"/>
                            <a:chOff x="0" y="280925"/>
                            <a:chExt cx="6312597" cy="633649"/>
                          </a:xfrm>
                        </wpg:grpSpPr>
                        <wps:wsp>
                          <wps:cNvPr id="1677173306"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59618585" name="مربع نص 2043426344"/>
                          <wps:cNvSpPr txBox="1"/>
                          <wps:spPr>
                            <a:xfrm>
                              <a:off x="3184368" y="280925"/>
                              <a:ext cx="2073788" cy="453764"/>
                            </a:xfrm>
                            <a:prstGeom prst="rect">
                              <a:avLst/>
                            </a:prstGeom>
                            <a:noFill/>
                          </wps:spPr>
                          <wps:txbx>
                            <w:txbxContent>
                              <w:p w14:paraId="3F4F6FB0" w14:textId="77777777" w:rsidR="00451799" w:rsidRDefault="00451799" w:rsidP="00451799">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367676508"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19084479" name="Picture 4119" descr="Conclusion "/>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218F656" id="_x0000_s2071"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">
                <v:group id="مجموعة 881967268" o:spid="_x0000_s2072"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">
                  <v:roundrect id="مستطيل مستدير الزوايا 769901" o:spid="_x0000_s2073"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" fillcolor="#168489" strokecolor="#168489" strokeweight="1pt">
                    <v:stroke joinstyle="miter"/>
                  </v:roundrect>
                  <v:shape id="مربع نص 2043426344" o:spid="_x0000_s2074"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" filled="f" stroked="f">
                    <v:textbox style="mso-fit-shape-to-text:t">
                      <w:txbxContent>
                        <w:p w14:paraId="3F4F6FB0" w14:textId="77777777" w:rsidR="00451799" w:rsidRDefault="00451799" w:rsidP="00451799">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2075"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" fillcolor="#168489" strokecolor="#168489" strokeweight="1pt">
                    <v:stroke joinstyle="miter"/>
                  </v:roundrect>
                </v:group>
                <v:shape id="Picture 4119" o:spid="_x0000_s2076"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">
                  <v:imagedata r:id="rId117" o:title="Conclusion "/>
                </v:shape>
                <w10:anchorlock/>
              </v:group>
            </w:pict>
          </mc:Fallback>
        </mc:AlternateContent>
      </w:r>
    </w:p>
    <w:p w14:paraId="47510FFA" w14:textId="77777777" w:rsidR="00451799" w:rsidRPr="00451799" w:rsidRDefault="00451799" w:rsidP="00451799">
      <w:pPr>
        <w:rPr>
          <w:rFonts w:ascii="Sakkal Majalla" w:hAnsi="Sakkal Majalla"/>
          <w:sz w:val="34"/>
          <w:rtl/>
        </w:rPr>
      </w:pPr>
      <w:r w:rsidRPr="00451799">
        <w:rPr>
          <w:rFonts w:ascii="Sakkal Majalla" w:hAnsi="Sakkal Majalla"/>
          <w:sz w:val="34"/>
          <w:rtl/>
        </w:rPr>
        <w:t>في ختام هذه الجلسة، تناولنا أبرز استراتيجيات بناء الفرق وتحفيز الموظّفين وتمكينهم. لقد رأينا كيف أنّ بناء فريق عمل فعّال يتطلّب فهماً عميقاً للعوامل التي تحرّك الأفراد وتحفّزهم، وإيجاد التوازن الصحيح بين الحوافز المادية والمعنوية.</w:t>
      </w:r>
    </w:p>
    <w:p w14:paraId="0BDEC90F" w14:textId="77777777" w:rsidR="00451799" w:rsidRPr="00451799" w:rsidRDefault="00451799" w:rsidP="00451799">
      <w:pPr>
        <w:rPr>
          <w:rFonts w:ascii="Sakkal Majalla" w:hAnsi="Sakkal Majalla"/>
          <w:sz w:val="34"/>
          <w:rtl/>
        </w:rPr>
      </w:pPr>
      <w:r w:rsidRPr="00451799">
        <w:rPr>
          <w:rFonts w:ascii="Sakkal Majalla" w:hAnsi="Sakkal Majalla"/>
          <w:sz w:val="34"/>
          <w:rtl/>
        </w:rPr>
        <w:t>تعلّمنا أنّ التفويض ليس مجرّد تخفيف العبء عن المدير، بل هو استثمار في تطوير مهارات الموظّفين وزيادة شعورهم بالمسؤولية والانتماء. كما استكشفنا أساليب إدارة الصراعات داخل الفريق بطرق بنّاءة تحوّل الخلافات إلى فرص للتعلّم والتطوير.</w:t>
      </w:r>
    </w:p>
    <w:p w14:paraId="7CD3F2C0" w14:textId="77777777" w:rsidR="00451799" w:rsidRPr="00451799" w:rsidRDefault="00451799" w:rsidP="00451799">
      <w:pPr>
        <w:rPr>
          <w:rFonts w:ascii="Sakkal Majalla" w:hAnsi="Sakkal Majalla"/>
          <w:sz w:val="34"/>
          <w:rtl/>
        </w:rPr>
      </w:pPr>
      <w:r w:rsidRPr="00451799">
        <w:rPr>
          <w:rFonts w:ascii="Sakkal Majalla" w:hAnsi="Sakkal Majalla"/>
          <w:sz w:val="34"/>
          <w:rtl/>
        </w:rPr>
        <w:t>إنّ خلق بيئة عمل إيجابية ورفع الروح المعنوية للموظّفين ليست ترفاً، بل استثماراً استراتيجياً يعود على المنظّمة بزيادة الإنتاجية وتحسين الجودة وتعزيز الولاء التنظيمي. وكما يقول الخبير الإداري الشهير بيتر دراكر: "الجانب الأهمّ في الأعمال ليس ما تحصل عليه، بل ما تصنعه من الآخرين".</w:t>
      </w:r>
    </w:p>
    <w:p w14:paraId="3FBFB3B3" w14:textId="3F695228" w:rsidR="00C0289F" w:rsidRPr="00451799" w:rsidRDefault="00451799" w:rsidP="00451799">
      <w:pPr>
        <w:rPr>
          <w:rFonts w:ascii="Sakkal Majalla" w:hAnsi="Sakkal Majalla"/>
          <w:sz w:val="34"/>
          <w:rtl/>
        </w:rPr>
      </w:pPr>
      <w:r w:rsidRPr="00451799">
        <w:rPr>
          <w:rFonts w:ascii="Sakkal Majalla" w:hAnsi="Sakkal Majalla"/>
          <w:sz w:val="34"/>
          <w:rtl/>
        </w:rPr>
        <w:t>في نهاية المطاف، فإنّ القائد الناجح هو من يستطيع خلق بيئة يزدهر فيها الأفراد ويعملون بانسجام نحو تحقيق أهداف مشتركة. وهذا ما سعينا إلى تأصيله من خلال جلستنا اليوم.</w:t>
      </w:r>
    </w:p>
    <w:p w14:paraId="385DA196" w14:textId="77777777" w:rsidR="00C0289F" w:rsidRDefault="00C0289F" w:rsidP="00403E19">
      <w:pPr>
        <w:rPr>
          <w:rtl/>
        </w:rPr>
      </w:pPr>
    </w:p>
    <w:p w14:paraId="7B0CBCDF" w14:textId="77777777" w:rsidR="00C0289F" w:rsidRDefault="00C0289F" w:rsidP="00C0289F">
      <w:pPr>
        <w:jc w:val="center"/>
      </w:pPr>
    </w:p>
    <w:p w14:paraId="32B6BEDC" w14:textId="77777777" w:rsidR="009F34C6" w:rsidRDefault="009F34C6" w:rsidP="00C0289F">
      <w:pPr>
        <w:jc w:val="center"/>
      </w:pPr>
    </w:p>
    <w:p w14:paraId="27C4BD8A" w14:textId="77777777" w:rsidR="009F34C6" w:rsidRDefault="009F34C6" w:rsidP="00C0289F">
      <w:pPr>
        <w:jc w:val="center"/>
      </w:pPr>
    </w:p>
    <w:p w14:paraId="41A812C7" w14:textId="77777777" w:rsidR="009F34C6" w:rsidRDefault="009F34C6">
      <w:pPr>
        <w:bidi w:val="0"/>
        <w:spacing w:after="160" w:line="259" w:lineRule="auto"/>
        <w:jc w:val="left"/>
      </w:pPr>
      <w:r>
        <w:br w:type="page"/>
      </w:r>
    </w:p>
    <w:p w14:paraId="67E5263F" w14:textId="77777777" w:rsidR="009F34C6" w:rsidRDefault="009F34C6" w:rsidP="00C0289F">
      <w:pPr>
        <w:jc w:val="center"/>
        <w:rPr>
          <w:rtl/>
        </w:rPr>
        <w:sectPr w:rsidR="009F34C6"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CD176BF" w14:textId="77777777" w:rsidTr="00F602E7">
        <w:tc>
          <w:tcPr>
            <w:tcW w:w="5000" w:type="pct"/>
            <w:gridSpan w:val="3"/>
            <w:tcBorders>
              <w:left w:val="single" w:sz="4" w:space="0" w:color="168489"/>
              <w:right w:val="single" w:sz="4" w:space="0" w:color="168489"/>
            </w:tcBorders>
            <w:shd w:val="clear" w:color="auto" w:fill="F2F2F2" w:themeFill="background1" w:themeFillShade="F2"/>
          </w:tcPr>
          <w:p w14:paraId="5CF92370" w14:textId="77777777" w:rsidR="00F01FA2" w:rsidRPr="00781A2F" w:rsidRDefault="00F01FA2" w:rsidP="00F602E7">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710E82DE" w14:textId="77777777" w:rsidTr="00F602E7">
        <w:tc>
          <w:tcPr>
            <w:tcW w:w="2612" w:type="pct"/>
            <w:tcBorders>
              <w:left w:val="single" w:sz="4" w:space="0" w:color="168489"/>
              <w:right w:val="single" w:sz="4" w:space="0" w:color="168489"/>
            </w:tcBorders>
          </w:tcPr>
          <w:p w14:paraId="6AC56F47" w14:textId="77777777" w:rsidR="00F01FA2" w:rsidRDefault="00F01FA2" w:rsidP="00F602E7">
            <w:pPr>
              <w:pStyle w:val="bold"/>
              <w:jc w:val="center"/>
              <w:rPr>
                <w:color w:val="168489"/>
                <w:sz w:val="40"/>
                <w:szCs w:val="40"/>
                <w:rtl/>
                <w:lang w:bidi="ar-EG"/>
              </w:rPr>
            </w:pPr>
            <w:r>
              <w:rPr>
                <w:noProof/>
              </w:rPr>
              <w:drawing>
                <wp:inline distT="0" distB="0" distL="0" distR="0" wp14:anchorId="4333A1ED" wp14:editId="2ED7E414">
                  <wp:extent cx="417155" cy="417165"/>
                  <wp:effectExtent l="0" t="0" r="2540" b="2540"/>
                  <wp:docPr id="1465698216" name="Picture 1465698216"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34AD43B" w14:textId="77777777" w:rsidR="00F01FA2" w:rsidRPr="00F01FA2" w:rsidRDefault="00F01FA2" w:rsidP="00F602E7">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tcPr>
          <w:p w14:paraId="58BCA264" w14:textId="77777777" w:rsidR="00F01FA2" w:rsidRDefault="00F01FA2" w:rsidP="00F602E7">
            <w:pPr>
              <w:pStyle w:val="bold"/>
              <w:jc w:val="center"/>
              <w:rPr>
                <w:color w:val="168489"/>
                <w:sz w:val="40"/>
                <w:szCs w:val="40"/>
                <w:rtl/>
                <w:lang w:bidi="ar-EG"/>
              </w:rPr>
            </w:pPr>
            <w:r>
              <w:rPr>
                <w:noProof/>
              </w:rPr>
              <w:drawing>
                <wp:inline distT="0" distB="0" distL="0" distR="0" wp14:anchorId="2B55AB15" wp14:editId="109119FA">
                  <wp:extent cx="371475" cy="400050"/>
                  <wp:effectExtent l="0" t="0" r="9525" b="0"/>
                  <wp:docPr id="1465698217" name="Picture 1465698217"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57AEB0B1" w14:textId="77777777" w:rsidR="00F01FA2" w:rsidRPr="00F01FA2" w:rsidRDefault="00162D45" w:rsidP="00F602E7">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tcPr>
          <w:p w14:paraId="63BD5263" w14:textId="77777777" w:rsidR="00F01FA2" w:rsidRPr="00F01FA2" w:rsidRDefault="00F01FA2" w:rsidP="00F602E7">
            <w:pPr>
              <w:pStyle w:val="bold"/>
              <w:bidi w:val="0"/>
              <w:jc w:val="center"/>
              <w:rPr>
                <w:color w:val="168489"/>
                <w:sz w:val="40"/>
                <w:szCs w:val="40"/>
                <w:rtl/>
                <w:lang w:bidi="ar-EG"/>
              </w:rPr>
            </w:pPr>
            <w:r w:rsidRPr="00595B2E">
              <w:rPr>
                <w:noProof/>
              </w:rPr>
              <w:drawing>
                <wp:inline distT="0" distB="0" distL="0" distR="0" wp14:anchorId="299E3B07" wp14:editId="364B3FA7">
                  <wp:extent cx="286893" cy="286893"/>
                  <wp:effectExtent l="0" t="0" r="0" b="0"/>
                  <wp:docPr id="1465698218" name="Picture 1465698218"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3"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419B92EF" w14:textId="77777777" w:rsidTr="00F602E7">
        <w:tc>
          <w:tcPr>
            <w:tcW w:w="2612" w:type="pct"/>
            <w:tcBorders>
              <w:left w:val="single" w:sz="4" w:space="0" w:color="168489"/>
              <w:right w:val="single" w:sz="4" w:space="0" w:color="168489"/>
            </w:tcBorders>
            <w:vAlign w:val="center"/>
          </w:tcPr>
          <w:p w14:paraId="6C78356E" w14:textId="77777777" w:rsidR="00451799" w:rsidRPr="00451799" w:rsidRDefault="00451799" w:rsidP="00451799">
            <w:pPr>
              <w:pStyle w:val="a5"/>
              <w:numPr>
                <w:ilvl w:val="0"/>
                <w:numId w:val="8"/>
              </w:numPr>
              <w:rPr>
                <w:rFonts w:ascii="Adobe Arabic" w:eastAsia="GE Dinar One" w:hAnsi="Adobe Arabic" w:cs="Adobe Arabic"/>
                <w:color w:val="000000"/>
                <w:kern w:val="24"/>
                <w:sz w:val="32"/>
                <w:szCs w:val="32"/>
                <w:lang w:bidi="ar-SY"/>
              </w:rPr>
            </w:pPr>
            <w:r w:rsidRPr="00451799">
              <w:rPr>
                <w:rFonts w:ascii="Adobe Arabic" w:eastAsia="GE Dinar One" w:hAnsi="Adobe Arabic" w:cs="Adobe Arabic"/>
                <w:color w:val="000000"/>
                <w:kern w:val="24"/>
                <w:sz w:val="32"/>
                <w:szCs w:val="32"/>
                <w:rtl/>
                <w:lang w:bidi="ar-SY"/>
              </w:rPr>
              <w:t>مهارات اتخاذ القرار القيادي.</w:t>
            </w:r>
          </w:p>
          <w:p w14:paraId="2856475E" w14:textId="77777777" w:rsidR="00451799" w:rsidRPr="00451799" w:rsidRDefault="00451799" w:rsidP="00451799">
            <w:pPr>
              <w:pStyle w:val="a5"/>
              <w:numPr>
                <w:ilvl w:val="0"/>
                <w:numId w:val="8"/>
              </w:numPr>
              <w:rPr>
                <w:rFonts w:ascii="Adobe Arabic" w:eastAsia="GE Dinar One" w:hAnsi="Adobe Arabic" w:cs="Adobe Arabic"/>
                <w:color w:val="000000"/>
                <w:kern w:val="24"/>
                <w:sz w:val="32"/>
                <w:szCs w:val="32"/>
                <w:lang w:bidi="ar-SY"/>
              </w:rPr>
            </w:pPr>
            <w:r w:rsidRPr="00451799">
              <w:rPr>
                <w:rFonts w:ascii="Adobe Arabic" w:eastAsia="GE Dinar One" w:hAnsi="Adobe Arabic" w:cs="Adobe Arabic"/>
                <w:color w:val="000000"/>
                <w:kern w:val="24"/>
                <w:sz w:val="32"/>
                <w:szCs w:val="32"/>
                <w:rtl/>
                <w:lang w:bidi="ar-SY"/>
              </w:rPr>
              <w:t>أساليب حل المشكلات في العمل.</w:t>
            </w:r>
          </w:p>
          <w:p w14:paraId="20965B34" w14:textId="77777777" w:rsidR="00451799" w:rsidRPr="00451799" w:rsidRDefault="00451799" w:rsidP="00451799">
            <w:pPr>
              <w:pStyle w:val="a5"/>
              <w:numPr>
                <w:ilvl w:val="0"/>
                <w:numId w:val="8"/>
              </w:numPr>
              <w:rPr>
                <w:rFonts w:ascii="Adobe Arabic" w:eastAsia="GE Dinar One" w:hAnsi="Adobe Arabic" w:cs="Adobe Arabic"/>
                <w:color w:val="000000"/>
                <w:kern w:val="24"/>
                <w:sz w:val="32"/>
                <w:szCs w:val="32"/>
                <w:lang w:bidi="ar-SY"/>
              </w:rPr>
            </w:pPr>
            <w:r w:rsidRPr="00451799">
              <w:rPr>
                <w:rFonts w:ascii="Adobe Arabic" w:eastAsia="GE Dinar One" w:hAnsi="Adobe Arabic" w:cs="Adobe Arabic"/>
                <w:color w:val="000000"/>
                <w:kern w:val="24"/>
                <w:sz w:val="32"/>
                <w:szCs w:val="32"/>
                <w:rtl/>
                <w:lang w:bidi="ar-SY"/>
              </w:rPr>
              <w:t>متابعة الأداء وتقييم الموظفين.</w:t>
            </w:r>
          </w:p>
          <w:p w14:paraId="1746FDDC" w14:textId="77777777" w:rsidR="00451799" w:rsidRPr="00451799" w:rsidRDefault="00451799" w:rsidP="00451799">
            <w:pPr>
              <w:pStyle w:val="a5"/>
              <w:numPr>
                <w:ilvl w:val="0"/>
                <w:numId w:val="8"/>
              </w:numPr>
              <w:rPr>
                <w:rFonts w:ascii="Adobe Arabic" w:eastAsia="GE Dinar One" w:hAnsi="Adobe Arabic" w:cs="Adobe Arabic"/>
                <w:color w:val="000000"/>
                <w:kern w:val="24"/>
                <w:sz w:val="32"/>
                <w:szCs w:val="32"/>
                <w:lang w:bidi="ar-SY"/>
              </w:rPr>
            </w:pPr>
            <w:r w:rsidRPr="00451799">
              <w:rPr>
                <w:rFonts w:ascii="Adobe Arabic" w:eastAsia="GE Dinar One" w:hAnsi="Adobe Arabic" w:cs="Adobe Arabic"/>
                <w:color w:val="000000"/>
                <w:kern w:val="24"/>
                <w:sz w:val="32"/>
                <w:szCs w:val="32"/>
                <w:rtl/>
                <w:lang w:bidi="ar-SY"/>
              </w:rPr>
              <w:t>التغذية الراجعة الفعّالة.</w:t>
            </w:r>
          </w:p>
          <w:p w14:paraId="7CDBF0AB" w14:textId="1799E72A" w:rsidR="00F01FA2" w:rsidRPr="00451799" w:rsidRDefault="00451799" w:rsidP="00451799">
            <w:pPr>
              <w:pStyle w:val="a5"/>
              <w:numPr>
                <w:ilvl w:val="0"/>
                <w:numId w:val="8"/>
              </w:numPr>
              <w:rPr>
                <w:rFonts w:ascii="Adobe Arabic" w:eastAsia="GE Dinar One" w:hAnsi="Adobe Arabic" w:cs="Adobe Arabic"/>
                <w:color w:val="000000"/>
                <w:kern w:val="24"/>
                <w:sz w:val="36"/>
                <w:szCs w:val="36"/>
                <w:rtl/>
                <w:lang w:bidi="ar-SY"/>
              </w:rPr>
            </w:pPr>
            <w:r w:rsidRPr="00451799">
              <w:rPr>
                <w:rFonts w:ascii="Adobe Arabic" w:eastAsia="GE Dinar One" w:hAnsi="Adobe Arabic" w:cs="Adobe Arabic"/>
                <w:color w:val="000000"/>
                <w:kern w:val="24"/>
                <w:sz w:val="32"/>
                <w:szCs w:val="32"/>
                <w:rtl/>
                <w:lang w:bidi="ar-SY"/>
              </w:rPr>
              <w:t>إعداد خطة تطوير شخصية قيادية.</w:t>
            </w:r>
          </w:p>
        </w:tc>
        <w:tc>
          <w:tcPr>
            <w:tcW w:w="1809" w:type="pct"/>
            <w:tcBorders>
              <w:left w:val="single" w:sz="4" w:space="0" w:color="168489"/>
              <w:right w:val="single" w:sz="4" w:space="0" w:color="168489"/>
            </w:tcBorders>
            <w:vAlign w:val="center"/>
          </w:tcPr>
          <w:p w14:paraId="69A29070" w14:textId="77777777" w:rsidR="00451799" w:rsidRPr="00162D45" w:rsidRDefault="00451799" w:rsidP="0045179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2B0E06CA" w14:textId="77777777" w:rsidR="00451799" w:rsidRPr="00162D45" w:rsidRDefault="00451799" w:rsidP="0045179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5DBE329C" w14:textId="77777777" w:rsidR="00451799" w:rsidRPr="00162D45" w:rsidRDefault="00451799" w:rsidP="0045179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5626A335" w14:textId="77777777" w:rsidR="00451799" w:rsidRPr="00162D45" w:rsidRDefault="00451799" w:rsidP="0045179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15DB60FB" w14:textId="77777777" w:rsidR="00451799" w:rsidRPr="00451799" w:rsidRDefault="00451799"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lang w:bidi="ar-EG"/>
              </w:rPr>
            </w:pPr>
            <w:r w:rsidRPr="00162D45">
              <w:rPr>
                <w:rFonts w:ascii="Adobe Arabic" w:eastAsia="Calibri" w:hAnsi="Adobe Arabic" w:cs="Adobe Arabic"/>
                <w:color w:val="0D0D0D" w:themeColor="text1" w:themeTint="F2"/>
                <w:sz w:val="32"/>
                <w:szCs w:val="32"/>
                <w:rtl/>
                <w:lang w:bidi="ar-EG"/>
              </w:rPr>
              <w:t>تنفيذ أنشطة تعاونيّة.</w:t>
            </w:r>
          </w:p>
          <w:p w14:paraId="4AE61425" w14:textId="7FDFB58E" w:rsidR="00F01FA2" w:rsidRPr="00781A2F" w:rsidRDefault="00451799"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حالة دراسية</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779F9ECA" w14:textId="77777777" w:rsidR="00F01FA2" w:rsidRPr="00F01FA2" w:rsidRDefault="00F01FA2" w:rsidP="00F602E7">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0860B5DE"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7472" behindDoc="0" locked="0" layoutInCell="1" allowOverlap="1" wp14:anchorId="7FD5C7C6" wp14:editId="7343EFCD">
                <wp:simplePos x="0" y="0"/>
                <wp:positionH relativeFrom="column">
                  <wp:posOffset>124691</wp:posOffset>
                </wp:positionH>
                <wp:positionV relativeFrom="paragraph">
                  <wp:posOffset>-464127</wp:posOffset>
                </wp:positionV>
                <wp:extent cx="6352560" cy="6809510"/>
                <wp:effectExtent l="0" t="0" r="0" b="0"/>
                <wp:wrapNone/>
                <wp:docPr id="1451488605" name="Group 1451488605"/>
                <wp:cNvGraphicFramePr/>
                <a:graphic xmlns:a="http://schemas.openxmlformats.org/drawingml/2006/main">
                  <a:graphicData uri="http://schemas.microsoft.com/office/word/2010/wordprocessingGroup">
                    <wpg:wgp>
                      <wpg:cNvGrpSpPr/>
                      <wpg:grpSpPr>
                        <a:xfrm>
                          <a:off x="0" y="0"/>
                          <a:ext cx="6352560" cy="6809510"/>
                          <a:chOff x="0" y="0"/>
                          <a:chExt cx="6352560" cy="6809510"/>
                        </a:xfrm>
                      </wpg:grpSpPr>
                      <wpg:grpSp>
                        <wpg:cNvPr id="1451488606" name="Group 1451488606"/>
                        <wpg:cNvGrpSpPr/>
                        <wpg:grpSpPr>
                          <a:xfrm>
                            <a:off x="161925" y="2571750"/>
                            <a:ext cx="5425833" cy="4237760"/>
                            <a:chOff x="-2" y="0"/>
                            <a:chExt cx="5425905" cy="4238060"/>
                          </a:xfrm>
                        </wpg:grpSpPr>
                        <wpg:grpSp>
                          <wpg:cNvPr id="1451488607" name="Group 25"/>
                          <wpg:cNvGrpSpPr/>
                          <wpg:grpSpPr>
                            <a:xfrm>
                              <a:off x="3130302" y="0"/>
                              <a:ext cx="2262067" cy="515506"/>
                              <a:chOff x="3849928" y="0"/>
                              <a:chExt cx="2262067" cy="515506"/>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28" y="69934"/>
                                <a:ext cx="1755152" cy="441349"/>
                              </a:xfrm>
                              <a:prstGeom prst="rect">
                                <a:avLst/>
                              </a:prstGeom>
                              <a:noFill/>
                            </wps:spPr>
                            <wps:txbx>
                              <w:txbxContent>
                                <w:p w14:paraId="1E00CA9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12" name="Group 26"/>
                          <wpg:cNvGrpSpPr/>
                          <wpg:grpSpPr>
                            <a:xfrm>
                              <a:off x="-2" y="9939"/>
                              <a:ext cx="2261237" cy="514985"/>
                              <a:chOff x="-2" y="0"/>
                              <a:chExt cx="2261545" cy="515506"/>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2" y="69936"/>
                                <a:ext cx="1756026" cy="441796"/>
                              </a:xfrm>
                              <a:prstGeom prst="rect">
                                <a:avLst/>
                              </a:prstGeom>
                              <a:noFill/>
                            </wps:spPr>
                            <wps:txbx>
                              <w:txbxContent>
                                <w:p w14:paraId="0D30A330"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2137948" y="873766"/>
                              <a:ext cx="3287955" cy="3364294"/>
                            </a:xfrm>
                            <a:prstGeom prst="rect">
                              <a:avLst/>
                            </a:prstGeom>
                            <a:noFill/>
                            <a:ln w="6350">
                              <a:noFill/>
                            </a:ln>
                          </wps:spPr>
                          <wps:txbx>
                            <w:txbxContent>
                              <w:p w14:paraId="6E801FB1" w14:textId="77777777" w:rsidR="00451799" w:rsidRPr="00451799" w:rsidRDefault="0045179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Sakkal Majalla" w:hAnsi="Sakkal Majalla" w:cs="Sakkal Majalla"/>
                                    <w:b/>
                                    <w:color w:val="auto"/>
                                    <w:sz w:val="34"/>
                                    <w:szCs w:val="34"/>
                                    <w:rtl/>
                                  </w:rPr>
                                  <w:t>بنهاية هذه الجلسة، سيكون المشارك قادراً على:</w:t>
                                </w:r>
                              </w:p>
                              <w:p w14:paraId="5976D94B" w14:textId="77777777" w:rsidR="00451799" w:rsidRDefault="0045179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تطبيق منهجيّات علمية لاتخاذ القرارات القيادية في ظروف مختلفة.</w:t>
                                </w:r>
                              </w:p>
                              <w:p w14:paraId="38F88F05" w14:textId="77777777" w:rsidR="00451799" w:rsidRDefault="0045179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استخدام أدوات متنوّعة لحلّ المشكلات المؤسّسية.</w:t>
                                </w:r>
                              </w:p>
                              <w:p w14:paraId="242B8B85" w14:textId="5FB2DBD5" w:rsidR="00F01FA2" w:rsidRDefault="00451799" w:rsidP="00451799">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تصميم نظام فعّال لمتابعة وتقييم أداء الموظّفين.</w:t>
                                </w:r>
                              </w:p>
                              <w:p w14:paraId="3729122F" w14:textId="070E6D1C" w:rsidR="00451799" w:rsidRDefault="00451799" w:rsidP="00451799">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تقديم تغذية راجعة محفّزة وبنّاءة للفريق.</w:t>
                                </w:r>
                              </w:p>
                              <w:p w14:paraId="75A4C601" w14:textId="36446EF7" w:rsidR="00451799" w:rsidRPr="000F32C7" w:rsidRDefault="00451799" w:rsidP="00451799">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إعداد خطة تطوير شخصية قيادية قابلة للتنفيذ.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39624" y="874214"/>
                              <a:ext cx="2216426" cy="3363441"/>
                            </a:xfrm>
                            <a:prstGeom prst="rect">
                              <a:avLst/>
                            </a:prstGeom>
                            <a:noFill/>
                            <a:ln w="6350">
                              <a:noFill/>
                            </a:ln>
                          </wps:spPr>
                          <wps:txbx>
                            <w:txbxContent>
                              <w:p w14:paraId="634A3EC2"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نشاط عصف ذهني.</w:t>
                                </w:r>
                              </w:p>
                              <w:p w14:paraId="325680C8"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مهارات اتخاذ القرار القيادي.</w:t>
                                </w:r>
                              </w:p>
                              <w:p w14:paraId="3B973D24"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أساليب حل المشكلات في العمل.</w:t>
                                </w:r>
                              </w:p>
                              <w:p w14:paraId="341168AB"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متابعة الأداء وتقييم الموظفين.</w:t>
                                </w:r>
                              </w:p>
                              <w:p w14:paraId="1AE932C1"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التغذية الراجعة الفعّالة.</w:t>
                                </w:r>
                              </w:p>
                              <w:p w14:paraId="7F4CC64A"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إعداد خطة تطوير شخصية قيادية.</w:t>
                                </w:r>
                              </w:p>
                              <w:p w14:paraId="3F5FFD38"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نشاط تدريبي.</w:t>
                                </w:r>
                              </w:p>
                              <w:p w14:paraId="4104BA97" w14:textId="60821C64" w:rsidR="00F01FA2" w:rsidRPr="000F32C7" w:rsidRDefault="00451799" w:rsidP="00451799">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حالة دراسيّة.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352560" cy="2272710"/>
                            <a:chOff x="0" y="0"/>
                            <a:chExt cx="6352560" cy="2272710"/>
                          </a:xfrm>
                        </wpg:grpSpPr>
                        <pic:pic xmlns:pic="http://schemas.openxmlformats.org/drawingml/2006/picture">
                          <pic:nvPicPr>
                            <pic:cNvPr id="1451488619" name="Picture 1451488619" descr="Calendar "/>
                            <pic:cNvPicPr>
                              <a:picLocks noChangeAspect="1"/>
                            </pic:cNvPicPr>
                          </pic:nvPicPr>
                          <pic:blipFill>
                            <a:blip r:embed="rId46" cstate="print">
                              <a:lum bright="70000" contrast="-70000"/>
                              <a:extLst>
                                <a:ext uri="{BEBA8EAE-BF5A-486C-A8C5-ECC9F3942E4B}">
                                  <a14:imgProps xmlns:a14="http://schemas.microsoft.com/office/drawing/2010/main">
                                    <a14:imgLayer r:embed="rId4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20355" y="1072198"/>
                              <a:ext cx="1132205" cy="981710"/>
                            </a:xfrm>
                            <a:prstGeom prst="rect">
                              <a:avLst/>
                            </a:prstGeom>
                            <a:noFill/>
                          </wps:spPr>
                          <wps:txbx>
                            <w:txbxContent>
                              <w:p w14:paraId="098E0D1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spAutoFit/>
                          </wps:bodyPr>
                        </wps:wsp>
                        <wps:wsp>
                          <wps:cNvPr id="1451488621" name="TextBox 34"/>
                          <wps:cNvSpPr txBox="1"/>
                          <wps:spPr>
                            <a:xfrm>
                              <a:off x="2494620" y="19867"/>
                              <a:ext cx="2430145" cy="536575"/>
                            </a:xfrm>
                            <a:prstGeom prst="rect">
                              <a:avLst/>
                            </a:prstGeom>
                            <a:noFill/>
                          </wps:spPr>
                          <wps:txbx>
                            <w:txbxContent>
                              <w:p w14:paraId="6BEAFD8B"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622" name="TextBox 34"/>
                          <wps:cNvSpPr txBox="1"/>
                          <wps:spPr>
                            <a:xfrm>
                              <a:off x="0" y="1291000"/>
                              <a:ext cx="4567555" cy="981710"/>
                            </a:xfrm>
                            <a:prstGeom prst="rect">
                              <a:avLst/>
                            </a:prstGeom>
                            <a:noFill/>
                          </wps:spPr>
                          <wps:txbx>
                            <w:txbxContent>
                              <w:p w14:paraId="7641D8A2" w14:textId="27244030" w:rsidR="00F01FA2" w:rsidRPr="00F01FA2" w:rsidRDefault="00451799" w:rsidP="00F01FA2">
                                <w:pPr>
                                  <w:bidi w:val="0"/>
                                  <w:jc w:val="center"/>
                                  <w:rPr>
                                    <w:rFonts w:ascii="Adobe Arabic" w:eastAsia="GE Dinar One" w:hAnsi="Adobe Arabic" w:cs="Adobe Arabic"/>
                                    <w:b/>
                                    <w:bCs/>
                                    <w:kern w:val="24"/>
                                    <w:sz w:val="56"/>
                                    <w:szCs w:val="56"/>
                                    <w:lang w:bidi="ar-SY"/>
                                  </w:rPr>
                                </w:pPr>
                                <w:r w:rsidRPr="00451799">
                                  <w:rPr>
                                    <w:rFonts w:ascii="Adobe Arabic" w:eastAsia="GE Dinar One" w:hAnsi="Adobe Arabic" w:cs="Adobe Arabic"/>
                                    <w:b/>
                                    <w:bCs/>
                                    <w:kern w:val="24"/>
                                    <w:sz w:val="56"/>
                                    <w:szCs w:val="56"/>
                                    <w:rtl/>
                                    <w:lang w:bidi="ar-SY"/>
                                  </w:rPr>
                                  <w:t>اتخاذ القرار وتقييم الأداء وخطة التطوير القيادي</w:t>
                                </w:r>
                              </w:p>
                            </w:txbxContent>
                          </wps:txbx>
                          <wps:bodyPr wrap="square" rtlCol="0">
                            <a:spAutoFit/>
                          </wps:bodyPr>
                        </wps:wsp>
                      </wpg:grpSp>
                    </wpg:wgp>
                  </a:graphicData>
                </a:graphic>
                <wp14:sizeRelV relativeFrom="margin">
                  <wp14:pctHeight>0</wp14:pctHeight>
                </wp14:sizeRelV>
              </wp:anchor>
            </w:drawing>
          </mc:Choice>
          <mc:Fallback>
            <w:pict>
              <v:group w14:anchorId="7FD5C7C6" id="Group 1451488605" o:spid="_x0000_s2077" style="position:absolute;left:0;text-align:left;margin-left:9.8pt;margin-top:-36.55pt;width:500.2pt;height:536.2pt;z-index:252777472;mso-position-horizontal-relative:text;mso-position-vertical-relative:text;mso-height-relative:margin" coordsize="63525,68095"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">
                <v:group id="Group 1451488606" o:spid="_x0000_s2078" style="position:absolute;left:1619;top:25717;width:54258;height:42378" coordorigin="" coordsize="54259,42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">
                  <v:group id="Group 25" o:spid="_x0000_s2079"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">
                    <v:group id="Group 1451488608" o:spid="_x0000_s208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">
                      <v:oval id="Oval 1451488609" o:spid="_x0000_s208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" fillcolor="#168489" stroked="f" strokeweight="1pt">
                        <v:fill opacity="49087f"/>
                        <v:stroke joinstyle="miter"/>
                      </v:oval>
                      <v:shape id="Picture 1451488610" o:spid="_x0000_s208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">
                        <v:imagedata r:id="rId227" o:title="Target " gain="19661f" blacklevel="22938f"/>
                      </v:shape>
                    </v:group>
                    <v:shape id="TextBox 34" o:spid="_x0000_s2083"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" filled="f" stroked="f">
                      <v:textbox style="mso-fit-shape-to-text:t">
                        <w:txbxContent>
                          <w:p w14:paraId="1E00CA9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2084"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">
                    <v:oval id="Oval 1451488613" o:spid="_x0000_s208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" fillcolor="#168489" stroked="f" strokeweight="1pt">
                      <v:fill opacity="49087f"/>
                      <v:stroke joinstyle="miter"/>
                    </v:oval>
                    <v:shape id="TextBox 34" o:spid="_x0000_s2086"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" filled="f" stroked="f">
                      <v:textbox style="mso-fit-shape-to-text:t">
                        <w:txbxContent>
                          <w:p w14:paraId="0D30A330"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615" o:spid="_x0000_s208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">
                      <v:imagedata r:id="rId228" o:title="Note " gain="19661f" blacklevel="22938f"/>
                    </v:shape>
                  </v:group>
                  <v:shape id="Text Box 1451488616" o:spid="_x0000_s2088" type="#_x0000_t202" style="position:absolute;left:21379;top:8737;width:32880;height:336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" filled="f" stroked="f" strokeweight=".5pt">
                    <v:textbox>
                      <w:txbxContent>
                        <w:p w14:paraId="6E801FB1" w14:textId="77777777" w:rsidR="00451799" w:rsidRPr="00451799" w:rsidRDefault="0045179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Sakkal Majalla" w:hAnsi="Sakkal Majalla" w:cs="Sakkal Majalla"/>
                              <w:b/>
                              <w:color w:val="auto"/>
                              <w:sz w:val="34"/>
                              <w:szCs w:val="34"/>
                              <w:rtl/>
                            </w:rPr>
                            <w:t>بنهاية هذه الجلسة، سيكون المشارك قادراً على:</w:t>
                          </w:r>
                        </w:p>
                        <w:p w14:paraId="5976D94B" w14:textId="77777777" w:rsidR="00451799" w:rsidRDefault="0045179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تطبيق منهجيّات علمية لاتخاذ القرارات القيادية في ظروف مختلفة.</w:t>
                          </w:r>
                        </w:p>
                        <w:p w14:paraId="38F88F05" w14:textId="77777777" w:rsidR="00451799" w:rsidRDefault="0045179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استخدام أدوات متنوّعة لحلّ المشكلات المؤسّسية.</w:t>
                          </w:r>
                        </w:p>
                        <w:p w14:paraId="242B8B85" w14:textId="5FB2DBD5" w:rsidR="00F01FA2" w:rsidRDefault="00451799" w:rsidP="00451799">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تصميم نظام فعّال لمتابعة وتقييم أداء الموظّفين.</w:t>
                          </w:r>
                        </w:p>
                        <w:p w14:paraId="3729122F" w14:textId="070E6D1C" w:rsidR="00451799" w:rsidRDefault="00451799" w:rsidP="00451799">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تقديم تغذية راجعة محفّزة وبنّاءة للفريق.</w:t>
                          </w:r>
                        </w:p>
                        <w:p w14:paraId="75A4C601" w14:textId="36446EF7" w:rsidR="00451799" w:rsidRPr="000F32C7" w:rsidRDefault="00451799" w:rsidP="00451799">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إعداد خطة تطوير شخصية قيادية قابلة للتنفيذ.</w:t>
                          </w:r>
                        </w:p>
                      </w:txbxContent>
                    </v:textbox>
                  </v:shape>
                  <v:shape id="Text Box 1451488617" o:spid="_x0000_s2089" type="#_x0000_t202" style="position:absolute;left:396;top:8742;width:22164;height:33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" filled="f" stroked="f" strokeweight=".5pt">
                    <v:textbox>
                      <w:txbxContent>
                        <w:p w14:paraId="634A3EC2"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نشاط عصف ذهني.</w:t>
                          </w:r>
                        </w:p>
                        <w:p w14:paraId="325680C8"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مهارات اتخاذ القرار القيادي.</w:t>
                          </w:r>
                        </w:p>
                        <w:p w14:paraId="3B973D24"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أساليب حل المشكلات في العمل.</w:t>
                          </w:r>
                        </w:p>
                        <w:p w14:paraId="341168AB"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متابعة الأداء وتقييم الموظفين.</w:t>
                          </w:r>
                        </w:p>
                        <w:p w14:paraId="1AE932C1"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التغذية الراجعة الفعّالة.</w:t>
                          </w:r>
                        </w:p>
                        <w:p w14:paraId="7F4CC64A"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إعداد خطة تطوير شخصية قيادية.</w:t>
                          </w:r>
                        </w:p>
                        <w:p w14:paraId="3F5FFD38"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نشاط تدريبي.</w:t>
                          </w:r>
                        </w:p>
                        <w:p w14:paraId="4104BA97" w14:textId="60821C64" w:rsidR="00F01FA2" w:rsidRPr="000F32C7" w:rsidRDefault="00451799" w:rsidP="00451799">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حالة دراسيّة.</w:t>
                          </w:r>
                        </w:p>
                      </w:txbxContent>
                    </v:textbox>
                  </v:shape>
                </v:group>
                <v:group id="Group 1451488618" o:spid="_x0000_s2090" style="position:absolute;width:63525;height:22727" coordsize="63525,22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">
                  <v:shape id="Picture 1451488619" o:spid="_x0000_s209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">
                    <v:imagedata r:id="rId229" o:title="Calendar " gain="19661f" blacklevel="22938f"/>
                  </v:shape>
                  <v:shape id="TextBox 34" o:spid="_x0000_s2092"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" filled="f" stroked="f">
                    <v:textbox style="mso-fit-shape-to-text:t">
                      <w:txbxContent>
                        <w:p w14:paraId="098E0D1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TextBox 34" o:spid="_x0000_s2093"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" filled="f" stroked="f">
                    <v:textbox style="mso-fit-shape-to-text:t">
                      <w:txbxContent>
                        <w:p w14:paraId="6BEAFD8B"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2094" type="#_x0000_t202" style="position:absolute;top:12910;width:45675;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" filled="f" stroked="f">
                    <v:textbox style="mso-fit-shape-to-text:t">
                      <w:txbxContent>
                        <w:p w14:paraId="7641D8A2" w14:textId="27244030" w:rsidR="00F01FA2" w:rsidRPr="00F01FA2" w:rsidRDefault="00451799" w:rsidP="00F01FA2">
                          <w:pPr>
                            <w:bidi w:val="0"/>
                            <w:jc w:val="center"/>
                            <w:rPr>
                              <w:rFonts w:ascii="Adobe Arabic" w:eastAsia="GE Dinar One" w:hAnsi="Adobe Arabic" w:cs="Adobe Arabic"/>
                              <w:b/>
                              <w:bCs/>
                              <w:kern w:val="24"/>
                              <w:sz w:val="56"/>
                              <w:szCs w:val="56"/>
                              <w:lang w:bidi="ar-SY"/>
                            </w:rPr>
                          </w:pPr>
                          <w:r w:rsidRPr="00451799">
                            <w:rPr>
                              <w:rFonts w:ascii="Adobe Arabic" w:eastAsia="GE Dinar One" w:hAnsi="Adobe Arabic" w:cs="Adobe Arabic"/>
                              <w:b/>
                              <w:bCs/>
                              <w:kern w:val="24"/>
                              <w:sz w:val="56"/>
                              <w:szCs w:val="56"/>
                              <w:rtl/>
                              <w:lang w:bidi="ar-SY"/>
                            </w:rPr>
                            <w:t>اتخاذ القرار وتقييم الأداء وخطة التطوير القيادي</w:t>
                          </w:r>
                        </w:p>
                      </w:txbxContent>
                    </v:textbox>
                  </v:shape>
                </v:group>
              </v:group>
            </w:pict>
          </mc:Fallback>
        </mc:AlternateContent>
      </w:r>
    </w:p>
    <w:p w14:paraId="012DAD5D" w14:textId="77777777" w:rsidR="00DB7FDB" w:rsidRPr="00BD4553" w:rsidRDefault="00DB7FDB" w:rsidP="000F1708">
      <w:pPr>
        <w:bidi w:val="0"/>
        <w:rPr>
          <w:rFonts w:ascii="Adobe Arabic" w:hAnsi="Adobe Arabic" w:cs="Adobe Arabic"/>
          <w:b/>
          <w:bCs/>
          <w:color w:val="002060"/>
          <w:sz w:val="48"/>
          <w:szCs w:val="36"/>
          <w:rtl/>
        </w:rPr>
      </w:pPr>
      <w:r w:rsidRPr="00BD4553">
        <w:rPr>
          <w:rFonts w:ascii="Adobe Arabic" w:hAnsi="Adobe Arabic" w:cs="Adobe Arabic"/>
          <w:b/>
          <w:bCs/>
          <w:color w:val="002060"/>
          <w:sz w:val="48"/>
          <w:szCs w:val="36"/>
          <w:rtl/>
        </w:rPr>
        <w:t xml:space="preserve"> </w:t>
      </w:r>
    </w:p>
    <w:p w14:paraId="5060869A" w14:textId="77777777" w:rsidR="00DB7FDB" w:rsidRDefault="00DB7FDB" w:rsidP="00F04847">
      <w:pPr>
        <w:pStyle w:val="a5"/>
        <w:spacing w:after="0" w:line="276" w:lineRule="auto"/>
        <w:jc w:val="center"/>
        <w:rPr>
          <w:rFonts w:ascii="Adobe Arabic" w:hAnsi="Adobe Arabic" w:cs="Adobe Arabic"/>
          <w:b/>
          <w:bCs/>
          <w:color w:val="002060"/>
          <w:sz w:val="48"/>
          <w:szCs w:val="36"/>
          <w:rtl/>
        </w:rPr>
      </w:pPr>
    </w:p>
    <w:p w14:paraId="2218962B" w14:textId="77777777" w:rsidR="00DB7FDB" w:rsidRDefault="00DB7FDB" w:rsidP="00DB7FDB">
      <w:pPr>
        <w:pStyle w:val="a5"/>
        <w:spacing w:line="360" w:lineRule="auto"/>
        <w:rPr>
          <w:rFonts w:ascii="Adobe Arabic" w:hAnsi="Adobe Arabic" w:cs="Adobe Arabic"/>
          <w:b/>
          <w:bCs/>
          <w:color w:val="002060"/>
          <w:sz w:val="48"/>
          <w:szCs w:val="36"/>
          <w:rtl/>
        </w:rPr>
      </w:pPr>
    </w:p>
    <w:p w14:paraId="2445B4DB" w14:textId="77777777" w:rsidR="00DB7FDB" w:rsidRPr="000F1708" w:rsidRDefault="00F9007F" w:rsidP="000F1708">
      <w:pPr>
        <w:bidi w:val="0"/>
        <w:spacing w:after="160" w:line="256" w:lineRule="auto"/>
        <w:jc w:val="left"/>
        <w:rPr>
          <w:rFonts w:cs="PT Bold Heading"/>
          <w:sz w:val="52"/>
          <w:szCs w:val="56"/>
          <w:rtl/>
        </w:rPr>
      </w:pPr>
      <w:r>
        <w:rPr>
          <w:rFonts w:cs="PT Bold Heading"/>
          <w:noProof/>
          <w:sz w:val="52"/>
          <w:szCs w:val="56"/>
          <w:rtl/>
        </w:rPr>
        <w:t xml:space="preserve"> </w:t>
      </w:r>
      <w:r w:rsidR="00DB7FDB">
        <w:rPr>
          <w:rFonts w:cs="PT Bold Heading" w:hint="cs"/>
          <w:sz w:val="52"/>
          <w:szCs w:val="56"/>
          <w:rtl/>
        </w:rPr>
        <w:br w:type="page"/>
      </w:r>
    </w:p>
    <w:p w14:paraId="45AC4E22" w14:textId="77777777" w:rsidR="004978DE" w:rsidRDefault="004978DE" w:rsidP="004978DE">
      <w:pPr>
        <w:bidi w:val="0"/>
        <w:spacing w:after="160" w:line="259" w:lineRule="auto"/>
        <w:jc w:val="left"/>
        <w:rPr>
          <w:rFonts w:ascii="Sakkal Majalla" w:hAnsi="Sakkal Majalla"/>
          <w:sz w:val="34"/>
        </w:rPr>
      </w:pPr>
      <w:r w:rsidRPr="005E1D24">
        <w:rPr>
          <w:rFonts w:eastAsia="Times New Roman" w:cs="Times New Roman"/>
          <w:b/>
          <w:bCs/>
          <w:noProof/>
          <w:sz w:val="36"/>
          <w:szCs w:val="36"/>
        </w:rPr>
        <w:lastRenderedPageBreak/>
        <mc:AlternateContent>
          <mc:Choice Requires="wpg">
            <w:drawing>
              <wp:inline distT="0" distB="0" distL="0" distR="0" wp14:anchorId="1AC206ED" wp14:editId="20906CC5">
                <wp:extent cx="5711825" cy="748003"/>
                <wp:effectExtent l="0" t="0" r="22225" b="14605"/>
                <wp:docPr id="405797106"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370644020" name="مجموعة 881967268"/>
                        <wpg:cNvGrpSpPr/>
                        <wpg:grpSpPr>
                          <a:xfrm>
                            <a:off x="0" y="159523"/>
                            <a:ext cx="5711825" cy="588477"/>
                            <a:chOff x="0" y="159448"/>
                            <a:chExt cx="6312597" cy="652243"/>
                          </a:xfrm>
                        </wpg:grpSpPr>
                        <wps:wsp>
                          <wps:cNvPr id="1036692233"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6076217" name="مربع نص 2043426344"/>
                          <wps:cNvSpPr txBox="1"/>
                          <wps:spPr>
                            <a:xfrm>
                              <a:off x="817519" y="159448"/>
                              <a:ext cx="2073788" cy="453954"/>
                            </a:xfrm>
                            <a:prstGeom prst="rect">
                              <a:avLst/>
                            </a:prstGeom>
                            <a:noFill/>
                          </wps:spPr>
                          <wps:txbx>
                            <w:txbxContent>
                              <w:p w14:paraId="55E7A5D3" w14:textId="77777777" w:rsidR="004978DE" w:rsidRPr="00724F18" w:rsidRDefault="004978DE" w:rsidP="004978DE">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wps:txbx>
                          <wps:bodyPr wrap="square" rtlCol="1">
                            <a:spAutoFit/>
                          </wps:bodyPr>
                        </wps:wsp>
                        <wps:wsp>
                          <wps:cNvPr id="1024423483"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25011740" name="Picture 179" descr="Light bulb "/>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AC206ED" id="_x0000_s2095"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">
                <v:group id="مجموعة 881967268" o:spid="_x0000_s2096"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">
                  <v:roundrect id="مستطيل مستدير الزوايا 769901" o:spid="_x0000_s2097"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" fillcolor="#168489" strokecolor="#168489" strokeweight="1pt">
                    <v:stroke joinstyle="miter"/>
                  </v:roundrect>
                  <v:shape id="مربع نص 2043426344" o:spid="_x0000_s2098"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" filled="f" stroked="f">
                    <v:textbox style="mso-fit-shape-to-text:t">
                      <w:txbxContent>
                        <w:p w14:paraId="55E7A5D3" w14:textId="77777777" w:rsidR="004978DE" w:rsidRPr="00724F18" w:rsidRDefault="004978DE" w:rsidP="004978DE">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v:textbox>
                  </v:shape>
                  <v:roundrect id="مستطيل مستدير الزوايا 769903" o:spid="_x0000_s2099"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" fillcolor="#168489" strokecolor="#168489" strokeweight="1pt">
                    <v:stroke joinstyle="miter"/>
                  </v:roundrect>
                </v:group>
                <v:shape id="Picture 179" o:spid="_x0000_s2100"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">
                  <v:imagedata r:id="rId58" o:title="Light bulb "/>
                </v:shape>
                <w10:anchorlock/>
              </v:group>
            </w:pict>
          </mc:Fallback>
        </mc:AlternateContent>
      </w:r>
    </w:p>
    <w:p w14:paraId="291BF86E" w14:textId="77777777" w:rsidR="004978DE" w:rsidRPr="004978DE" w:rsidRDefault="004978DE" w:rsidP="004978DE">
      <w:pPr>
        <w:rPr>
          <w:rFonts w:ascii="Sakkal Majalla" w:hAnsi="Sakkal Majalla"/>
          <w:sz w:val="34"/>
          <w:rtl/>
        </w:rPr>
      </w:pPr>
      <w:r w:rsidRPr="004978DE">
        <w:rPr>
          <w:rFonts w:ascii="Sakkal Majalla" w:hAnsi="Sakkal Majalla"/>
          <w:sz w:val="34"/>
          <w:rtl/>
        </w:rPr>
        <w:t>مرحباً بكم في الجلسة الثانية من دورتنا التدريبية. تتمحور جلستنا حول محاور أساسية في بناء القائد الفعّال: اتخاذ القرارات، تقييم الأداء، والتطوير القيادي الشخصي. تُشكل هذه المهارات حجر الأساس في نجاح أي مشرف أو مدير في عالم الأعمال المتغيّر باستمرار.</w:t>
      </w:r>
    </w:p>
    <w:p w14:paraId="311669AE" w14:textId="77777777" w:rsidR="004978DE" w:rsidRPr="004978DE" w:rsidRDefault="004978DE" w:rsidP="004978DE">
      <w:pPr>
        <w:rPr>
          <w:rFonts w:ascii="Sakkal Majalla" w:hAnsi="Sakkal Majalla"/>
          <w:sz w:val="34"/>
          <w:rtl/>
        </w:rPr>
      </w:pPr>
      <w:r w:rsidRPr="004978DE">
        <w:rPr>
          <w:rFonts w:ascii="Sakkal Majalla" w:hAnsi="Sakkal Majalla"/>
          <w:sz w:val="34"/>
          <w:rtl/>
        </w:rPr>
        <w:t>كما يقول بيتر دراكر، أحد أبرز خبراء الإدارة: "المدير الفعّال ليس من يصنع القرارات الصحيحة دائماً، بل من يحوّل القرارات الصائبة إلى التزامات فعّالة". فالقرارات هي جوهر العمل القيادي، وقدرتنا على صناعتها بحكمة وتنفيذها بفعالية تحدّد مدى نجاحنا كقادة.</w:t>
      </w:r>
    </w:p>
    <w:p w14:paraId="35726153" w14:textId="77777777" w:rsidR="004978DE" w:rsidRPr="005E1D24" w:rsidRDefault="004978DE" w:rsidP="004978DE">
      <w:pPr>
        <w:keepNext/>
        <w:pageBreakBefore/>
        <w:rPr>
          <w:rFonts w:ascii="Sakkal Majalla" w:hAnsi="Sakkal Majalla"/>
          <w:b/>
          <w:bCs/>
          <w:color w:val="FF0000"/>
          <w:sz w:val="32"/>
          <w:szCs w:val="32"/>
          <w:rtl/>
        </w:rPr>
      </w:pPr>
      <w:r w:rsidRPr="005E1D24">
        <w:rPr>
          <w:b/>
          <w:bCs/>
          <w:noProof/>
          <w:color w:val="FF0000"/>
        </w:rPr>
        <w:lastRenderedPageBreak/>
        <mc:AlternateContent>
          <mc:Choice Requires="wpg">
            <w:drawing>
              <wp:inline distT="0" distB="0" distL="0" distR="0" wp14:anchorId="5FA97DA8" wp14:editId="044689CD">
                <wp:extent cx="5537836" cy="992761"/>
                <wp:effectExtent l="0" t="0" r="0" b="0"/>
                <wp:docPr id="1421819293"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653953782" name="Group 1608695462"/>
                        <wpg:cNvGrpSpPr/>
                        <wpg:grpSpPr>
                          <a:xfrm>
                            <a:off x="1" y="0"/>
                            <a:ext cx="5537836" cy="992761"/>
                            <a:chOff x="0" y="0"/>
                            <a:chExt cx="5538027" cy="992804"/>
                          </a:xfrm>
                        </wpg:grpSpPr>
                        <wps:wsp>
                          <wps:cNvPr id="1157815915" name="TextBox 4"/>
                          <wps:cNvSpPr txBox="1"/>
                          <wps:spPr>
                            <a:xfrm>
                              <a:off x="4688958" y="456229"/>
                              <a:ext cx="849069" cy="536575"/>
                            </a:xfrm>
                            <a:prstGeom prst="rect">
                              <a:avLst/>
                            </a:prstGeom>
                            <a:noFill/>
                          </wps:spPr>
                          <wps:txbx>
                            <w:txbxContent>
                              <w:p w14:paraId="2A15F26D" w14:textId="77777777" w:rsidR="004978DE" w:rsidRDefault="004978DE" w:rsidP="004978DE">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809788275"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46345923" name="TextBox 7"/>
                          <wps:cNvSpPr txBox="1"/>
                          <wps:spPr>
                            <a:xfrm>
                              <a:off x="0" y="203938"/>
                              <a:ext cx="4493415" cy="536598"/>
                            </a:xfrm>
                            <a:prstGeom prst="rect">
                              <a:avLst/>
                            </a:prstGeom>
                            <a:noFill/>
                          </wps:spPr>
                          <wps:txbx>
                            <w:txbxContent>
                              <w:p w14:paraId="132CD6AD" w14:textId="77777777" w:rsidR="004978DE" w:rsidRDefault="004978DE" w:rsidP="004978DE">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157079411" name="Picture 1608695466" descr="Brainstorming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FA97DA8" id="_x0000_s2101"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">
                <v:group id="Group 1608695462" o:spid="_x0000_s2102"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">
                  <v:shape id="TextBox 4" o:spid="_x0000_s2103"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" filled="f" stroked="f">
                    <v:textbox style="mso-fit-shape-to-text:t">
                      <w:txbxContent>
                        <w:p w14:paraId="2A15F26D" w14:textId="77777777" w:rsidR="004978DE" w:rsidRDefault="004978DE" w:rsidP="004978DE">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2104"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" fillcolor="#168489" stroked="f" strokeweight="1pt">
                    <v:stroke joinstyle="miter"/>
                  </v:roundrect>
                  <v:shape id="TextBox 7" o:spid="_x0000_s2105"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" filled="f" stroked="f">
                    <v:textbox style="mso-fit-shape-to-text:t">
                      <w:txbxContent>
                        <w:p w14:paraId="132CD6AD" w14:textId="77777777" w:rsidR="004978DE" w:rsidRDefault="004978DE" w:rsidP="004978DE">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2106"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">
                  <v:imagedata r:id="rId60" o:title="Brainstorming "/>
                </v:shape>
                <w10:anchorlock/>
              </v:group>
            </w:pict>
          </mc:Fallback>
        </mc:AlternateContent>
      </w:r>
    </w:p>
    <w:p w14:paraId="1B554177" w14:textId="77777777" w:rsidR="004978DE" w:rsidRPr="004978DE" w:rsidRDefault="004978DE" w:rsidP="004978DE">
      <w:pPr>
        <w:rPr>
          <w:rFonts w:ascii="Sakkal Majalla" w:hAnsi="Sakkal Majalla"/>
          <w:sz w:val="34"/>
          <w:rtl/>
        </w:rPr>
      </w:pPr>
      <w:r w:rsidRPr="005E1D24">
        <w:rPr>
          <w:noProof/>
          <w:sz w:val="34"/>
        </w:rPr>
        <w:drawing>
          <wp:anchor distT="0" distB="0" distL="114300" distR="114300" simplePos="0" relativeHeight="252859392" behindDoc="0" locked="0" layoutInCell="1" allowOverlap="1" wp14:anchorId="212122F0" wp14:editId="0F462423">
            <wp:simplePos x="0" y="0"/>
            <wp:positionH relativeFrom="margin">
              <wp:align>right</wp:align>
            </wp:positionH>
            <wp:positionV relativeFrom="paragraph">
              <wp:posOffset>11801</wp:posOffset>
            </wp:positionV>
            <wp:extent cx="457200" cy="457200"/>
            <wp:effectExtent l="0" t="0" r="0" b="0"/>
            <wp:wrapSquare wrapText="bothSides"/>
            <wp:docPr id="1572038975"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E1D24">
        <w:rPr>
          <w:rFonts w:hint="cs"/>
          <w:color w:val="168489"/>
          <w:sz w:val="34"/>
          <w:rtl/>
        </w:rPr>
        <w:t>السؤال:</w:t>
      </w:r>
      <w:r w:rsidRPr="005E1D24">
        <w:rPr>
          <w:rFonts w:hint="cs"/>
          <w:sz w:val="34"/>
          <w:rtl/>
        </w:rPr>
        <w:t xml:space="preserve"> </w:t>
      </w:r>
      <w:r w:rsidRPr="004978DE">
        <w:rPr>
          <w:rFonts w:ascii="Sakkal Majalla" w:hAnsi="Sakkal Majalla" w:hint="cs"/>
          <w:sz w:val="34"/>
          <w:rtl/>
        </w:rPr>
        <w:t>"</w:t>
      </w:r>
      <w:r w:rsidRPr="004978DE">
        <w:rPr>
          <w:rFonts w:ascii="Sakkal Majalla" w:hAnsi="Sakkal Majalla"/>
          <w:sz w:val="34"/>
          <w:rtl/>
        </w:rPr>
        <w:t>تخيّل أنك أمام قرار صعب في العمل وليس لديك معلومات كافية، والوقت محدود جداً</w:t>
      </w:r>
      <w:r w:rsidRPr="004978DE">
        <w:rPr>
          <w:rFonts w:ascii="Sakkal Majalla" w:hAnsi="Sakkal Majalla" w:hint="cs"/>
          <w:sz w:val="34"/>
          <w:rtl/>
        </w:rPr>
        <w:t xml:space="preserve">... </w:t>
      </w:r>
      <w:r w:rsidRPr="004978DE">
        <w:rPr>
          <w:rFonts w:ascii="Sakkal Majalla" w:hAnsi="Sakkal Majalla"/>
          <w:sz w:val="34"/>
          <w:rtl/>
        </w:rPr>
        <w:t>كيف ستتصرف؟ ما هي المعايير التي تعتمدها عادةً لاتخاذ قراراتك المهنية</w:t>
      </w:r>
      <w:r w:rsidRPr="004978DE">
        <w:rPr>
          <w:rFonts w:ascii="Sakkal Majalla" w:hAnsi="Sakkal Majalla" w:hint="cs"/>
          <w:sz w:val="34"/>
          <w:rtl/>
        </w:rPr>
        <w:t>"</w:t>
      </w:r>
      <w:r w:rsidRPr="004978DE">
        <w:rPr>
          <w:rFonts w:ascii="Sakkal Majalla" w:hAnsi="Sakkal Majalla"/>
          <w:sz w:val="34"/>
          <w:rtl/>
        </w:rPr>
        <w:t>؟</w:t>
      </w:r>
    </w:p>
    <w:p w14:paraId="782B57E7" w14:textId="30BD2016" w:rsidR="004978DE" w:rsidRPr="005E1D24" w:rsidRDefault="004978DE" w:rsidP="004978DE">
      <w:pPr>
        <w:rPr>
          <w:rFonts w:ascii="Sakkal Majalla" w:hAnsi="Sakkal Majalla"/>
          <w:sz w:val="34"/>
          <w:rtl/>
        </w:rPr>
      </w:pPr>
      <w:r w:rsidRPr="005E1D24">
        <w:rPr>
          <w:noProof/>
        </w:rPr>
        <w:drawing>
          <wp:anchor distT="0" distB="0" distL="114300" distR="114300" simplePos="0" relativeHeight="252858368" behindDoc="0" locked="0" layoutInCell="1" allowOverlap="1" wp14:anchorId="10E5091E" wp14:editId="3D9B726E">
            <wp:simplePos x="0" y="0"/>
            <wp:positionH relativeFrom="margin">
              <wp:align>right</wp:align>
            </wp:positionH>
            <wp:positionV relativeFrom="paragraph">
              <wp:posOffset>310515</wp:posOffset>
            </wp:positionV>
            <wp:extent cx="361315" cy="361315"/>
            <wp:effectExtent l="0" t="0" r="635" b="635"/>
            <wp:wrapSquare wrapText="bothSides"/>
            <wp:docPr id="300950112" name="Picture 1608695467" descr="Back in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ack in time "/>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D84017" w14:textId="77777777" w:rsidR="004978DE" w:rsidRPr="005E1D24" w:rsidRDefault="004978DE" w:rsidP="004978DE">
      <w:pPr>
        <w:rPr>
          <w:rtl/>
        </w:rPr>
      </w:pPr>
      <w:r w:rsidRPr="005E1D24">
        <w:rPr>
          <w:rFonts w:hint="cs"/>
          <w:color w:val="168489"/>
          <w:rtl/>
        </w:rPr>
        <w:t>المدّة الزمنية:</w:t>
      </w:r>
      <w:r w:rsidRPr="005E1D24">
        <w:rPr>
          <w:rFonts w:hint="cs"/>
          <w:rtl/>
        </w:rPr>
        <w:t xml:space="preserve"> 15 دقائق.</w:t>
      </w:r>
    </w:p>
    <w:p w14:paraId="501F8DB1" w14:textId="77777777" w:rsidR="004978DE" w:rsidRPr="005E1D24" w:rsidRDefault="004978DE" w:rsidP="004978DE">
      <w:pPr>
        <w:rPr>
          <w:color w:val="168489"/>
        </w:rPr>
      </w:pPr>
      <w:r w:rsidRPr="005E1D24">
        <w:rPr>
          <w:noProof/>
        </w:rPr>
        <w:drawing>
          <wp:anchor distT="0" distB="0" distL="114300" distR="114300" simplePos="0" relativeHeight="252860416" behindDoc="0" locked="0" layoutInCell="1" allowOverlap="1" wp14:anchorId="0F81B816" wp14:editId="7E7FDA76">
            <wp:simplePos x="0" y="0"/>
            <wp:positionH relativeFrom="margin">
              <wp:align>right</wp:align>
            </wp:positionH>
            <wp:positionV relativeFrom="paragraph">
              <wp:posOffset>106680</wp:posOffset>
            </wp:positionV>
            <wp:extent cx="439420" cy="439420"/>
            <wp:effectExtent l="0" t="0" r="0" b="0"/>
            <wp:wrapSquare wrapText="bothSides"/>
            <wp:docPr id="1453151080" name="Picture 1608695469"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8BA93F" w14:textId="77777777" w:rsidR="004978DE" w:rsidRDefault="004978DE" w:rsidP="004978DE">
      <w:pPr>
        <w:tabs>
          <w:tab w:val="left" w:pos="1272"/>
        </w:tabs>
        <w:rPr>
          <w:color w:val="168489"/>
          <w:rtl/>
        </w:rPr>
      </w:pPr>
      <w:r w:rsidRPr="005E1D24">
        <w:rPr>
          <w:color w:val="168489"/>
          <w:rtl/>
        </w:rPr>
        <w:t>بعض الإجابات النموذجيّة</w:t>
      </w:r>
      <w:r w:rsidRPr="005E1D24">
        <w:rPr>
          <w:rFonts w:hint="cs"/>
          <w:color w:val="168489"/>
          <w:rtl/>
        </w:rPr>
        <w:t>:</w:t>
      </w:r>
      <w:r w:rsidRPr="005E1D24">
        <w:rPr>
          <w:color w:val="168489"/>
          <w:rtl/>
        </w:rPr>
        <w:tab/>
      </w:r>
    </w:p>
    <w:p w14:paraId="2623FE47" w14:textId="77777777" w:rsidR="004978DE" w:rsidRPr="004978DE" w:rsidRDefault="004978DE" w:rsidP="004978DE">
      <w:pPr>
        <w:rPr>
          <w:rFonts w:ascii="Sakkal Majalla" w:hAnsi="Sakkal Majalla"/>
          <w:sz w:val="34"/>
          <w:rtl/>
        </w:rPr>
      </w:pPr>
      <w:r w:rsidRPr="004978DE">
        <w:rPr>
          <w:rFonts w:ascii="Sakkal Majalla" w:hAnsi="Sakkal Majalla"/>
          <w:sz w:val="34"/>
          <w:rtl/>
        </w:rPr>
        <w:t>- "سأبدأ بتحديد الحدّ الأدنى من المعلومات الضرورية لاتخاذ القرار، ثمّ أسعى للحصول عليها بأسرع وقت ممكن، مع تحليل المخاطر المحتملة لكلّ خيار."</w:t>
      </w:r>
    </w:p>
    <w:p w14:paraId="4DDEBD56" w14:textId="77777777" w:rsidR="004978DE" w:rsidRPr="004978DE" w:rsidRDefault="004978DE" w:rsidP="004978DE">
      <w:pPr>
        <w:rPr>
          <w:rFonts w:ascii="Sakkal Majalla" w:hAnsi="Sakkal Majalla"/>
          <w:sz w:val="34"/>
          <w:rtl/>
        </w:rPr>
      </w:pPr>
      <w:r w:rsidRPr="004978DE">
        <w:rPr>
          <w:rFonts w:ascii="Sakkal Majalla" w:hAnsi="Sakkal Majalla"/>
          <w:sz w:val="34"/>
          <w:rtl/>
        </w:rPr>
        <w:t>- "سأستشير الخبراء المتاحين في فريقي، وأعتمد على خبراتهم السابقة في مواقف مشابهة للوصول لأفضل قرار ممكن ضمن الوقت المتاح."</w:t>
      </w:r>
    </w:p>
    <w:p w14:paraId="75127A62" w14:textId="77777777" w:rsidR="004978DE" w:rsidRPr="004978DE" w:rsidRDefault="004978DE" w:rsidP="004978DE">
      <w:pPr>
        <w:rPr>
          <w:rFonts w:ascii="Sakkal Majalla" w:hAnsi="Sakkal Majalla"/>
          <w:sz w:val="34"/>
          <w:rtl/>
        </w:rPr>
      </w:pPr>
      <w:r w:rsidRPr="004978DE">
        <w:rPr>
          <w:rFonts w:ascii="Sakkal Majalla" w:hAnsi="Sakkal Majalla"/>
          <w:sz w:val="34"/>
          <w:rtl/>
        </w:rPr>
        <w:t>- "سأوازن بين التكلفة المحتملة للخطأ مقابل تكلفة التأخر في اتخاذ القرار، فأحياناً يكون التأخير أكثر كلفة من اتخاذ قرار غير مثالي."</w:t>
      </w:r>
    </w:p>
    <w:p w14:paraId="60EE0240" w14:textId="77777777" w:rsidR="004978DE" w:rsidRPr="004978DE" w:rsidRDefault="004978DE" w:rsidP="004978DE">
      <w:pPr>
        <w:rPr>
          <w:rFonts w:ascii="Sakkal Majalla" w:hAnsi="Sakkal Majalla"/>
          <w:sz w:val="34"/>
          <w:rtl/>
        </w:rPr>
      </w:pPr>
      <w:r w:rsidRPr="004978DE">
        <w:rPr>
          <w:rFonts w:ascii="Sakkal Majalla" w:hAnsi="Sakkal Majalla"/>
          <w:sz w:val="34"/>
          <w:rtl/>
        </w:rPr>
        <w:t>- "أعتمد معايير محدّدة في قراراتي: الانسجام مع قيم المؤسّسة، التأثير على العملاء، التكلفة والعائد المتوقّع، والتأثير على الفريق."</w:t>
      </w:r>
    </w:p>
    <w:p w14:paraId="25D94CCF" w14:textId="77777777" w:rsidR="004978DE" w:rsidRPr="004978DE" w:rsidRDefault="004978DE" w:rsidP="004978DE">
      <w:pPr>
        <w:rPr>
          <w:rFonts w:ascii="Sakkal Majalla" w:hAnsi="Sakkal Majalla"/>
          <w:sz w:val="34"/>
          <w:rtl/>
        </w:rPr>
      </w:pPr>
      <w:r w:rsidRPr="004978DE">
        <w:rPr>
          <w:rFonts w:ascii="Sakkal Majalla" w:hAnsi="Sakkal Majalla"/>
          <w:sz w:val="34"/>
          <w:rtl/>
        </w:rPr>
        <w:t>- "سأحدّد القرارات التي يمكن تجزئتها إلى قرارات أصغر أقلّ مخاطرة، وأبدأ بها لكسب الوقت والتعلّم أثناء التنفيذ."</w:t>
      </w:r>
    </w:p>
    <w:p w14:paraId="1C6468D5" w14:textId="77777777" w:rsidR="004978DE" w:rsidRPr="004978DE" w:rsidRDefault="004978DE" w:rsidP="004978DE">
      <w:pPr>
        <w:rPr>
          <w:rFonts w:ascii="Sakkal Majalla" w:hAnsi="Sakkal Majalla"/>
          <w:sz w:val="34"/>
          <w:rtl/>
        </w:rPr>
      </w:pPr>
      <w:r w:rsidRPr="004978DE">
        <w:rPr>
          <w:rFonts w:ascii="Sakkal Majalla" w:hAnsi="Sakkal Majalla"/>
          <w:sz w:val="34"/>
          <w:rtl/>
        </w:rPr>
        <w:t>- "أميّز بين القرارات القابلة للتراجع وغير القابلة للتراجع. القرارات القابلة للتراجع يمكن اتخاذها بسرعة أكبر، أمّا غير القابلة للتراجع فتتطلّب تحليلاً أعمق حتى مع ضيق الوقت."</w:t>
      </w:r>
    </w:p>
    <w:p w14:paraId="22D013D4" w14:textId="77777777" w:rsidR="004978DE" w:rsidRPr="005E1D24" w:rsidRDefault="004978DE" w:rsidP="004978DE">
      <w:pPr>
        <w:tabs>
          <w:tab w:val="left" w:pos="1272"/>
        </w:tabs>
        <w:rPr>
          <w:color w:val="168489"/>
          <w:rtl/>
        </w:rPr>
      </w:pPr>
    </w:p>
    <w:p w14:paraId="2395729A" w14:textId="77777777" w:rsidR="004978DE" w:rsidRDefault="004978DE" w:rsidP="004978DE">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09ECE319" wp14:editId="5485E74F">
                <wp:extent cx="5731510" cy="895350"/>
                <wp:effectExtent l="0" t="0" r="21590" b="19050"/>
                <wp:docPr id="205570878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80839699" name="صورة 38"/>
                          <pic:cNvPicPr/>
                        </pic:nvPicPr>
                        <pic:blipFill>
                          <a:blip r:embed="rId6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49398929" name="مجموعة 39"/>
                        <wpg:cNvGrpSpPr/>
                        <wpg:grpSpPr>
                          <a:xfrm>
                            <a:off x="0" y="0"/>
                            <a:ext cx="5731510" cy="895350"/>
                            <a:chOff x="0" y="0"/>
                            <a:chExt cx="5878196" cy="918845"/>
                          </a:xfrm>
                        </wpg:grpSpPr>
                        <wpg:grpSp>
                          <wpg:cNvPr id="1874514964" name="مجموعة 40"/>
                          <wpg:cNvGrpSpPr/>
                          <wpg:grpSpPr>
                            <a:xfrm>
                              <a:off x="0" y="0"/>
                              <a:ext cx="5878196" cy="918845"/>
                              <a:chOff x="0" y="0"/>
                              <a:chExt cx="6240348" cy="919070"/>
                            </a:xfrm>
                          </wpg:grpSpPr>
                          <wpg:grpSp>
                            <wpg:cNvPr id="1641555916" name="مجموعة 41"/>
                            <wpg:cNvGrpSpPr/>
                            <wpg:grpSpPr>
                              <a:xfrm>
                                <a:off x="0" y="169208"/>
                                <a:ext cx="5433072" cy="580613"/>
                                <a:chOff x="0" y="169208"/>
                                <a:chExt cx="5433072" cy="580613"/>
                              </a:xfrm>
                            </wpg:grpSpPr>
                            <wps:wsp>
                              <wps:cNvPr id="119951408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923721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431001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92232205" name="مربع نص 41"/>
                          <wps:cNvSpPr txBox="1"/>
                          <wps:spPr>
                            <a:xfrm>
                              <a:off x="204484" y="257055"/>
                              <a:ext cx="4616071" cy="387740"/>
                            </a:xfrm>
                            <a:prstGeom prst="rect">
                              <a:avLst/>
                            </a:prstGeom>
                            <a:noFill/>
                          </wps:spPr>
                          <wps:txbx>
                            <w:txbxContent>
                              <w:p w14:paraId="09C7FD26" w14:textId="67D874C9" w:rsidR="004978DE" w:rsidRDefault="004978DE" w:rsidP="004978DE">
                                <w:pPr>
                                  <w:rPr>
                                    <w:rFonts w:eastAsia="Calibri" w:hAnsi="Adobe Arabic" w:cs="Adobe Arabic"/>
                                    <w:b/>
                                    <w:bCs/>
                                    <w:color w:val="FFFFFF"/>
                                    <w:kern w:val="24"/>
                                    <w:sz w:val="36"/>
                                    <w:szCs w:val="36"/>
                                    <w:lang w:bidi="ar-EG"/>
                                  </w:rPr>
                                </w:pPr>
                                <w:r w:rsidRPr="004978DE">
                                  <w:rPr>
                                    <w:rFonts w:eastAsia="Calibri" w:hAnsi="Adobe Arabic" w:cs="Adobe Arabic"/>
                                    <w:b/>
                                    <w:bCs/>
                                    <w:color w:val="FFFFFF"/>
                                    <w:kern w:val="24"/>
                                    <w:sz w:val="36"/>
                                    <w:szCs w:val="36"/>
                                    <w:rtl/>
                                    <w:lang w:bidi="ar-EG"/>
                                  </w:rPr>
                                  <w:t>مهارات اتخاذ القرار القيادي</w:t>
                                </w:r>
                              </w:p>
                            </w:txbxContent>
                          </wps:txbx>
                          <wps:bodyPr wrap="square" rtlCol="1">
                            <a:spAutoFit/>
                          </wps:bodyPr>
                        </wps:wsp>
                      </wpg:grpSp>
                    </wpg:wgp>
                  </a:graphicData>
                </a:graphic>
              </wp:inline>
            </w:drawing>
          </mc:Choice>
          <mc:Fallback>
            <w:pict>
              <v:group w14:anchorId="09ECE319" id="_x0000_s210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">
                <v:shape id="صورة 38" o:spid="_x0000_s210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">
                  <v:imagedata r:id="rId64" o:title=""/>
                </v:shape>
                <v:group id="مجموعة 39" o:spid="_x0000_s21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">
                  <v:group id="مجموعة 40" o:spid="_x0000_s21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">
                    <v:group id="مجموعة 41" o:spid="_x0000_s21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">
                      <v:shape id="شكل حر 42" o:spid="_x0000_s21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1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" fillcolor="#168489" stroked="f" strokeweight="1pt">
                        <v:stroke joinstyle="miter"/>
                      </v:roundrect>
                    </v:group>
                    <v:oval id="شكل بيضاوي 44" o:spid="_x0000_s21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" filled="f" strokecolor="#a5a5a5 [2092]" strokeweight="1pt">
                      <v:stroke joinstyle="miter"/>
                    </v:oval>
                  </v:group>
                  <v:shape id="مربع نص 41" o:spid="_x0000_s211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" filled="f" stroked="f">
                    <v:textbox style="mso-fit-shape-to-text:t">
                      <w:txbxContent>
                        <w:p w14:paraId="09C7FD26" w14:textId="67D874C9" w:rsidR="004978DE" w:rsidRDefault="004978DE" w:rsidP="004978DE">
                          <w:pPr>
                            <w:rPr>
                              <w:rFonts w:eastAsia="Calibri" w:hAnsi="Adobe Arabic" w:cs="Adobe Arabic"/>
                              <w:b/>
                              <w:bCs/>
                              <w:color w:val="FFFFFF"/>
                              <w:kern w:val="24"/>
                              <w:sz w:val="36"/>
                              <w:szCs w:val="36"/>
                              <w:lang w:bidi="ar-EG"/>
                            </w:rPr>
                          </w:pPr>
                          <w:r w:rsidRPr="004978DE">
                            <w:rPr>
                              <w:rFonts w:eastAsia="Calibri" w:hAnsi="Adobe Arabic" w:cs="Adobe Arabic"/>
                              <w:b/>
                              <w:bCs/>
                              <w:color w:val="FFFFFF"/>
                              <w:kern w:val="24"/>
                              <w:sz w:val="36"/>
                              <w:szCs w:val="36"/>
                              <w:rtl/>
                              <w:lang w:bidi="ar-EG"/>
                            </w:rPr>
                            <w:t>مهارات اتخاذ القرار القيادي</w:t>
                          </w:r>
                        </w:p>
                      </w:txbxContent>
                    </v:textbox>
                  </v:shape>
                </v:group>
                <w10:anchorlock/>
              </v:group>
            </w:pict>
          </mc:Fallback>
        </mc:AlternateContent>
      </w:r>
    </w:p>
    <w:p w14:paraId="76D56A86" w14:textId="77777777" w:rsidR="004978DE" w:rsidRPr="004978DE" w:rsidRDefault="004978DE" w:rsidP="004978DE">
      <w:pPr>
        <w:rPr>
          <w:rFonts w:ascii="Sakkal Majalla" w:hAnsi="Sakkal Majalla"/>
          <w:sz w:val="34"/>
          <w:rtl/>
        </w:rPr>
      </w:pPr>
      <w:r w:rsidRPr="004978DE">
        <w:rPr>
          <w:rFonts w:ascii="Sakkal Majalla" w:hAnsi="Sakkal Majalla"/>
          <w:sz w:val="34"/>
          <w:rtl/>
        </w:rPr>
        <w:t>اتخاذ القرار هو جوهر العمل الإداري والقيادي. وفقاً لدراسة أجرتها جامعة هارفارد، يتّخذ المدير التنفيذي المتوسّط حوالي 3,000 قرار سنوياً، منها ما لا يقلّ عن 50 قراراً استراتيجياً يؤثّر بشكل كبير في مستقبل المنظّمة.</w:t>
      </w:r>
    </w:p>
    <w:p w14:paraId="74647D8E" w14:textId="77777777" w:rsidR="004978DE" w:rsidRDefault="004978DE" w:rsidP="004978DE">
      <w:pPr>
        <w:rPr>
          <w:rFonts w:ascii="Adobe Arabic" w:hAnsi="Adobe Arabic" w:cs="Adobe Arabic"/>
          <w:b/>
          <w:bCs/>
          <w:color w:val="008080"/>
          <w:sz w:val="36"/>
          <w:szCs w:val="36"/>
          <w:rtl/>
        </w:rPr>
      </w:pPr>
      <w:r w:rsidRPr="004978DE">
        <w:rPr>
          <w:rFonts w:ascii="Adobe Arabic" w:hAnsi="Adobe Arabic" w:cs="Adobe Arabic"/>
          <w:b/>
          <w:bCs/>
          <w:color w:val="008080"/>
          <w:sz w:val="36"/>
          <w:szCs w:val="36"/>
          <w:rtl/>
        </w:rPr>
        <w:t>أنواع القرارات القيادية:</w:t>
      </w:r>
    </w:p>
    <w:tbl>
      <w:tblPr>
        <w:tblStyle w:val="a6"/>
        <w:bidiVisual/>
        <w:tblW w:w="0" w:type="auto"/>
        <w:tblLook w:val="04A0" w:firstRow="1" w:lastRow="0" w:firstColumn="1" w:lastColumn="0" w:noHBand="0" w:noVBand="1"/>
      </w:tblPr>
      <w:tblGrid>
        <w:gridCol w:w="3488"/>
        <w:gridCol w:w="5528"/>
      </w:tblGrid>
      <w:tr w:rsidR="004978DE" w14:paraId="10306F68" w14:textId="77777777" w:rsidTr="004978DE">
        <w:tc>
          <w:tcPr>
            <w:tcW w:w="3488" w:type="dxa"/>
            <w:shd w:val="clear" w:color="auto" w:fill="BFBFBF" w:themeFill="background1" w:themeFillShade="BF"/>
          </w:tcPr>
          <w:p w14:paraId="2813A907" w14:textId="59C42323" w:rsidR="004978DE" w:rsidRDefault="004978DE" w:rsidP="004978DE">
            <w:pPr>
              <w:jc w:val="center"/>
              <w:rPr>
                <w:rFonts w:ascii="Adobe Arabic" w:hAnsi="Adobe Arabic" w:cs="Adobe Arabic"/>
                <w:b/>
                <w:bCs/>
                <w:color w:val="008080"/>
                <w:sz w:val="36"/>
                <w:szCs w:val="36"/>
                <w:rtl/>
              </w:rPr>
            </w:pPr>
            <w:r w:rsidRPr="004978DE">
              <w:rPr>
                <w:rFonts w:ascii="Adobe Arabic" w:hAnsi="Adobe Arabic" w:cs="Adobe Arabic"/>
                <w:b/>
                <w:bCs/>
                <w:color w:val="008080"/>
                <w:sz w:val="36"/>
                <w:szCs w:val="36"/>
                <w:rtl/>
              </w:rPr>
              <w:t>أنواع القرارات القيادية</w:t>
            </w:r>
          </w:p>
        </w:tc>
        <w:tc>
          <w:tcPr>
            <w:tcW w:w="5528" w:type="dxa"/>
            <w:shd w:val="clear" w:color="auto" w:fill="BFBFBF" w:themeFill="background1" w:themeFillShade="BF"/>
          </w:tcPr>
          <w:p w14:paraId="1548429E" w14:textId="229938B6" w:rsidR="004978DE" w:rsidRDefault="004978DE" w:rsidP="004978DE">
            <w:pPr>
              <w:jc w:val="center"/>
              <w:rPr>
                <w:rFonts w:ascii="Adobe Arabic" w:hAnsi="Adobe Arabic" w:cs="Adobe Arabic"/>
                <w:b/>
                <w:bCs/>
                <w:color w:val="008080"/>
                <w:sz w:val="36"/>
                <w:szCs w:val="36"/>
                <w:rtl/>
              </w:rPr>
            </w:pPr>
            <w:r>
              <w:rPr>
                <w:rFonts w:ascii="Adobe Arabic" w:hAnsi="Adobe Arabic" w:cs="Adobe Arabic" w:hint="cs"/>
                <w:b/>
                <w:bCs/>
                <w:color w:val="008080"/>
                <w:sz w:val="36"/>
                <w:szCs w:val="36"/>
                <w:rtl/>
              </w:rPr>
              <w:t>الوظيفة</w:t>
            </w:r>
          </w:p>
        </w:tc>
      </w:tr>
      <w:tr w:rsidR="004978DE" w14:paraId="5C6BD988" w14:textId="77777777" w:rsidTr="004978DE">
        <w:tc>
          <w:tcPr>
            <w:tcW w:w="3488" w:type="dxa"/>
          </w:tcPr>
          <w:p w14:paraId="2D2EB19D" w14:textId="2A72D874" w:rsidR="004978DE" w:rsidRDefault="004978DE" w:rsidP="004978DE">
            <w:pPr>
              <w:rPr>
                <w:rFonts w:ascii="Adobe Arabic" w:hAnsi="Adobe Arabic" w:cs="Adobe Arabic"/>
                <w:b/>
                <w:bCs/>
                <w:color w:val="008080"/>
                <w:sz w:val="36"/>
                <w:szCs w:val="36"/>
                <w:rtl/>
              </w:rPr>
            </w:pPr>
            <w:r w:rsidRPr="004978DE">
              <w:rPr>
                <w:rFonts w:ascii="Sakkal Majalla" w:hAnsi="Sakkal Majalla"/>
                <w:sz w:val="34"/>
                <w:rtl/>
              </w:rPr>
              <w:t>قرارات روتينية (مبرمجة)</w:t>
            </w:r>
          </w:p>
        </w:tc>
        <w:tc>
          <w:tcPr>
            <w:tcW w:w="5528" w:type="dxa"/>
          </w:tcPr>
          <w:p w14:paraId="73609CCA" w14:textId="0CECF51F" w:rsidR="004978DE" w:rsidRPr="004978DE" w:rsidRDefault="004978DE" w:rsidP="004978DE">
            <w:pPr>
              <w:rPr>
                <w:rFonts w:ascii="Sakkal Majalla" w:hAnsi="Sakkal Majalla"/>
                <w:sz w:val="34"/>
                <w:rtl/>
              </w:rPr>
            </w:pPr>
            <w:r w:rsidRPr="004978DE">
              <w:rPr>
                <w:rFonts w:ascii="Sakkal Majalla" w:hAnsi="Sakkal Majalla"/>
                <w:sz w:val="34"/>
                <w:rtl/>
              </w:rPr>
              <w:t>قرارات متكرّرة لها إجراءات محدّدة ومعروفة.</w:t>
            </w:r>
          </w:p>
        </w:tc>
      </w:tr>
      <w:tr w:rsidR="004978DE" w14:paraId="59846639" w14:textId="77777777" w:rsidTr="004978DE">
        <w:tc>
          <w:tcPr>
            <w:tcW w:w="3488" w:type="dxa"/>
          </w:tcPr>
          <w:p w14:paraId="308522D4" w14:textId="200A9C89" w:rsidR="004978DE" w:rsidRDefault="004978DE" w:rsidP="004978DE">
            <w:pPr>
              <w:rPr>
                <w:rFonts w:ascii="Adobe Arabic" w:hAnsi="Adobe Arabic" w:cs="Adobe Arabic"/>
                <w:b/>
                <w:bCs/>
                <w:color w:val="008080"/>
                <w:sz w:val="36"/>
                <w:szCs w:val="36"/>
                <w:rtl/>
              </w:rPr>
            </w:pPr>
            <w:r w:rsidRPr="004978DE">
              <w:rPr>
                <w:rFonts w:ascii="Sakkal Majalla" w:hAnsi="Sakkal Majalla"/>
                <w:sz w:val="34"/>
                <w:rtl/>
              </w:rPr>
              <w:t>قرارات غير روتينية (غير مبرمجة)</w:t>
            </w:r>
          </w:p>
        </w:tc>
        <w:tc>
          <w:tcPr>
            <w:tcW w:w="5528" w:type="dxa"/>
          </w:tcPr>
          <w:p w14:paraId="7E95F27B" w14:textId="6192EF1B" w:rsidR="004978DE" w:rsidRPr="004978DE" w:rsidRDefault="004978DE" w:rsidP="004978DE">
            <w:pPr>
              <w:rPr>
                <w:rFonts w:ascii="Sakkal Majalla" w:hAnsi="Sakkal Majalla"/>
                <w:sz w:val="34"/>
                <w:rtl/>
              </w:rPr>
            </w:pPr>
            <w:r w:rsidRPr="004978DE">
              <w:rPr>
                <w:rFonts w:ascii="Sakkal Majalla" w:hAnsi="Sakkal Majalla"/>
                <w:sz w:val="34"/>
                <w:rtl/>
              </w:rPr>
              <w:t>قرارات جديدة وغير متكرّرة تتطلّب حلولاً مبتكرة.</w:t>
            </w:r>
          </w:p>
        </w:tc>
      </w:tr>
      <w:tr w:rsidR="004978DE" w14:paraId="1BA37E05" w14:textId="77777777" w:rsidTr="004978DE">
        <w:tc>
          <w:tcPr>
            <w:tcW w:w="3488" w:type="dxa"/>
          </w:tcPr>
          <w:p w14:paraId="47527731" w14:textId="267F6279" w:rsidR="004978DE" w:rsidRDefault="004978DE" w:rsidP="004978DE">
            <w:pPr>
              <w:rPr>
                <w:rFonts w:ascii="Adobe Arabic" w:hAnsi="Adobe Arabic" w:cs="Adobe Arabic"/>
                <w:b/>
                <w:bCs/>
                <w:color w:val="008080"/>
                <w:sz w:val="36"/>
                <w:szCs w:val="36"/>
                <w:rtl/>
              </w:rPr>
            </w:pPr>
            <w:r w:rsidRPr="004978DE">
              <w:rPr>
                <w:rFonts w:ascii="Sakkal Majalla" w:hAnsi="Sakkal Majalla"/>
                <w:sz w:val="34"/>
                <w:rtl/>
              </w:rPr>
              <w:t>قرارات استراتيجية</w:t>
            </w:r>
          </w:p>
        </w:tc>
        <w:tc>
          <w:tcPr>
            <w:tcW w:w="5528" w:type="dxa"/>
          </w:tcPr>
          <w:p w14:paraId="41B36E83" w14:textId="0C08A405" w:rsidR="004978DE" w:rsidRPr="004978DE" w:rsidRDefault="004978DE" w:rsidP="004978DE">
            <w:pPr>
              <w:rPr>
                <w:rFonts w:ascii="Sakkal Majalla" w:hAnsi="Sakkal Majalla"/>
                <w:sz w:val="34"/>
                <w:rtl/>
              </w:rPr>
            </w:pPr>
            <w:r w:rsidRPr="004978DE">
              <w:rPr>
                <w:rFonts w:ascii="Sakkal Majalla" w:hAnsi="Sakkal Majalla"/>
                <w:sz w:val="34"/>
                <w:rtl/>
              </w:rPr>
              <w:t>تؤثّر على المدى البعيد وتتعلّق بمستقبل المؤسّسة.</w:t>
            </w:r>
          </w:p>
        </w:tc>
      </w:tr>
      <w:tr w:rsidR="004978DE" w14:paraId="60BB04D0" w14:textId="77777777" w:rsidTr="004978DE">
        <w:tc>
          <w:tcPr>
            <w:tcW w:w="3488" w:type="dxa"/>
          </w:tcPr>
          <w:p w14:paraId="6A2644E7" w14:textId="01296D0C" w:rsidR="004978DE" w:rsidRDefault="004978DE" w:rsidP="004978DE">
            <w:pPr>
              <w:rPr>
                <w:rFonts w:ascii="Adobe Arabic" w:hAnsi="Adobe Arabic" w:cs="Adobe Arabic"/>
                <w:b/>
                <w:bCs/>
                <w:color w:val="008080"/>
                <w:sz w:val="36"/>
                <w:szCs w:val="36"/>
                <w:rtl/>
              </w:rPr>
            </w:pPr>
            <w:r w:rsidRPr="004978DE">
              <w:rPr>
                <w:rFonts w:ascii="Sakkal Majalla" w:hAnsi="Sakkal Majalla"/>
                <w:sz w:val="34"/>
                <w:rtl/>
              </w:rPr>
              <w:t>قرارات تكتيكية</w:t>
            </w:r>
          </w:p>
        </w:tc>
        <w:tc>
          <w:tcPr>
            <w:tcW w:w="5528" w:type="dxa"/>
          </w:tcPr>
          <w:p w14:paraId="592E4FDF" w14:textId="2B018D91" w:rsidR="004978DE" w:rsidRPr="004978DE" w:rsidRDefault="004978DE" w:rsidP="004978DE">
            <w:pPr>
              <w:rPr>
                <w:rFonts w:ascii="Sakkal Majalla" w:hAnsi="Sakkal Majalla"/>
                <w:sz w:val="34"/>
                <w:rtl/>
              </w:rPr>
            </w:pPr>
            <w:r w:rsidRPr="004978DE">
              <w:rPr>
                <w:rFonts w:ascii="Sakkal Majalla" w:hAnsi="Sakkal Majalla"/>
                <w:sz w:val="34"/>
                <w:rtl/>
              </w:rPr>
              <w:t>تتعلّق بتنفيذ الاستراتيجيات على المدى المتوسّط.</w:t>
            </w:r>
          </w:p>
        </w:tc>
      </w:tr>
      <w:tr w:rsidR="004978DE" w14:paraId="06B695F1" w14:textId="77777777" w:rsidTr="004978DE">
        <w:tc>
          <w:tcPr>
            <w:tcW w:w="3488" w:type="dxa"/>
          </w:tcPr>
          <w:p w14:paraId="01B4817F" w14:textId="1F782DAF" w:rsidR="004978DE" w:rsidRDefault="004978DE" w:rsidP="004978DE">
            <w:pPr>
              <w:rPr>
                <w:rFonts w:ascii="Adobe Arabic" w:hAnsi="Adobe Arabic" w:cs="Adobe Arabic"/>
                <w:b/>
                <w:bCs/>
                <w:color w:val="008080"/>
                <w:sz w:val="36"/>
                <w:szCs w:val="36"/>
                <w:rtl/>
              </w:rPr>
            </w:pPr>
            <w:r w:rsidRPr="004978DE">
              <w:rPr>
                <w:rFonts w:ascii="Sakkal Majalla" w:hAnsi="Sakkal Majalla"/>
                <w:sz w:val="34"/>
                <w:rtl/>
              </w:rPr>
              <w:t>قرارات تشغيلية</w:t>
            </w:r>
          </w:p>
        </w:tc>
        <w:tc>
          <w:tcPr>
            <w:tcW w:w="5528" w:type="dxa"/>
          </w:tcPr>
          <w:p w14:paraId="04D8A820" w14:textId="1D4CE8EF" w:rsidR="004978DE" w:rsidRPr="004978DE" w:rsidRDefault="004978DE" w:rsidP="004978DE">
            <w:pPr>
              <w:rPr>
                <w:rFonts w:ascii="Sakkal Majalla" w:hAnsi="Sakkal Majalla"/>
                <w:sz w:val="34"/>
                <w:rtl/>
              </w:rPr>
            </w:pPr>
            <w:r w:rsidRPr="004978DE">
              <w:rPr>
                <w:rFonts w:ascii="Sakkal Majalla" w:hAnsi="Sakkal Majalla"/>
                <w:sz w:val="34"/>
                <w:rtl/>
              </w:rPr>
              <w:t>تركّز على العمليات اليومية.</w:t>
            </w:r>
          </w:p>
        </w:tc>
      </w:tr>
    </w:tbl>
    <w:p w14:paraId="558ECE97" w14:textId="77777777" w:rsidR="004978DE" w:rsidRPr="004978DE" w:rsidRDefault="004978DE" w:rsidP="004978DE">
      <w:pPr>
        <w:rPr>
          <w:rFonts w:ascii="Adobe Arabic" w:hAnsi="Adobe Arabic" w:cs="Adobe Arabic"/>
          <w:b/>
          <w:bCs/>
          <w:color w:val="008080"/>
          <w:sz w:val="36"/>
          <w:szCs w:val="36"/>
          <w:rtl/>
        </w:rPr>
      </w:pPr>
    </w:p>
    <w:p w14:paraId="0D48CA63" w14:textId="77777777" w:rsidR="004978DE" w:rsidRDefault="004978DE" w:rsidP="004978DE">
      <w:pPr>
        <w:rPr>
          <w:rFonts w:ascii="Adobe Arabic" w:hAnsi="Adobe Arabic" w:cs="Adobe Arabic"/>
          <w:b/>
          <w:bCs/>
          <w:color w:val="008080"/>
          <w:sz w:val="36"/>
          <w:szCs w:val="36"/>
          <w:rtl/>
        </w:rPr>
      </w:pPr>
      <w:r w:rsidRPr="004978DE">
        <w:rPr>
          <w:rFonts w:ascii="Adobe Arabic" w:hAnsi="Adobe Arabic" w:cs="Adobe Arabic"/>
          <w:b/>
          <w:bCs/>
          <w:color w:val="008080"/>
          <w:sz w:val="36"/>
          <w:szCs w:val="36"/>
          <w:rtl/>
        </w:rPr>
        <w:t>نماذج اتخاذ القرار:</w:t>
      </w:r>
    </w:p>
    <w:p w14:paraId="7BEA28E2" w14:textId="73E91B85" w:rsidR="00DB32E4" w:rsidRPr="004978DE" w:rsidRDefault="00DB32E4" w:rsidP="00DB32E4">
      <w:pPr>
        <w:jc w:val="center"/>
        <w:rPr>
          <w:rFonts w:ascii="Adobe Arabic" w:hAnsi="Adobe Arabic" w:cs="Adobe Arabic"/>
          <w:b/>
          <w:bCs/>
          <w:color w:val="008080"/>
          <w:sz w:val="36"/>
          <w:szCs w:val="36"/>
          <w:rtl/>
        </w:rPr>
      </w:pPr>
      <w:r w:rsidRPr="00DB32E4">
        <w:rPr>
          <w:rFonts w:ascii="Adobe Arabic" w:hAnsi="Adobe Arabic" w:cs="Adobe Arabic"/>
          <w:b/>
          <w:bCs/>
          <w:noProof/>
          <w:color w:val="008080"/>
          <w:sz w:val="36"/>
          <w:szCs w:val="36"/>
        </w:rPr>
        <mc:AlternateContent>
          <mc:Choice Requires="wpg">
            <w:drawing>
              <wp:inline distT="0" distB="0" distL="0" distR="0" wp14:anchorId="50D1C41D" wp14:editId="13B0278D">
                <wp:extent cx="3626485" cy="2745008"/>
                <wp:effectExtent l="0" t="0" r="0" b="0"/>
                <wp:docPr id="415037001" name="مجموعة 35"/>
                <wp:cNvGraphicFramePr/>
                <a:graphic xmlns:a="http://schemas.openxmlformats.org/drawingml/2006/main">
                  <a:graphicData uri="http://schemas.microsoft.com/office/word/2010/wordprocessingGroup">
                    <wpg:wgp>
                      <wpg:cNvGrpSpPr/>
                      <wpg:grpSpPr>
                        <a:xfrm>
                          <a:off x="0" y="0"/>
                          <a:ext cx="3626485" cy="2745008"/>
                          <a:chOff x="0" y="0"/>
                          <a:chExt cx="3048968" cy="2745008"/>
                        </a:xfrm>
                      </wpg:grpSpPr>
                      <pic:pic xmlns:pic="http://schemas.openxmlformats.org/drawingml/2006/picture">
                        <pic:nvPicPr>
                          <pic:cNvPr id="47082752" name="صورة 47082752"/>
                          <pic:cNvPicPr>
                            <a:picLocks noChangeAspect="1"/>
                          </pic:cNvPicPr>
                        </pic:nvPicPr>
                        <pic:blipFill>
                          <a:blip r:embed="rId230">
                            <a:extLst>
                              <a:ext uri="{28A0092B-C50C-407E-A947-70E740481C1C}">
                                <a14:useLocalDpi xmlns:a14="http://schemas.microsoft.com/office/drawing/2010/main" val="0"/>
                              </a:ext>
                            </a:extLst>
                          </a:blip>
                          <a:stretch>
                            <a:fillRect/>
                          </a:stretch>
                        </pic:blipFill>
                        <pic:spPr>
                          <a:xfrm>
                            <a:off x="1624340" y="0"/>
                            <a:ext cx="1424628" cy="1357616"/>
                          </a:xfrm>
                          <a:prstGeom prst="rect">
                            <a:avLst/>
                          </a:prstGeom>
                        </pic:spPr>
                      </pic:pic>
                      <pic:pic xmlns:pic="http://schemas.openxmlformats.org/drawingml/2006/picture">
                        <pic:nvPicPr>
                          <pic:cNvPr id="1850337872" name="صورة 1850337872"/>
                          <pic:cNvPicPr>
                            <a:picLocks noChangeAspect="1"/>
                          </pic:cNvPicPr>
                        </pic:nvPicPr>
                        <pic:blipFill>
                          <a:blip r:embed="rId231">
                            <a:extLst>
                              <a:ext uri="{28A0092B-C50C-407E-A947-70E740481C1C}">
                                <a14:useLocalDpi xmlns:a14="http://schemas.microsoft.com/office/drawing/2010/main" val="0"/>
                              </a:ext>
                            </a:extLst>
                          </a:blip>
                          <a:stretch>
                            <a:fillRect/>
                          </a:stretch>
                        </pic:blipFill>
                        <pic:spPr>
                          <a:xfrm>
                            <a:off x="0" y="37589"/>
                            <a:ext cx="1624340" cy="1351398"/>
                          </a:xfrm>
                          <a:prstGeom prst="rect">
                            <a:avLst/>
                          </a:prstGeom>
                        </pic:spPr>
                      </pic:pic>
                      <pic:pic xmlns:pic="http://schemas.openxmlformats.org/drawingml/2006/picture">
                        <pic:nvPicPr>
                          <pic:cNvPr id="988750606" name="صورة 988750606"/>
                          <pic:cNvPicPr>
                            <a:picLocks noChangeAspect="1"/>
                          </pic:cNvPicPr>
                        </pic:nvPicPr>
                        <pic:blipFill>
                          <a:blip r:embed="rId232">
                            <a:extLst>
                              <a:ext uri="{28A0092B-C50C-407E-A947-70E740481C1C}">
                                <a14:useLocalDpi xmlns:a14="http://schemas.microsoft.com/office/drawing/2010/main" val="0"/>
                              </a:ext>
                            </a:extLst>
                          </a:blip>
                          <a:stretch>
                            <a:fillRect/>
                          </a:stretch>
                        </pic:blipFill>
                        <pic:spPr>
                          <a:xfrm>
                            <a:off x="1531140" y="1356021"/>
                            <a:ext cx="1517828" cy="1371370"/>
                          </a:xfrm>
                          <a:prstGeom prst="rect">
                            <a:avLst/>
                          </a:prstGeom>
                        </pic:spPr>
                      </pic:pic>
                      <pic:pic xmlns:pic="http://schemas.openxmlformats.org/drawingml/2006/picture">
                        <pic:nvPicPr>
                          <pic:cNvPr id="76382063" name="صورة 76382063"/>
                          <pic:cNvPicPr>
                            <a:picLocks noChangeAspect="1"/>
                          </pic:cNvPicPr>
                        </pic:nvPicPr>
                        <pic:blipFill>
                          <a:blip r:embed="rId233">
                            <a:extLst>
                              <a:ext uri="{28A0092B-C50C-407E-A947-70E740481C1C}">
                                <a14:useLocalDpi xmlns:a14="http://schemas.microsoft.com/office/drawing/2010/main" val="0"/>
                              </a:ext>
                            </a:extLst>
                          </a:blip>
                          <a:stretch>
                            <a:fillRect/>
                          </a:stretch>
                        </pic:blipFill>
                        <pic:spPr>
                          <a:xfrm>
                            <a:off x="0" y="1386952"/>
                            <a:ext cx="1624340" cy="1358056"/>
                          </a:xfrm>
                          <a:prstGeom prst="rect">
                            <a:avLst/>
                          </a:prstGeom>
                        </pic:spPr>
                      </pic:pic>
                    </wpg:wgp>
                  </a:graphicData>
                </a:graphic>
              </wp:inline>
            </w:drawing>
          </mc:Choice>
          <mc:Fallback>
            <w:pict>
              <v:group w14:anchorId="26D03E1D" id="مجموعة 35" o:spid="_x0000_s1026" style="width:285.55pt;height:216.15pt;mso-position-horizontal-relative:char;mso-position-vertical-relative:line" coordsize="30489,27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">
                <v:shape id="صورة 47082752" o:spid="_x0000_s1027" type="#_x0000_t75" style="position:absolute;left:16243;width:14246;height:13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">
                  <v:imagedata r:id="rId234" o:title=""/>
                </v:shape>
                <v:shape id="صورة 1850337872" o:spid="_x0000_s1028" type="#_x0000_t75" style="position:absolute;top:375;width:16243;height:13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">
                  <v:imagedata r:id="rId235" o:title=""/>
                </v:shape>
                <v:shape id="صورة 988750606" o:spid="_x0000_s1029" type="#_x0000_t75" style="position:absolute;left:15311;top:13560;width:15178;height:137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">
                  <v:imagedata r:id="rId236" o:title=""/>
                </v:shape>
                <v:shape id="صورة 76382063" o:spid="_x0000_s1030" type="#_x0000_t75" style="position:absolute;top:13869;width:16243;height:13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">
                  <v:imagedata r:id="rId237" o:title=""/>
                </v:shape>
                <w10:anchorlock/>
              </v:group>
            </w:pict>
          </mc:Fallback>
        </mc:AlternateContent>
      </w:r>
    </w:p>
    <w:p w14:paraId="68F76992" w14:textId="13A02274" w:rsidR="00DB32E4" w:rsidRDefault="00DB32E4" w:rsidP="00DB32E4">
      <w:pPr>
        <w:keepNext/>
        <w:pageBreakBefore/>
        <w:rPr>
          <w:rFonts w:ascii="Sakkal Majalla" w:hAnsi="Sakkal Majalla"/>
          <w:b/>
          <w:bCs/>
          <w:sz w:val="34"/>
          <w:rtl/>
        </w:rPr>
      </w:pPr>
      <w:r w:rsidRPr="002A078C">
        <w:rPr>
          <w:rFonts w:ascii="Sakkal Majalla" w:hAnsi="Sakkal Majalla"/>
          <w:noProof/>
          <w:sz w:val="34"/>
          <w:lang w:bidi="ar-EG"/>
        </w:rPr>
        <w:lastRenderedPageBreak/>
        <mc:AlternateContent>
          <mc:Choice Requires="wpg">
            <w:drawing>
              <wp:inline distT="0" distB="0" distL="0" distR="0" wp14:anchorId="01567A56" wp14:editId="397B3B9C">
                <wp:extent cx="5731510" cy="891540"/>
                <wp:effectExtent l="0" t="0" r="2540" b="22860"/>
                <wp:docPr id="99953541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85544896" name="مجموعة 47"/>
                        <wpg:cNvGrpSpPr/>
                        <wpg:grpSpPr>
                          <a:xfrm>
                            <a:off x="0" y="0"/>
                            <a:ext cx="5731510" cy="895351"/>
                            <a:chOff x="0" y="0"/>
                            <a:chExt cx="5878196" cy="918845"/>
                          </a:xfrm>
                        </wpg:grpSpPr>
                        <wpg:grpSp>
                          <wpg:cNvPr id="1412865882" name="مجموعة 48"/>
                          <wpg:cNvGrpSpPr/>
                          <wpg:grpSpPr>
                            <a:xfrm>
                              <a:off x="0" y="0"/>
                              <a:ext cx="5878196" cy="918845"/>
                              <a:chOff x="0" y="0"/>
                              <a:chExt cx="6240348" cy="919070"/>
                            </a:xfrm>
                          </wpg:grpSpPr>
                          <wpg:grpSp>
                            <wpg:cNvPr id="1435338200" name="مجموعة 49"/>
                            <wpg:cNvGrpSpPr/>
                            <wpg:grpSpPr>
                              <a:xfrm>
                                <a:off x="0" y="169208"/>
                                <a:ext cx="5433072" cy="580613"/>
                                <a:chOff x="0" y="169208"/>
                                <a:chExt cx="5433072" cy="580613"/>
                              </a:xfrm>
                            </wpg:grpSpPr>
                            <wps:wsp>
                              <wps:cNvPr id="19334615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12156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93504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244926" name="مربع نص 41"/>
                          <wps:cNvSpPr txBox="1"/>
                          <wps:spPr>
                            <a:xfrm>
                              <a:off x="204466" y="257055"/>
                              <a:ext cx="4615440" cy="389397"/>
                            </a:xfrm>
                            <a:prstGeom prst="rect">
                              <a:avLst/>
                            </a:prstGeom>
                            <a:noFill/>
                          </wps:spPr>
                          <wps:txbx>
                            <w:txbxContent>
                              <w:p w14:paraId="769A003E" w14:textId="2CE2E7DE" w:rsidR="00DB32E4" w:rsidRPr="00352626" w:rsidRDefault="00DB32E4" w:rsidP="00DB32E4">
                                <w:pPr>
                                  <w:rPr>
                                    <w:rFonts w:eastAsia="Calibri" w:hAnsi="Adobe Arabic" w:cs="Adobe Arabic"/>
                                    <w:b/>
                                    <w:bCs/>
                                    <w:color w:val="FFFFFF"/>
                                    <w:kern w:val="24"/>
                                    <w:sz w:val="36"/>
                                    <w:szCs w:val="36"/>
                                    <w:lang w:bidi="ar-EG"/>
                                  </w:rPr>
                                </w:pPr>
                                <w:r w:rsidRPr="00DB32E4">
                                  <w:rPr>
                                    <w:rFonts w:eastAsia="Calibri" w:hAnsi="Adobe Arabic" w:cs="Adobe Arabic"/>
                                    <w:b/>
                                    <w:bCs/>
                                    <w:color w:val="FFFFFF"/>
                                    <w:kern w:val="24"/>
                                    <w:sz w:val="36"/>
                                    <w:szCs w:val="36"/>
                                    <w:rtl/>
                                    <w:lang w:bidi="ar-EG"/>
                                  </w:rPr>
                                  <w:t>النموذج العقلاني (</w:t>
                                </w:r>
                                <w:r w:rsidRPr="00D26E98">
                                  <w:rPr>
                                    <w:rFonts w:eastAsia="Calibri" w:hAnsi="Adobe Arabic" w:cs="Adobe Arabic"/>
                                    <w:b/>
                                    <w:bCs/>
                                    <w:color w:val="FFFFFF"/>
                                    <w:kern w:val="24"/>
                                    <w:szCs w:val="28"/>
                                    <w:lang w:bidi="ar-EG"/>
                                  </w:rPr>
                                  <w:t>Rational Model</w:t>
                                </w:r>
                                <w:r w:rsidRPr="00DB32E4">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734596910"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1567A56" id="_x0000_s211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">
                <v:group id="مجموعة 47" o:spid="_x0000_s21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">
                  <v:group id="_x0000_s21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">
                    <v:group id="_x0000_s21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">
                      <v:shape id="شكل حر 50" o:spid="_x0000_s21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" fillcolor="#a5a5a5 [2092]" stroked="f" strokeweight="1pt">
                        <v:stroke joinstyle="miter"/>
                      </v:roundrect>
                    </v:group>
                    <v:oval id="شكل بيضاوي 52" o:spid="_x0000_s21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" filled="f" strokecolor="#168489" strokeweight="1pt">
                      <v:stroke joinstyle="miter"/>
                    </v:oval>
                  </v:group>
                  <v:shape id="مربع نص 41" o:spid="_x0000_s212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" filled="f" stroked="f">
                    <v:textbox style="mso-fit-shape-to-text:t">
                      <w:txbxContent>
                        <w:p w14:paraId="769A003E" w14:textId="2CE2E7DE" w:rsidR="00DB32E4" w:rsidRPr="00352626" w:rsidRDefault="00DB32E4" w:rsidP="00DB32E4">
                          <w:pPr>
                            <w:rPr>
                              <w:rFonts w:eastAsia="Calibri" w:hAnsi="Adobe Arabic" w:cs="Adobe Arabic"/>
                              <w:b/>
                              <w:bCs/>
                              <w:color w:val="FFFFFF"/>
                              <w:kern w:val="24"/>
                              <w:sz w:val="36"/>
                              <w:szCs w:val="36"/>
                              <w:lang w:bidi="ar-EG"/>
                            </w:rPr>
                          </w:pPr>
                          <w:r w:rsidRPr="00DB32E4">
                            <w:rPr>
                              <w:rFonts w:eastAsia="Calibri" w:hAnsi="Adobe Arabic" w:cs="Adobe Arabic"/>
                              <w:b/>
                              <w:bCs/>
                              <w:color w:val="FFFFFF"/>
                              <w:kern w:val="24"/>
                              <w:sz w:val="36"/>
                              <w:szCs w:val="36"/>
                              <w:rtl/>
                              <w:lang w:bidi="ar-EG"/>
                            </w:rPr>
                            <w:t>النموذج العقلاني (</w:t>
                          </w:r>
                          <w:r w:rsidRPr="00D26E98">
                            <w:rPr>
                              <w:rFonts w:eastAsia="Calibri" w:hAnsi="Adobe Arabic" w:cs="Adobe Arabic"/>
                              <w:b/>
                              <w:bCs/>
                              <w:color w:val="FFFFFF"/>
                              <w:kern w:val="24"/>
                              <w:szCs w:val="28"/>
                              <w:lang w:bidi="ar-EG"/>
                            </w:rPr>
                            <w:t>Rational Model</w:t>
                          </w:r>
                          <w:r w:rsidRPr="00DB32E4">
                            <w:rPr>
                              <w:rFonts w:eastAsia="Calibri" w:hAnsi="Adobe Arabic" w:cs="Adobe Arabic"/>
                              <w:b/>
                              <w:bCs/>
                              <w:color w:val="FFFFFF"/>
                              <w:kern w:val="24"/>
                              <w:sz w:val="36"/>
                              <w:szCs w:val="36"/>
                              <w:rtl/>
                              <w:lang w:bidi="ar-EG"/>
                            </w:rPr>
                            <w:t>)</w:t>
                          </w:r>
                        </w:p>
                      </w:txbxContent>
                    </v:textbox>
                  </v:shape>
                </v:group>
                <v:shape id="صورة 54" o:spid="_x0000_s212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">
                  <v:imagedata r:id="rId90" o:title=""/>
                </v:shape>
                <w10:anchorlock/>
              </v:group>
            </w:pict>
          </mc:Fallback>
        </mc:AlternateContent>
      </w:r>
    </w:p>
    <w:p w14:paraId="6EAB5DF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تحديد المشكلة بدقّة.</w:t>
      </w:r>
    </w:p>
    <w:p w14:paraId="3F40CB0F"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تحديد كافّة البدائل المتاحة.</w:t>
      </w:r>
    </w:p>
    <w:p w14:paraId="33BAE1E1"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تقييم كلّ بديل وفق معايير واضحة.</w:t>
      </w:r>
    </w:p>
    <w:p w14:paraId="23785001" w14:textId="263248CA" w:rsidR="004978DE" w:rsidRPr="004978DE" w:rsidRDefault="00DB32E4" w:rsidP="004978DE">
      <w:pPr>
        <w:rPr>
          <w:rFonts w:ascii="Sakkal Majalla" w:hAnsi="Sakkal Majalla"/>
          <w:sz w:val="34"/>
          <w:rtl/>
        </w:rPr>
      </w:pPr>
      <w:r>
        <w:rPr>
          <w:rFonts w:ascii="Sakkal Majalla" w:hAnsi="Sakkal Majalla"/>
          <w:noProof/>
          <w:sz w:val="34"/>
          <w:rtl/>
          <w:lang w:val="ar-SA"/>
        </w:rPr>
        <w:drawing>
          <wp:anchor distT="0" distB="0" distL="114300" distR="114300" simplePos="0" relativeHeight="252861440" behindDoc="0" locked="0" layoutInCell="1" allowOverlap="1" wp14:anchorId="027AF6E1" wp14:editId="74DA1F54">
            <wp:simplePos x="0" y="0"/>
            <wp:positionH relativeFrom="column">
              <wp:posOffset>158865</wp:posOffset>
            </wp:positionH>
            <wp:positionV relativeFrom="paragraph">
              <wp:posOffset>191770</wp:posOffset>
            </wp:positionV>
            <wp:extent cx="1489075" cy="782955"/>
            <wp:effectExtent l="0" t="0" r="0" b="0"/>
            <wp:wrapSquare wrapText="bothSides"/>
            <wp:docPr id="1944757053" name="صورة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757053" name="صورة 1944757053"/>
                    <pic:cNvPicPr/>
                  </pic:nvPicPr>
                  <pic:blipFill>
                    <a:blip r:embed="rId238">
                      <a:extLst>
                        <a:ext uri="{28A0092B-C50C-407E-A947-70E740481C1C}">
                          <a14:useLocalDpi xmlns:a14="http://schemas.microsoft.com/office/drawing/2010/main" val="0"/>
                        </a:ext>
                      </a:extLst>
                    </a:blip>
                    <a:stretch>
                      <a:fillRect/>
                    </a:stretch>
                  </pic:blipFill>
                  <pic:spPr>
                    <a:xfrm>
                      <a:off x="0" y="0"/>
                      <a:ext cx="1489075" cy="782955"/>
                    </a:xfrm>
                    <a:prstGeom prst="rect">
                      <a:avLst/>
                    </a:prstGeom>
                  </pic:spPr>
                </pic:pic>
              </a:graphicData>
            </a:graphic>
            <wp14:sizeRelH relativeFrom="margin">
              <wp14:pctWidth>0</wp14:pctWidth>
            </wp14:sizeRelH>
            <wp14:sizeRelV relativeFrom="margin">
              <wp14:pctHeight>0</wp14:pctHeight>
            </wp14:sizeRelV>
          </wp:anchor>
        </w:drawing>
      </w:r>
      <w:r w:rsidR="004978DE" w:rsidRPr="004978DE">
        <w:rPr>
          <w:rFonts w:ascii="Sakkal Majalla" w:hAnsi="Sakkal Majalla"/>
          <w:sz w:val="34"/>
          <w:rtl/>
        </w:rPr>
        <w:t xml:space="preserve">   - اختيار البديل الأمثل.</w:t>
      </w:r>
    </w:p>
    <w:p w14:paraId="59A1F2FB" w14:textId="77777777" w:rsidR="004978DE" w:rsidRDefault="004978DE" w:rsidP="004978DE">
      <w:pPr>
        <w:rPr>
          <w:rFonts w:ascii="Sakkal Majalla" w:hAnsi="Sakkal Majalla"/>
          <w:sz w:val="34"/>
          <w:rtl/>
        </w:rPr>
      </w:pPr>
      <w:r w:rsidRPr="00DB32E4">
        <w:rPr>
          <w:rFonts w:ascii="Sakkal Majalla" w:hAnsi="Sakkal Majalla"/>
          <w:b/>
          <w:bCs/>
          <w:color w:val="008080"/>
          <w:sz w:val="34"/>
          <w:rtl/>
        </w:rPr>
        <w:t xml:space="preserve">      مثال:</w:t>
      </w:r>
      <w:r w:rsidRPr="00DB32E4">
        <w:rPr>
          <w:rFonts w:ascii="Sakkal Majalla" w:hAnsi="Sakkal Majalla"/>
          <w:color w:val="008080"/>
          <w:sz w:val="34"/>
          <w:rtl/>
        </w:rPr>
        <w:t xml:space="preserve"> </w:t>
      </w:r>
      <w:r w:rsidRPr="004978DE">
        <w:rPr>
          <w:rFonts w:ascii="Sakkal Majalla" w:hAnsi="Sakkal Majalla"/>
          <w:sz w:val="34"/>
          <w:rtl/>
        </w:rPr>
        <w:t xml:space="preserve">قرار شركة أبل بإطلاق متجر التطبيقات </w:t>
      </w:r>
      <w:r w:rsidRPr="004978DE">
        <w:rPr>
          <w:rFonts w:ascii="Sakkal Majalla" w:hAnsi="Sakkal Majalla"/>
          <w:sz w:val="34"/>
        </w:rPr>
        <w:t>App Store</w:t>
      </w:r>
      <w:r w:rsidRPr="004978DE">
        <w:rPr>
          <w:rFonts w:ascii="Sakkal Majalla" w:hAnsi="Sakkal Majalla"/>
          <w:sz w:val="34"/>
          <w:rtl/>
        </w:rPr>
        <w:t xml:space="preserve"> كان نتيجة تحليل دقيق للسوق واتجاهات المستهلكين.</w:t>
      </w:r>
    </w:p>
    <w:p w14:paraId="77CBA88E" w14:textId="43954706" w:rsidR="00DB32E4" w:rsidRPr="004978DE" w:rsidRDefault="00DB32E4"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50D292F6" wp14:editId="285BFD0A">
                <wp:extent cx="5731510" cy="891540"/>
                <wp:effectExtent l="0" t="0" r="2540" b="22860"/>
                <wp:docPr id="31957081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1177465" name="مجموعة 47"/>
                        <wpg:cNvGrpSpPr/>
                        <wpg:grpSpPr>
                          <a:xfrm>
                            <a:off x="0" y="0"/>
                            <a:ext cx="5731510" cy="895351"/>
                            <a:chOff x="0" y="0"/>
                            <a:chExt cx="5878196" cy="918845"/>
                          </a:xfrm>
                        </wpg:grpSpPr>
                        <wpg:grpSp>
                          <wpg:cNvPr id="216505296" name="مجموعة 48"/>
                          <wpg:cNvGrpSpPr/>
                          <wpg:grpSpPr>
                            <a:xfrm>
                              <a:off x="0" y="0"/>
                              <a:ext cx="5878196" cy="918845"/>
                              <a:chOff x="0" y="0"/>
                              <a:chExt cx="6240348" cy="919070"/>
                            </a:xfrm>
                          </wpg:grpSpPr>
                          <wpg:grpSp>
                            <wpg:cNvPr id="1159571600" name="مجموعة 49"/>
                            <wpg:cNvGrpSpPr/>
                            <wpg:grpSpPr>
                              <a:xfrm>
                                <a:off x="0" y="169208"/>
                                <a:ext cx="5433072" cy="580613"/>
                                <a:chOff x="0" y="169208"/>
                                <a:chExt cx="5433072" cy="580613"/>
                              </a:xfrm>
                            </wpg:grpSpPr>
                            <wps:wsp>
                              <wps:cNvPr id="19969852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376112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972651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6573321" name="مربع نص 41"/>
                          <wps:cNvSpPr txBox="1"/>
                          <wps:spPr>
                            <a:xfrm>
                              <a:off x="204466" y="257055"/>
                              <a:ext cx="4615440" cy="389397"/>
                            </a:xfrm>
                            <a:prstGeom prst="rect">
                              <a:avLst/>
                            </a:prstGeom>
                            <a:noFill/>
                          </wps:spPr>
                          <wps:txbx>
                            <w:txbxContent>
                              <w:p w14:paraId="5B0E3D81" w14:textId="384A3C5B" w:rsidR="00DB32E4" w:rsidRPr="00352626" w:rsidRDefault="00DB32E4" w:rsidP="00DB32E4">
                                <w:pPr>
                                  <w:rPr>
                                    <w:rFonts w:eastAsia="Calibri" w:hAnsi="Adobe Arabic" w:cs="Adobe Arabic"/>
                                    <w:b/>
                                    <w:bCs/>
                                    <w:color w:val="FFFFFF"/>
                                    <w:kern w:val="24"/>
                                    <w:sz w:val="36"/>
                                    <w:szCs w:val="36"/>
                                    <w:lang w:bidi="ar-EG"/>
                                  </w:rPr>
                                </w:pPr>
                                <w:r w:rsidRPr="00DB32E4">
                                  <w:rPr>
                                    <w:rFonts w:eastAsia="Calibri" w:hAnsi="Adobe Arabic" w:cs="Adobe Arabic"/>
                                    <w:b/>
                                    <w:bCs/>
                                    <w:color w:val="FFFFFF"/>
                                    <w:kern w:val="24"/>
                                    <w:sz w:val="36"/>
                                    <w:szCs w:val="36"/>
                                    <w:rtl/>
                                    <w:lang w:bidi="ar-EG"/>
                                  </w:rPr>
                                  <w:t>نموذج العقلانية المحدودة (</w:t>
                                </w:r>
                                <w:r w:rsidRPr="00D26E98">
                                  <w:rPr>
                                    <w:rFonts w:eastAsia="Calibri" w:hAnsi="Adobe Arabic" w:cs="Adobe Arabic"/>
                                    <w:b/>
                                    <w:bCs/>
                                    <w:color w:val="FFFFFF"/>
                                    <w:kern w:val="24"/>
                                    <w:szCs w:val="28"/>
                                    <w:lang w:bidi="ar-EG"/>
                                  </w:rPr>
                                  <w:t>Bounded Rationality</w:t>
                                </w:r>
                                <w:r w:rsidRPr="00DB32E4">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1397834"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0D292F6" id="_x0000_s212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cy5h8mgcAAPk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12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">
                  <v:group id="_x0000_s21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">
                    <v:group id="_x0000_s21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">
                      <v:shape id="شكل حر 50" o:spid="_x0000_s21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" fillcolor="#a5a5a5 [2092]" stroked="f" strokeweight="1pt">
                        <v:stroke joinstyle="miter"/>
                      </v:roundrect>
                    </v:group>
                    <v:oval id="شكل بيضاوي 52" o:spid="_x0000_s21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" filled="f" strokecolor="#168489" strokeweight="1pt">
                      <v:stroke joinstyle="miter"/>
                    </v:oval>
                  </v:group>
                  <v:shape id="مربع نص 41" o:spid="_x0000_s213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" filled="f" stroked="f">
                    <v:textbox style="mso-fit-shape-to-text:t">
                      <w:txbxContent>
                        <w:p w14:paraId="5B0E3D81" w14:textId="384A3C5B" w:rsidR="00DB32E4" w:rsidRPr="00352626" w:rsidRDefault="00DB32E4" w:rsidP="00DB32E4">
                          <w:pPr>
                            <w:rPr>
                              <w:rFonts w:eastAsia="Calibri" w:hAnsi="Adobe Arabic" w:cs="Adobe Arabic"/>
                              <w:b/>
                              <w:bCs/>
                              <w:color w:val="FFFFFF"/>
                              <w:kern w:val="24"/>
                              <w:sz w:val="36"/>
                              <w:szCs w:val="36"/>
                              <w:lang w:bidi="ar-EG"/>
                            </w:rPr>
                          </w:pPr>
                          <w:r w:rsidRPr="00DB32E4">
                            <w:rPr>
                              <w:rFonts w:eastAsia="Calibri" w:hAnsi="Adobe Arabic" w:cs="Adobe Arabic"/>
                              <w:b/>
                              <w:bCs/>
                              <w:color w:val="FFFFFF"/>
                              <w:kern w:val="24"/>
                              <w:sz w:val="36"/>
                              <w:szCs w:val="36"/>
                              <w:rtl/>
                              <w:lang w:bidi="ar-EG"/>
                            </w:rPr>
                            <w:t>نموذج العقلانية المحدودة (</w:t>
                          </w:r>
                          <w:r w:rsidRPr="00D26E98">
                            <w:rPr>
                              <w:rFonts w:eastAsia="Calibri" w:hAnsi="Adobe Arabic" w:cs="Adobe Arabic"/>
                              <w:b/>
                              <w:bCs/>
                              <w:color w:val="FFFFFF"/>
                              <w:kern w:val="24"/>
                              <w:szCs w:val="28"/>
                              <w:lang w:bidi="ar-EG"/>
                            </w:rPr>
                            <w:t>Bounded Rationality</w:t>
                          </w:r>
                          <w:r w:rsidRPr="00DB32E4">
                            <w:rPr>
                              <w:rFonts w:eastAsia="Calibri" w:hAnsi="Adobe Arabic" w:cs="Adobe Arabic"/>
                              <w:b/>
                              <w:bCs/>
                              <w:color w:val="FFFFFF"/>
                              <w:kern w:val="24"/>
                              <w:sz w:val="36"/>
                              <w:szCs w:val="36"/>
                              <w:rtl/>
                              <w:lang w:bidi="ar-EG"/>
                            </w:rPr>
                            <w:t>)</w:t>
                          </w:r>
                        </w:p>
                      </w:txbxContent>
                    </v:textbox>
                  </v:shape>
                </v:group>
                <v:shape id="صورة 54" o:spid="_x0000_s213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">
                  <v:imagedata r:id="rId90" o:title=""/>
                </v:shape>
                <w10:anchorlock/>
              </v:group>
            </w:pict>
          </mc:Fallback>
        </mc:AlternateContent>
      </w:r>
    </w:p>
    <w:p w14:paraId="7790585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الاعتراف بمحدودية المعلومات والوقت.</w:t>
      </w:r>
    </w:p>
    <w:p w14:paraId="7799FD89"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البحث عن حلول مُرضية وليست مثالية.</w:t>
      </w:r>
    </w:p>
    <w:p w14:paraId="69A05B64" w14:textId="53DE61C0" w:rsidR="004978DE" w:rsidRPr="004978DE" w:rsidRDefault="00DB32E4" w:rsidP="004978DE">
      <w:pPr>
        <w:rPr>
          <w:rFonts w:ascii="Sakkal Majalla" w:hAnsi="Sakkal Majalla"/>
          <w:sz w:val="34"/>
          <w:rtl/>
        </w:rPr>
      </w:pPr>
      <w:r>
        <w:rPr>
          <w:rFonts w:ascii="Sakkal Majalla" w:hAnsi="Sakkal Majalla"/>
          <w:noProof/>
          <w:sz w:val="34"/>
          <w:rtl/>
          <w:lang w:val="ar-SA"/>
        </w:rPr>
        <w:drawing>
          <wp:anchor distT="0" distB="0" distL="114300" distR="114300" simplePos="0" relativeHeight="252862464" behindDoc="0" locked="0" layoutInCell="1" allowOverlap="1" wp14:anchorId="594C9B86" wp14:editId="2894B12E">
            <wp:simplePos x="0" y="0"/>
            <wp:positionH relativeFrom="column">
              <wp:posOffset>301279</wp:posOffset>
            </wp:positionH>
            <wp:positionV relativeFrom="paragraph">
              <wp:posOffset>314960</wp:posOffset>
            </wp:positionV>
            <wp:extent cx="1290955" cy="688340"/>
            <wp:effectExtent l="0" t="0" r="4445" b="0"/>
            <wp:wrapSquare wrapText="bothSides"/>
            <wp:docPr id="1808950864" name="صورة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950864" name="صورة 1808950864"/>
                    <pic:cNvPicPr/>
                  </pic:nvPicPr>
                  <pic:blipFill>
                    <a:blip r:embed="rId239">
                      <a:extLst>
                        <a:ext uri="{28A0092B-C50C-407E-A947-70E740481C1C}">
                          <a14:useLocalDpi xmlns:a14="http://schemas.microsoft.com/office/drawing/2010/main" val="0"/>
                        </a:ext>
                      </a:extLst>
                    </a:blip>
                    <a:stretch>
                      <a:fillRect/>
                    </a:stretch>
                  </pic:blipFill>
                  <pic:spPr>
                    <a:xfrm>
                      <a:off x="0" y="0"/>
                      <a:ext cx="1290955" cy="688340"/>
                    </a:xfrm>
                    <a:prstGeom prst="rect">
                      <a:avLst/>
                    </a:prstGeom>
                  </pic:spPr>
                </pic:pic>
              </a:graphicData>
            </a:graphic>
            <wp14:sizeRelH relativeFrom="margin">
              <wp14:pctWidth>0</wp14:pctWidth>
            </wp14:sizeRelH>
            <wp14:sizeRelV relativeFrom="margin">
              <wp14:pctHeight>0</wp14:pctHeight>
            </wp14:sizeRelV>
          </wp:anchor>
        </w:drawing>
      </w:r>
      <w:r w:rsidR="004978DE" w:rsidRPr="004978DE">
        <w:rPr>
          <w:rFonts w:ascii="Sakkal Majalla" w:hAnsi="Sakkal Majalla"/>
          <w:sz w:val="34"/>
          <w:rtl/>
        </w:rPr>
        <w:t xml:space="preserve">   - اعتماد الحلّ الأول المقبول.</w:t>
      </w:r>
    </w:p>
    <w:p w14:paraId="47DEF773" w14:textId="4B213440" w:rsidR="004978DE" w:rsidRDefault="004978DE" w:rsidP="004978DE">
      <w:pPr>
        <w:rPr>
          <w:rFonts w:ascii="Sakkal Majalla" w:hAnsi="Sakkal Majalla"/>
          <w:sz w:val="34"/>
          <w:rtl/>
        </w:rPr>
      </w:pPr>
      <w:r w:rsidRPr="00DB32E4">
        <w:rPr>
          <w:rFonts w:ascii="Sakkal Majalla" w:hAnsi="Sakkal Majalla"/>
          <w:b/>
          <w:bCs/>
          <w:color w:val="008080"/>
          <w:sz w:val="34"/>
          <w:rtl/>
        </w:rPr>
        <w:t xml:space="preserve">      مثال:</w:t>
      </w:r>
      <w:r w:rsidRPr="00DB32E4">
        <w:rPr>
          <w:rFonts w:ascii="Sakkal Majalla" w:hAnsi="Sakkal Majalla"/>
          <w:color w:val="008080"/>
          <w:sz w:val="34"/>
          <w:rtl/>
        </w:rPr>
        <w:t xml:space="preserve"> </w:t>
      </w:r>
      <w:r w:rsidRPr="004978DE">
        <w:rPr>
          <w:rFonts w:ascii="Sakkal Majalla" w:hAnsi="Sakkal Majalla"/>
          <w:sz w:val="34"/>
          <w:rtl/>
        </w:rPr>
        <w:t>شركة سامسونج تطرح عدّة هواتف ذكية سنوياً لتلبية شرائح سوقية مختلفة، دون انتظار تطوير الهاتف "المثالي".</w:t>
      </w:r>
    </w:p>
    <w:p w14:paraId="6835AB30" w14:textId="2B1CA2C6" w:rsidR="00DB32E4" w:rsidRPr="004978DE" w:rsidRDefault="00DB32E4"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49D53C9" wp14:editId="27AA5544">
                <wp:extent cx="5731510" cy="891540"/>
                <wp:effectExtent l="0" t="0" r="2540" b="22860"/>
                <wp:docPr id="80378486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43726787" name="مجموعة 47"/>
                        <wpg:cNvGrpSpPr/>
                        <wpg:grpSpPr>
                          <a:xfrm>
                            <a:off x="0" y="0"/>
                            <a:ext cx="5731510" cy="895351"/>
                            <a:chOff x="0" y="0"/>
                            <a:chExt cx="5878196" cy="918845"/>
                          </a:xfrm>
                        </wpg:grpSpPr>
                        <wpg:grpSp>
                          <wpg:cNvPr id="1825742500" name="مجموعة 48"/>
                          <wpg:cNvGrpSpPr/>
                          <wpg:grpSpPr>
                            <a:xfrm>
                              <a:off x="0" y="0"/>
                              <a:ext cx="5878196" cy="918845"/>
                              <a:chOff x="0" y="0"/>
                              <a:chExt cx="6240348" cy="919070"/>
                            </a:xfrm>
                          </wpg:grpSpPr>
                          <wpg:grpSp>
                            <wpg:cNvPr id="1218586090" name="مجموعة 49"/>
                            <wpg:cNvGrpSpPr/>
                            <wpg:grpSpPr>
                              <a:xfrm>
                                <a:off x="0" y="169208"/>
                                <a:ext cx="5433072" cy="580613"/>
                                <a:chOff x="0" y="169208"/>
                                <a:chExt cx="5433072" cy="580613"/>
                              </a:xfrm>
                            </wpg:grpSpPr>
                            <wps:wsp>
                              <wps:cNvPr id="12812218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792049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088345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90124384" name="مربع نص 41"/>
                          <wps:cNvSpPr txBox="1"/>
                          <wps:spPr>
                            <a:xfrm>
                              <a:off x="204466" y="257055"/>
                              <a:ext cx="4615440" cy="389397"/>
                            </a:xfrm>
                            <a:prstGeom prst="rect">
                              <a:avLst/>
                            </a:prstGeom>
                            <a:noFill/>
                          </wps:spPr>
                          <wps:txbx>
                            <w:txbxContent>
                              <w:p w14:paraId="6DF52F12" w14:textId="367CDBEC" w:rsidR="00DB32E4" w:rsidRPr="00352626" w:rsidRDefault="00DB32E4" w:rsidP="00DB32E4">
                                <w:pPr>
                                  <w:rPr>
                                    <w:rFonts w:eastAsia="Calibri" w:hAnsi="Adobe Arabic" w:cs="Adobe Arabic"/>
                                    <w:b/>
                                    <w:bCs/>
                                    <w:color w:val="FFFFFF"/>
                                    <w:kern w:val="24"/>
                                    <w:sz w:val="36"/>
                                    <w:szCs w:val="36"/>
                                    <w:lang w:bidi="ar-EG"/>
                                  </w:rPr>
                                </w:pPr>
                                <w:r w:rsidRPr="00DB32E4">
                                  <w:rPr>
                                    <w:rFonts w:eastAsia="Calibri" w:hAnsi="Adobe Arabic" w:cs="Adobe Arabic"/>
                                    <w:b/>
                                    <w:bCs/>
                                    <w:color w:val="FFFFFF"/>
                                    <w:kern w:val="24"/>
                                    <w:sz w:val="36"/>
                                    <w:szCs w:val="36"/>
                                    <w:rtl/>
                                    <w:lang w:bidi="ar-EG"/>
                                  </w:rPr>
                                  <w:t>نموذج الحدس (</w:t>
                                </w:r>
                                <w:r w:rsidRPr="00D26E98">
                                  <w:rPr>
                                    <w:rFonts w:eastAsia="Calibri" w:hAnsi="Adobe Arabic" w:cs="Adobe Arabic"/>
                                    <w:b/>
                                    <w:bCs/>
                                    <w:color w:val="FFFFFF"/>
                                    <w:kern w:val="24"/>
                                    <w:szCs w:val="28"/>
                                    <w:lang w:bidi="ar-EG"/>
                                  </w:rPr>
                                  <w:t>Intuitive Model</w:t>
                                </w:r>
                                <w:r w:rsidRPr="00DB32E4">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173009541"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49D53C9" id="_x0000_s213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CnC1/mgcAAPw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1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">
                  <v:group id="_x0000_s21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">
                    <v:group id="_x0000_s21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">
                      <v:shape id="شكل حر 50" o:spid="_x0000_s21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" fillcolor="#a5a5a5 [2092]" stroked="f" strokeweight="1pt">
                        <v:stroke joinstyle="miter"/>
                      </v:roundrect>
                    </v:group>
                    <v:oval id="شكل بيضاوي 52" o:spid="_x0000_s21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" filled="f" strokecolor="#168489" strokeweight="1pt">
                      <v:stroke joinstyle="miter"/>
                    </v:oval>
                  </v:group>
                  <v:shape id="مربع نص 41" o:spid="_x0000_s214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" filled="f" stroked="f">
                    <v:textbox style="mso-fit-shape-to-text:t">
                      <w:txbxContent>
                        <w:p w14:paraId="6DF52F12" w14:textId="367CDBEC" w:rsidR="00DB32E4" w:rsidRPr="00352626" w:rsidRDefault="00DB32E4" w:rsidP="00DB32E4">
                          <w:pPr>
                            <w:rPr>
                              <w:rFonts w:eastAsia="Calibri" w:hAnsi="Adobe Arabic" w:cs="Adobe Arabic"/>
                              <w:b/>
                              <w:bCs/>
                              <w:color w:val="FFFFFF"/>
                              <w:kern w:val="24"/>
                              <w:sz w:val="36"/>
                              <w:szCs w:val="36"/>
                              <w:lang w:bidi="ar-EG"/>
                            </w:rPr>
                          </w:pPr>
                          <w:r w:rsidRPr="00DB32E4">
                            <w:rPr>
                              <w:rFonts w:eastAsia="Calibri" w:hAnsi="Adobe Arabic" w:cs="Adobe Arabic"/>
                              <w:b/>
                              <w:bCs/>
                              <w:color w:val="FFFFFF"/>
                              <w:kern w:val="24"/>
                              <w:sz w:val="36"/>
                              <w:szCs w:val="36"/>
                              <w:rtl/>
                              <w:lang w:bidi="ar-EG"/>
                            </w:rPr>
                            <w:t>نموذج الحدس (</w:t>
                          </w:r>
                          <w:r w:rsidRPr="00D26E98">
                            <w:rPr>
                              <w:rFonts w:eastAsia="Calibri" w:hAnsi="Adobe Arabic" w:cs="Adobe Arabic"/>
                              <w:b/>
                              <w:bCs/>
                              <w:color w:val="FFFFFF"/>
                              <w:kern w:val="24"/>
                              <w:szCs w:val="28"/>
                              <w:lang w:bidi="ar-EG"/>
                            </w:rPr>
                            <w:t>Intuitive Model</w:t>
                          </w:r>
                          <w:r w:rsidRPr="00DB32E4">
                            <w:rPr>
                              <w:rFonts w:eastAsia="Calibri" w:hAnsi="Adobe Arabic" w:cs="Adobe Arabic"/>
                              <w:b/>
                              <w:bCs/>
                              <w:color w:val="FFFFFF"/>
                              <w:kern w:val="24"/>
                              <w:sz w:val="36"/>
                              <w:szCs w:val="36"/>
                              <w:rtl/>
                              <w:lang w:bidi="ar-EG"/>
                            </w:rPr>
                            <w:t>)</w:t>
                          </w:r>
                        </w:p>
                      </w:txbxContent>
                    </v:textbox>
                  </v:shape>
                </v:group>
                <v:shape id="صورة 54" o:spid="_x0000_s214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">
                  <v:imagedata r:id="rId90" o:title=""/>
                </v:shape>
                <w10:anchorlock/>
              </v:group>
            </w:pict>
          </mc:Fallback>
        </mc:AlternateContent>
      </w:r>
    </w:p>
    <w:p w14:paraId="403927F5"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الاعتماد على الخبرة والبديهة.</w:t>
      </w:r>
    </w:p>
    <w:p w14:paraId="6BBEBEEA"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اتخاذ قرارات سريعة في ظروف عدم اليقين.</w:t>
      </w:r>
    </w:p>
    <w:p w14:paraId="0FAEF9D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مناسب للقادة ذوي الخبرة العميقة.</w:t>
      </w:r>
    </w:p>
    <w:p w14:paraId="46B3770F" w14:textId="331660BF" w:rsidR="004978DE" w:rsidRDefault="00DB32E4" w:rsidP="004978DE">
      <w:pPr>
        <w:rPr>
          <w:rFonts w:ascii="Sakkal Majalla" w:hAnsi="Sakkal Majalla"/>
          <w:sz w:val="34"/>
          <w:rtl/>
        </w:rPr>
      </w:pPr>
      <w:r>
        <w:rPr>
          <w:rFonts w:ascii="Sakkal Majalla" w:hAnsi="Sakkal Majalla"/>
          <w:noProof/>
          <w:sz w:val="34"/>
          <w:rtl/>
          <w:lang w:val="ar-SA"/>
        </w:rPr>
        <w:drawing>
          <wp:anchor distT="0" distB="0" distL="114300" distR="114300" simplePos="0" relativeHeight="252863488" behindDoc="0" locked="0" layoutInCell="1" allowOverlap="1" wp14:anchorId="0F54CF52" wp14:editId="4DF97FD6">
            <wp:simplePos x="0" y="0"/>
            <wp:positionH relativeFrom="column">
              <wp:posOffset>295391</wp:posOffset>
            </wp:positionH>
            <wp:positionV relativeFrom="paragraph">
              <wp:posOffset>30480</wp:posOffset>
            </wp:positionV>
            <wp:extent cx="1163320" cy="696595"/>
            <wp:effectExtent l="0" t="0" r="0" b="8255"/>
            <wp:wrapSquare wrapText="bothSides"/>
            <wp:docPr id="2028639947" name="صورة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639947" name="صورة 2028639947"/>
                    <pic:cNvPicPr/>
                  </pic:nvPicPr>
                  <pic:blipFill>
                    <a:blip r:embed="rId240">
                      <a:extLst>
                        <a:ext uri="{28A0092B-C50C-407E-A947-70E740481C1C}">
                          <a14:useLocalDpi xmlns:a14="http://schemas.microsoft.com/office/drawing/2010/main" val="0"/>
                        </a:ext>
                      </a:extLst>
                    </a:blip>
                    <a:stretch>
                      <a:fillRect/>
                    </a:stretch>
                  </pic:blipFill>
                  <pic:spPr>
                    <a:xfrm>
                      <a:off x="0" y="0"/>
                      <a:ext cx="1163320" cy="696595"/>
                    </a:xfrm>
                    <a:prstGeom prst="rect">
                      <a:avLst/>
                    </a:prstGeom>
                  </pic:spPr>
                </pic:pic>
              </a:graphicData>
            </a:graphic>
            <wp14:sizeRelH relativeFrom="margin">
              <wp14:pctWidth>0</wp14:pctWidth>
            </wp14:sizeRelH>
            <wp14:sizeRelV relativeFrom="margin">
              <wp14:pctHeight>0</wp14:pctHeight>
            </wp14:sizeRelV>
          </wp:anchor>
        </w:drawing>
      </w:r>
      <w:r w:rsidR="004978DE" w:rsidRPr="00DB32E4">
        <w:rPr>
          <w:rFonts w:ascii="Sakkal Majalla" w:hAnsi="Sakkal Majalla"/>
          <w:b/>
          <w:bCs/>
          <w:color w:val="008080"/>
          <w:sz w:val="34"/>
          <w:rtl/>
        </w:rPr>
        <w:t xml:space="preserve">      مثال:</w:t>
      </w:r>
      <w:r w:rsidR="004978DE" w:rsidRPr="00DB32E4">
        <w:rPr>
          <w:rFonts w:ascii="Sakkal Majalla" w:hAnsi="Sakkal Majalla"/>
          <w:color w:val="008080"/>
          <w:sz w:val="34"/>
          <w:rtl/>
        </w:rPr>
        <w:t xml:space="preserve"> </w:t>
      </w:r>
      <w:r w:rsidR="004978DE" w:rsidRPr="004978DE">
        <w:rPr>
          <w:rFonts w:ascii="Sakkal Majalla" w:hAnsi="Sakkal Majalla"/>
          <w:sz w:val="34"/>
          <w:rtl/>
        </w:rPr>
        <w:t xml:space="preserve">قرار ريتشارد برانسون بإطلاق </w:t>
      </w:r>
      <w:r w:rsidR="004978DE" w:rsidRPr="004978DE">
        <w:rPr>
          <w:rFonts w:ascii="Sakkal Majalla" w:hAnsi="Sakkal Majalla"/>
          <w:sz w:val="34"/>
        </w:rPr>
        <w:t>Virgin Atlantic</w:t>
      </w:r>
      <w:r w:rsidR="004978DE" w:rsidRPr="004978DE">
        <w:rPr>
          <w:rFonts w:ascii="Sakkal Majalla" w:hAnsi="Sakkal Majalla"/>
          <w:sz w:val="34"/>
          <w:rtl/>
        </w:rPr>
        <w:t xml:space="preserve"> رغم نصائح المستشارين بعدم دخول سوق الطيران المزدحم.</w:t>
      </w:r>
    </w:p>
    <w:p w14:paraId="2B832750" w14:textId="60F26CF3" w:rsidR="00DB32E4" w:rsidRPr="004978DE" w:rsidRDefault="00DB32E4" w:rsidP="004978DE">
      <w:pPr>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17261964" wp14:editId="78109158">
                <wp:extent cx="5731510" cy="891540"/>
                <wp:effectExtent l="0" t="0" r="2540" b="22860"/>
                <wp:docPr id="204472871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13411411" name="مجموعة 47"/>
                        <wpg:cNvGrpSpPr/>
                        <wpg:grpSpPr>
                          <a:xfrm>
                            <a:off x="0" y="0"/>
                            <a:ext cx="5731510" cy="895351"/>
                            <a:chOff x="0" y="0"/>
                            <a:chExt cx="5878196" cy="918845"/>
                          </a:xfrm>
                        </wpg:grpSpPr>
                        <wpg:grpSp>
                          <wpg:cNvPr id="1122273512" name="مجموعة 48"/>
                          <wpg:cNvGrpSpPr/>
                          <wpg:grpSpPr>
                            <a:xfrm>
                              <a:off x="0" y="0"/>
                              <a:ext cx="5878196" cy="918845"/>
                              <a:chOff x="0" y="0"/>
                              <a:chExt cx="6240348" cy="919070"/>
                            </a:xfrm>
                          </wpg:grpSpPr>
                          <wpg:grpSp>
                            <wpg:cNvPr id="740596758" name="مجموعة 49"/>
                            <wpg:cNvGrpSpPr/>
                            <wpg:grpSpPr>
                              <a:xfrm>
                                <a:off x="0" y="169208"/>
                                <a:ext cx="5433072" cy="580613"/>
                                <a:chOff x="0" y="169208"/>
                                <a:chExt cx="5433072" cy="580613"/>
                              </a:xfrm>
                            </wpg:grpSpPr>
                            <wps:wsp>
                              <wps:cNvPr id="7264962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619332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21460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4637314" name="مربع نص 41"/>
                          <wps:cNvSpPr txBox="1"/>
                          <wps:spPr>
                            <a:xfrm>
                              <a:off x="204466" y="257055"/>
                              <a:ext cx="4615440" cy="389397"/>
                            </a:xfrm>
                            <a:prstGeom prst="rect">
                              <a:avLst/>
                            </a:prstGeom>
                            <a:noFill/>
                          </wps:spPr>
                          <wps:txbx>
                            <w:txbxContent>
                              <w:p w14:paraId="6187E8E0" w14:textId="43E2691E" w:rsidR="00DB32E4" w:rsidRPr="00352626" w:rsidRDefault="00DB32E4" w:rsidP="00DB32E4">
                                <w:pPr>
                                  <w:rPr>
                                    <w:rFonts w:eastAsia="Calibri" w:hAnsi="Adobe Arabic" w:cs="Adobe Arabic"/>
                                    <w:b/>
                                    <w:bCs/>
                                    <w:color w:val="FFFFFF"/>
                                    <w:kern w:val="24"/>
                                    <w:sz w:val="36"/>
                                    <w:szCs w:val="36"/>
                                    <w:lang w:bidi="ar-EG"/>
                                  </w:rPr>
                                </w:pPr>
                                <w:r w:rsidRPr="00DB32E4">
                                  <w:rPr>
                                    <w:rFonts w:eastAsia="Calibri" w:hAnsi="Adobe Arabic" w:cs="Adobe Arabic"/>
                                    <w:b/>
                                    <w:bCs/>
                                    <w:color w:val="FFFFFF"/>
                                    <w:kern w:val="24"/>
                                    <w:sz w:val="36"/>
                                    <w:szCs w:val="36"/>
                                    <w:rtl/>
                                    <w:lang w:bidi="ar-EG"/>
                                  </w:rPr>
                                  <w:t>نموذج القرار الجماعي (</w:t>
                                </w:r>
                                <w:r w:rsidRPr="00D26E98">
                                  <w:rPr>
                                    <w:rFonts w:eastAsia="Calibri" w:hAnsi="Adobe Arabic" w:cs="Adobe Arabic"/>
                                    <w:b/>
                                    <w:bCs/>
                                    <w:color w:val="FFFFFF"/>
                                    <w:kern w:val="24"/>
                                    <w:szCs w:val="28"/>
                                    <w:lang w:bidi="ar-EG"/>
                                  </w:rPr>
                                  <w:t>Group Decision Making</w:t>
                                </w:r>
                                <w:r w:rsidRPr="00DB32E4">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784900091"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7261964" id="_x0000_s214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nm3LpoAcAAPc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21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">
                  <v:group id="_x0000_s21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">
                    <v:group id="_x0000_s21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">
                      <v:shape id="شكل حر 50" o:spid="_x0000_s21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" fillcolor="#a5a5a5 [2092]" stroked="f" strokeweight="1pt">
                        <v:stroke joinstyle="miter"/>
                      </v:roundrect>
                    </v:group>
                    <v:oval id="شكل بيضاوي 52" o:spid="_x0000_s21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" filled="f" strokecolor="#168489" strokeweight="1pt">
                      <v:stroke joinstyle="miter"/>
                    </v:oval>
                  </v:group>
                  <v:shape id="مربع نص 41" o:spid="_x0000_s215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" filled="f" stroked="f">
                    <v:textbox style="mso-fit-shape-to-text:t">
                      <w:txbxContent>
                        <w:p w14:paraId="6187E8E0" w14:textId="43E2691E" w:rsidR="00DB32E4" w:rsidRPr="00352626" w:rsidRDefault="00DB32E4" w:rsidP="00DB32E4">
                          <w:pPr>
                            <w:rPr>
                              <w:rFonts w:eastAsia="Calibri" w:hAnsi="Adobe Arabic" w:cs="Adobe Arabic"/>
                              <w:b/>
                              <w:bCs/>
                              <w:color w:val="FFFFFF"/>
                              <w:kern w:val="24"/>
                              <w:sz w:val="36"/>
                              <w:szCs w:val="36"/>
                              <w:lang w:bidi="ar-EG"/>
                            </w:rPr>
                          </w:pPr>
                          <w:r w:rsidRPr="00DB32E4">
                            <w:rPr>
                              <w:rFonts w:eastAsia="Calibri" w:hAnsi="Adobe Arabic" w:cs="Adobe Arabic"/>
                              <w:b/>
                              <w:bCs/>
                              <w:color w:val="FFFFFF"/>
                              <w:kern w:val="24"/>
                              <w:sz w:val="36"/>
                              <w:szCs w:val="36"/>
                              <w:rtl/>
                              <w:lang w:bidi="ar-EG"/>
                            </w:rPr>
                            <w:t>نموذج القرار الجماعي (</w:t>
                          </w:r>
                          <w:r w:rsidRPr="00D26E98">
                            <w:rPr>
                              <w:rFonts w:eastAsia="Calibri" w:hAnsi="Adobe Arabic" w:cs="Adobe Arabic"/>
                              <w:b/>
                              <w:bCs/>
                              <w:color w:val="FFFFFF"/>
                              <w:kern w:val="24"/>
                              <w:szCs w:val="28"/>
                              <w:lang w:bidi="ar-EG"/>
                            </w:rPr>
                            <w:t>Group Decision Making</w:t>
                          </w:r>
                          <w:r w:rsidRPr="00DB32E4">
                            <w:rPr>
                              <w:rFonts w:eastAsia="Calibri" w:hAnsi="Adobe Arabic" w:cs="Adobe Arabic"/>
                              <w:b/>
                              <w:bCs/>
                              <w:color w:val="FFFFFF"/>
                              <w:kern w:val="24"/>
                              <w:sz w:val="36"/>
                              <w:szCs w:val="36"/>
                              <w:rtl/>
                              <w:lang w:bidi="ar-EG"/>
                            </w:rPr>
                            <w:t>)</w:t>
                          </w:r>
                        </w:p>
                      </w:txbxContent>
                    </v:textbox>
                  </v:shape>
                </v:group>
                <v:shape id="صورة 54" o:spid="_x0000_s215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">
                  <v:imagedata r:id="rId90" o:title=""/>
                </v:shape>
                <w10:anchorlock/>
              </v:group>
            </w:pict>
          </mc:Fallback>
        </mc:AlternateContent>
      </w:r>
    </w:p>
    <w:p w14:paraId="79A87A0F" w14:textId="64EBA676" w:rsidR="004978DE" w:rsidRPr="004978DE" w:rsidRDefault="00D26E98" w:rsidP="004978DE">
      <w:pPr>
        <w:rPr>
          <w:rFonts w:ascii="Sakkal Majalla" w:hAnsi="Sakkal Majalla"/>
          <w:sz w:val="34"/>
          <w:rtl/>
        </w:rPr>
      </w:pPr>
      <w:r>
        <w:rPr>
          <w:rFonts w:ascii="Sakkal Majalla" w:hAnsi="Sakkal Majalla"/>
          <w:noProof/>
          <w:sz w:val="34"/>
          <w:rtl/>
          <w:lang w:val="ar-SA"/>
        </w:rPr>
        <w:drawing>
          <wp:anchor distT="0" distB="0" distL="114300" distR="114300" simplePos="0" relativeHeight="252864512" behindDoc="0" locked="0" layoutInCell="1" allowOverlap="1" wp14:anchorId="05AF9F44" wp14:editId="3F5DE132">
            <wp:simplePos x="0" y="0"/>
            <wp:positionH relativeFrom="margin">
              <wp:align>left</wp:align>
            </wp:positionH>
            <wp:positionV relativeFrom="paragraph">
              <wp:posOffset>5715</wp:posOffset>
            </wp:positionV>
            <wp:extent cx="1828800" cy="921385"/>
            <wp:effectExtent l="0" t="0" r="0" b="0"/>
            <wp:wrapSquare wrapText="bothSides"/>
            <wp:docPr id="1281123687" name="صورة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123687" name="صورة 1281123687"/>
                    <pic:cNvPicPr/>
                  </pic:nvPicPr>
                  <pic:blipFill>
                    <a:blip r:embed="rId241">
                      <a:extLst>
                        <a:ext uri="{28A0092B-C50C-407E-A947-70E740481C1C}">
                          <a14:useLocalDpi xmlns:a14="http://schemas.microsoft.com/office/drawing/2010/main" val="0"/>
                        </a:ext>
                      </a:extLst>
                    </a:blip>
                    <a:stretch>
                      <a:fillRect/>
                    </a:stretch>
                  </pic:blipFill>
                  <pic:spPr>
                    <a:xfrm>
                      <a:off x="0" y="0"/>
                      <a:ext cx="1828800" cy="921385"/>
                    </a:xfrm>
                    <a:prstGeom prst="rect">
                      <a:avLst/>
                    </a:prstGeom>
                  </pic:spPr>
                </pic:pic>
              </a:graphicData>
            </a:graphic>
            <wp14:sizeRelH relativeFrom="margin">
              <wp14:pctWidth>0</wp14:pctWidth>
            </wp14:sizeRelH>
            <wp14:sizeRelV relativeFrom="margin">
              <wp14:pctHeight>0</wp14:pctHeight>
            </wp14:sizeRelV>
          </wp:anchor>
        </w:drawing>
      </w:r>
      <w:r w:rsidR="004978DE" w:rsidRPr="004978DE">
        <w:rPr>
          <w:rFonts w:ascii="Sakkal Majalla" w:hAnsi="Sakkal Majalla"/>
          <w:sz w:val="34"/>
          <w:rtl/>
        </w:rPr>
        <w:t xml:space="preserve">   - إشراك الفريق في عملية صناعة القرار.</w:t>
      </w:r>
    </w:p>
    <w:p w14:paraId="4F5F836A" w14:textId="520A2AA7" w:rsidR="004978DE" w:rsidRPr="004978DE" w:rsidRDefault="004978DE" w:rsidP="004978DE">
      <w:pPr>
        <w:rPr>
          <w:rFonts w:ascii="Sakkal Majalla" w:hAnsi="Sakkal Majalla"/>
          <w:sz w:val="34"/>
          <w:rtl/>
        </w:rPr>
      </w:pPr>
      <w:r w:rsidRPr="004978DE">
        <w:rPr>
          <w:rFonts w:ascii="Sakkal Majalla" w:hAnsi="Sakkal Majalla"/>
          <w:sz w:val="34"/>
          <w:rtl/>
        </w:rPr>
        <w:t xml:space="preserve">   - الاستفادة من تنوّع الخبرات والآراء.</w:t>
      </w:r>
    </w:p>
    <w:p w14:paraId="1E415DFD" w14:textId="7E3F7EAD" w:rsidR="004978DE" w:rsidRPr="004978DE" w:rsidRDefault="004978DE" w:rsidP="004978DE">
      <w:pPr>
        <w:rPr>
          <w:rFonts w:ascii="Sakkal Majalla" w:hAnsi="Sakkal Majalla"/>
          <w:sz w:val="34"/>
          <w:rtl/>
        </w:rPr>
      </w:pPr>
      <w:r w:rsidRPr="004978DE">
        <w:rPr>
          <w:rFonts w:ascii="Sakkal Majalla" w:hAnsi="Sakkal Majalla"/>
          <w:sz w:val="34"/>
          <w:rtl/>
        </w:rPr>
        <w:t xml:space="preserve">   - تعزيز الالتزام بتنفيذ القرار.</w:t>
      </w:r>
    </w:p>
    <w:p w14:paraId="4CBF7CA4" w14:textId="3B5E76CD" w:rsidR="004978DE" w:rsidRPr="004978DE" w:rsidRDefault="004978DE" w:rsidP="004978DE">
      <w:pPr>
        <w:rPr>
          <w:rFonts w:ascii="Sakkal Majalla" w:hAnsi="Sakkal Majalla"/>
          <w:sz w:val="34"/>
          <w:rtl/>
        </w:rPr>
      </w:pPr>
      <w:r w:rsidRPr="00DB32E4">
        <w:rPr>
          <w:rFonts w:ascii="Sakkal Majalla" w:hAnsi="Sakkal Majalla"/>
          <w:b/>
          <w:bCs/>
          <w:color w:val="008080"/>
          <w:sz w:val="34"/>
          <w:rtl/>
        </w:rPr>
        <w:t xml:space="preserve">      مثال:</w:t>
      </w:r>
      <w:r w:rsidRPr="00DB32E4">
        <w:rPr>
          <w:rFonts w:ascii="Sakkal Majalla" w:hAnsi="Sakkal Majalla"/>
          <w:color w:val="008080"/>
          <w:sz w:val="34"/>
          <w:rtl/>
        </w:rPr>
        <w:t xml:space="preserve"> </w:t>
      </w:r>
      <w:r w:rsidRPr="004978DE">
        <w:rPr>
          <w:rFonts w:ascii="Sakkal Majalla" w:hAnsi="Sakkal Majalla"/>
          <w:sz w:val="34"/>
          <w:rtl/>
        </w:rPr>
        <w:t>شركة جوجل تعتمد على لجان متعدّدة التخصّصات لاتخاذ القرارات المتعلّقة بتطوير المنتجات.</w:t>
      </w:r>
    </w:p>
    <w:p w14:paraId="691D6F3A" w14:textId="77777777" w:rsidR="004978DE" w:rsidRPr="004978DE" w:rsidRDefault="004978DE" w:rsidP="004978DE">
      <w:pPr>
        <w:rPr>
          <w:rFonts w:ascii="Adobe Arabic" w:hAnsi="Adobe Arabic" w:cs="Adobe Arabic"/>
          <w:b/>
          <w:bCs/>
          <w:color w:val="008080"/>
          <w:sz w:val="36"/>
          <w:szCs w:val="36"/>
          <w:rtl/>
        </w:rPr>
      </w:pPr>
      <w:r w:rsidRPr="004978DE">
        <w:rPr>
          <w:rFonts w:ascii="Adobe Arabic" w:hAnsi="Adobe Arabic" w:cs="Adobe Arabic"/>
          <w:b/>
          <w:bCs/>
          <w:color w:val="008080"/>
          <w:sz w:val="36"/>
          <w:szCs w:val="36"/>
          <w:rtl/>
        </w:rPr>
        <w:t>تقنيات تحسين عملية اتخاذ القرار:</w:t>
      </w:r>
    </w:p>
    <w:p w14:paraId="2940E122" w14:textId="77777777" w:rsidR="004978DE" w:rsidRPr="004978DE" w:rsidRDefault="004978DE" w:rsidP="004978DE">
      <w:pPr>
        <w:rPr>
          <w:rFonts w:ascii="Sakkal Majalla" w:hAnsi="Sakkal Majalla"/>
          <w:sz w:val="34"/>
          <w:rtl/>
        </w:rPr>
      </w:pPr>
      <w:r w:rsidRPr="00DB32E4">
        <w:rPr>
          <w:rFonts w:ascii="Sakkal Majalla" w:hAnsi="Sakkal Majalla"/>
          <w:color w:val="C00000"/>
          <w:sz w:val="34"/>
          <w:rtl/>
        </w:rPr>
        <w:t xml:space="preserve">1. تحليل </w:t>
      </w:r>
      <w:r w:rsidRPr="00DB32E4">
        <w:rPr>
          <w:rFonts w:ascii="Sakkal Majalla" w:hAnsi="Sakkal Majalla"/>
          <w:color w:val="C00000"/>
          <w:sz w:val="34"/>
        </w:rPr>
        <w:t>SWOT</w:t>
      </w:r>
      <w:r w:rsidRPr="00DB32E4">
        <w:rPr>
          <w:rFonts w:ascii="Sakkal Majalla" w:hAnsi="Sakkal Majalla"/>
          <w:color w:val="C00000"/>
          <w:sz w:val="34"/>
          <w:rtl/>
        </w:rPr>
        <w:t xml:space="preserve">: </w:t>
      </w:r>
      <w:r w:rsidRPr="004978DE">
        <w:rPr>
          <w:rFonts w:ascii="Sakkal Majalla" w:hAnsi="Sakkal Majalla"/>
          <w:sz w:val="34"/>
          <w:rtl/>
        </w:rPr>
        <w:t>تقييم نقاط القوّة والضعف والفرص والتهديدات.</w:t>
      </w:r>
    </w:p>
    <w:p w14:paraId="39099FC2" w14:textId="77777777" w:rsidR="004978DE" w:rsidRPr="004978DE" w:rsidRDefault="004978DE" w:rsidP="004978DE">
      <w:pPr>
        <w:rPr>
          <w:rFonts w:ascii="Sakkal Majalla" w:hAnsi="Sakkal Majalla"/>
          <w:sz w:val="34"/>
          <w:rtl/>
        </w:rPr>
      </w:pPr>
      <w:r w:rsidRPr="00DB32E4">
        <w:rPr>
          <w:rFonts w:ascii="Sakkal Majalla" w:hAnsi="Sakkal Majalla"/>
          <w:color w:val="C00000"/>
          <w:sz w:val="34"/>
          <w:rtl/>
        </w:rPr>
        <w:t>2. شجرة القرارات (</w:t>
      </w:r>
      <w:r w:rsidRPr="00DB32E4">
        <w:rPr>
          <w:rFonts w:ascii="Sakkal Majalla" w:hAnsi="Sakkal Majalla"/>
          <w:color w:val="C00000"/>
          <w:sz w:val="34"/>
        </w:rPr>
        <w:t>Decision Tree</w:t>
      </w:r>
      <w:r w:rsidRPr="00DB32E4">
        <w:rPr>
          <w:rFonts w:ascii="Sakkal Majalla" w:hAnsi="Sakkal Majalla"/>
          <w:color w:val="C00000"/>
          <w:sz w:val="34"/>
          <w:rtl/>
        </w:rPr>
        <w:t xml:space="preserve">): </w:t>
      </w:r>
      <w:r w:rsidRPr="004978DE">
        <w:rPr>
          <w:rFonts w:ascii="Sakkal Majalla" w:hAnsi="Sakkal Majalla"/>
          <w:sz w:val="34"/>
          <w:rtl/>
        </w:rPr>
        <w:t>تمثيل بياني للخيارات المتاحة ونتائجها المحتملة.</w:t>
      </w:r>
    </w:p>
    <w:p w14:paraId="4142971D" w14:textId="77777777" w:rsidR="004978DE" w:rsidRPr="004978DE" w:rsidRDefault="004978DE" w:rsidP="004978DE">
      <w:pPr>
        <w:rPr>
          <w:rFonts w:ascii="Sakkal Majalla" w:hAnsi="Sakkal Majalla"/>
          <w:sz w:val="34"/>
          <w:rtl/>
        </w:rPr>
      </w:pPr>
      <w:r w:rsidRPr="00DB32E4">
        <w:rPr>
          <w:rFonts w:ascii="Sakkal Majalla" w:hAnsi="Sakkal Majalla"/>
          <w:color w:val="C00000"/>
          <w:sz w:val="34"/>
          <w:rtl/>
        </w:rPr>
        <w:t>3. تحليل التكلفة والعائد (</w:t>
      </w:r>
      <w:r w:rsidRPr="00DB32E4">
        <w:rPr>
          <w:rFonts w:ascii="Sakkal Majalla" w:hAnsi="Sakkal Majalla"/>
          <w:color w:val="C00000"/>
          <w:sz w:val="34"/>
        </w:rPr>
        <w:t>Cost-Benefit Analysis</w:t>
      </w:r>
      <w:r w:rsidRPr="00DB32E4">
        <w:rPr>
          <w:rFonts w:ascii="Sakkal Majalla" w:hAnsi="Sakkal Majalla"/>
          <w:color w:val="C00000"/>
          <w:sz w:val="34"/>
          <w:rtl/>
        </w:rPr>
        <w:t xml:space="preserve">): </w:t>
      </w:r>
      <w:r w:rsidRPr="004978DE">
        <w:rPr>
          <w:rFonts w:ascii="Sakkal Majalla" w:hAnsi="Sakkal Majalla"/>
          <w:sz w:val="34"/>
          <w:rtl/>
        </w:rPr>
        <w:t>مقارنة التكاليف المتوقّعة بالفوائد المرجوّة.</w:t>
      </w:r>
    </w:p>
    <w:p w14:paraId="32AC11DF" w14:textId="77777777" w:rsidR="004978DE" w:rsidRPr="004978DE" w:rsidRDefault="004978DE" w:rsidP="004978DE">
      <w:pPr>
        <w:rPr>
          <w:rFonts w:ascii="Sakkal Majalla" w:hAnsi="Sakkal Majalla"/>
          <w:sz w:val="34"/>
          <w:rtl/>
        </w:rPr>
      </w:pPr>
      <w:r w:rsidRPr="00DB32E4">
        <w:rPr>
          <w:rFonts w:ascii="Sakkal Majalla" w:hAnsi="Sakkal Majalla"/>
          <w:color w:val="C00000"/>
          <w:sz w:val="34"/>
          <w:rtl/>
        </w:rPr>
        <w:t>4. التفكير بالسيناريوهات (</w:t>
      </w:r>
      <w:r w:rsidRPr="00DB32E4">
        <w:rPr>
          <w:rFonts w:ascii="Sakkal Majalla" w:hAnsi="Sakkal Majalla"/>
          <w:color w:val="C00000"/>
          <w:sz w:val="34"/>
        </w:rPr>
        <w:t>Scenario Thinking</w:t>
      </w:r>
      <w:r w:rsidRPr="00DB32E4">
        <w:rPr>
          <w:rFonts w:ascii="Sakkal Majalla" w:hAnsi="Sakkal Majalla"/>
          <w:color w:val="C00000"/>
          <w:sz w:val="34"/>
          <w:rtl/>
        </w:rPr>
        <w:t xml:space="preserve">): </w:t>
      </w:r>
      <w:r w:rsidRPr="004978DE">
        <w:rPr>
          <w:rFonts w:ascii="Sakkal Majalla" w:hAnsi="Sakkal Majalla"/>
          <w:sz w:val="34"/>
          <w:rtl/>
        </w:rPr>
        <w:t>تخيّل سيناريوهات مستقبلية مختلفة وتحليل تأثيرها.</w:t>
      </w:r>
    </w:p>
    <w:p w14:paraId="0E3665CA" w14:textId="77777777" w:rsidR="004978DE" w:rsidRPr="004978DE" w:rsidRDefault="004978DE" w:rsidP="004978DE">
      <w:pPr>
        <w:rPr>
          <w:rFonts w:ascii="Sakkal Majalla" w:hAnsi="Sakkal Majalla"/>
          <w:sz w:val="34"/>
          <w:rtl/>
        </w:rPr>
      </w:pPr>
      <w:r w:rsidRPr="00DB32E4">
        <w:rPr>
          <w:rFonts w:ascii="Sakkal Majalla" w:hAnsi="Sakkal Majalla"/>
          <w:color w:val="C00000"/>
          <w:sz w:val="34"/>
          <w:rtl/>
        </w:rPr>
        <w:t>5. العصف الذهني (</w:t>
      </w:r>
      <w:r w:rsidRPr="00DB32E4">
        <w:rPr>
          <w:rFonts w:ascii="Sakkal Majalla" w:hAnsi="Sakkal Majalla"/>
          <w:color w:val="C00000"/>
          <w:sz w:val="34"/>
        </w:rPr>
        <w:t>Brainstorming</w:t>
      </w:r>
      <w:r w:rsidRPr="00DB32E4">
        <w:rPr>
          <w:rFonts w:ascii="Sakkal Majalla" w:hAnsi="Sakkal Majalla"/>
          <w:color w:val="C00000"/>
          <w:sz w:val="34"/>
          <w:rtl/>
        </w:rPr>
        <w:t xml:space="preserve">): </w:t>
      </w:r>
      <w:r w:rsidRPr="004978DE">
        <w:rPr>
          <w:rFonts w:ascii="Sakkal Majalla" w:hAnsi="Sakkal Majalla"/>
          <w:sz w:val="34"/>
          <w:rtl/>
        </w:rPr>
        <w:t>توليد أكبر عدد ممكن من الأفكار دون تقييم مباشر.</w:t>
      </w:r>
    </w:p>
    <w:p w14:paraId="6438637E" w14:textId="0BF42C18" w:rsidR="00DB32E4" w:rsidRDefault="00DB32E4" w:rsidP="004978DE">
      <w:pPr>
        <w:rPr>
          <w:rFonts w:ascii="Adobe Arabic" w:hAnsi="Adobe Arabic" w:cs="Adobe Arabic"/>
          <w:b/>
          <w:bCs/>
          <w:color w:val="008080"/>
          <w:sz w:val="36"/>
          <w:szCs w:val="36"/>
          <w:rtl/>
        </w:rPr>
      </w:pPr>
      <w:r w:rsidRPr="005E1D24">
        <w:rPr>
          <w:rFonts w:eastAsia="Times New Roman" w:cs="Times New Roman"/>
          <w:b/>
          <w:bCs/>
          <w:noProof/>
          <w:sz w:val="36"/>
          <w:szCs w:val="36"/>
        </w:rPr>
        <mc:AlternateContent>
          <mc:Choice Requires="wpg">
            <w:drawing>
              <wp:inline distT="0" distB="0" distL="0" distR="0" wp14:anchorId="314C5A41" wp14:editId="592F38AB">
                <wp:extent cx="5711825" cy="748002"/>
                <wp:effectExtent l="0" t="0" r="22225" b="14605"/>
                <wp:docPr id="298755045" name="Group 13"/>
                <wp:cNvGraphicFramePr/>
                <a:graphic xmlns:a="http://schemas.openxmlformats.org/drawingml/2006/main">
                  <a:graphicData uri="http://schemas.microsoft.com/office/word/2010/wordprocessingGroup">
                    <wpg:wgp>
                      <wpg:cNvGrpSpPr/>
                      <wpg:grpSpPr>
                        <a:xfrm flipH="1">
                          <a:off x="0" y="0"/>
                          <a:ext cx="5711825" cy="747683"/>
                          <a:chOff x="0" y="319"/>
                          <a:chExt cx="5711825" cy="747680"/>
                        </a:xfrm>
                      </wpg:grpSpPr>
                      <wpg:grpSp>
                        <wpg:cNvPr id="1499335460" name="مجموعة 881967268"/>
                        <wpg:cNvGrpSpPr/>
                        <wpg:grpSpPr>
                          <a:xfrm>
                            <a:off x="0" y="159389"/>
                            <a:ext cx="5711825" cy="588610"/>
                            <a:chOff x="0" y="159300"/>
                            <a:chExt cx="6312597" cy="652391"/>
                          </a:xfrm>
                        </wpg:grpSpPr>
                        <wps:wsp>
                          <wps:cNvPr id="1247800800"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59184706" name="مربع نص 2043426344"/>
                          <wps:cNvSpPr txBox="1"/>
                          <wps:spPr>
                            <a:xfrm>
                              <a:off x="817586" y="159300"/>
                              <a:ext cx="3692817" cy="453954"/>
                            </a:xfrm>
                            <a:prstGeom prst="rect">
                              <a:avLst/>
                            </a:prstGeom>
                            <a:noFill/>
                          </wps:spPr>
                          <wps:txbx>
                            <w:txbxContent>
                              <w:p w14:paraId="624DC7E4" w14:textId="77777777" w:rsidR="00DB32E4" w:rsidRPr="00724F18" w:rsidRDefault="00DB32E4" w:rsidP="00DB32E4">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wps:txbx>
                          <wps:bodyPr wrap="square" rtlCol="1">
                            <a:spAutoFit/>
                          </wps:bodyPr>
                        </wps:wsp>
                        <wps:wsp>
                          <wps:cNvPr id="1662486369"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94188862" name="Picture 179" descr="حافظة محددة مع تعبئة خالصة"/>
                          <pic:cNvPicPr>
                            <a:picLocks noChangeAspect="1"/>
                          </pic:cNvPicPr>
                        </pic:nvPicPr>
                        <pic:blipFill>
                          <a:blip r:embed="rId165">
                            <a:extLst>
                              <a:ext uri="{96DAC541-7B7A-43D3-8B79-37D633B846F1}">
                                <asvg:svgBlip xmlns:asvg="http://schemas.microsoft.com/office/drawing/2016/SVG/main" r:embed="rId166"/>
                              </a:ext>
                            </a:extLst>
                          </a:blip>
                          <a:srcRect/>
                          <a:stretch/>
                        </pic:blipFill>
                        <pic:spPr bwMode="auto">
                          <a:xfrm flipH="1">
                            <a:off x="0" y="319"/>
                            <a:ext cx="637540" cy="6375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14C5A41" id="_x0000_s2152" style="width:449.75pt;height:58.9pt;flip:x;mso-position-horizontal-relative:char;mso-position-vertical-relative:line" coordorigin=",3" coordsize="57118,747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">
                <v:group id="مجموعة 881967268" o:spid="_x0000_s2153" style="position:absolute;top:1593;width:57118;height:5886" coordorigin=",1593" coordsize="63125,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">
                  <v:roundrect id="مستطيل مستدير الزوايا 769901" o:spid="_x0000_s2154"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" fillcolor="#168489" strokecolor="#168489" strokeweight="1pt">
                    <v:stroke joinstyle="miter"/>
                  </v:roundrect>
                  <v:shape id="مربع نص 2043426344" o:spid="_x0000_s2155" type="#_x0000_t202" style="position:absolute;left:8175;top:1593;width:36929;height:4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" filled="f" stroked="f">
                    <v:textbox style="mso-fit-shape-to-text:t">
                      <w:txbxContent>
                        <w:p w14:paraId="624DC7E4" w14:textId="77777777" w:rsidR="00DB32E4" w:rsidRPr="00724F18" w:rsidRDefault="00DB32E4" w:rsidP="00DB32E4">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v:textbox>
                  </v:shape>
                  <v:roundrect id="مستطيل مستدير الزوايا 769903" o:spid="_x0000_s2156"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" fillcolor="#168489" strokecolor="#168489" strokeweight="1pt">
                    <v:stroke joinstyle="miter"/>
                  </v:roundrect>
                </v:group>
                <v:shape id="Picture 179" o:spid="_x0000_s2157" type="#_x0000_t75" alt="حافظة محددة مع تعبئة خالصة" style="position:absolute;top:3;width:6375;height:63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">
                  <v:imagedata r:id="rId167" o:title="حافظة محددة مع تعبئة خالصة"/>
                </v:shape>
                <w10:anchorlock/>
              </v:group>
            </w:pict>
          </mc:Fallback>
        </mc:AlternateContent>
      </w:r>
    </w:p>
    <w:p w14:paraId="09FF4AA5"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في عام 2016، واجهت شركة تسلا قراراً صعباً متعلّقاً باستحواذها على شركة </w:t>
      </w:r>
      <w:r w:rsidRPr="004978DE">
        <w:rPr>
          <w:rFonts w:ascii="Sakkal Majalla" w:hAnsi="Sakkal Majalla"/>
          <w:sz w:val="34"/>
        </w:rPr>
        <w:t>SolarCity</w:t>
      </w:r>
      <w:r w:rsidRPr="004978DE">
        <w:rPr>
          <w:rFonts w:ascii="Sakkal Majalla" w:hAnsi="Sakkal Majalla"/>
          <w:sz w:val="34"/>
          <w:rtl/>
        </w:rPr>
        <w:t>. رغم المخاطر المالية والانتقادات، اتخذ إيلون ماسك القرار معتمداً على رؤيته الاستراتيجية للتكامل بين الطاقة الشمسية والسيارات الكهربائية. رغم صعوبة القرار في حينه، أصبحت منتجات الطاقة الشمسية مصدراً مهماً لإيرادات تسلا لاحقاً.</w:t>
      </w:r>
    </w:p>
    <w:p w14:paraId="21DF5437" w14:textId="3AB171F6" w:rsidR="004978DE" w:rsidRPr="004978DE" w:rsidRDefault="00DB32E4" w:rsidP="00DB32E4">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446DACFA" wp14:editId="31924C4D">
                <wp:extent cx="5731510" cy="895350"/>
                <wp:effectExtent l="0" t="0" r="21590" b="19050"/>
                <wp:docPr id="155187714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09199190" name="صورة 38"/>
                          <pic:cNvPicPr/>
                        </pic:nvPicPr>
                        <pic:blipFill>
                          <a:blip r:embed="rId6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64382233" name="مجموعة 39"/>
                        <wpg:cNvGrpSpPr/>
                        <wpg:grpSpPr>
                          <a:xfrm>
                            <a:off x="0" y="0"/>
                            <a:ext cx="5731510" cy="895350"/>
                            <a:chOff x="0" y="0"/>
                            <a:chExt cx="5878196" cy="918845"/>
                          </a:xfrm>
                        </wpg:grpSpPr>
                        <wpg:grpSp>
                          <wpg:cNvPr id="217560387" name="مجموعة 40"/>
                          <wpg:cNvGrpSpPr/>
                          <wpg:grpSpPr>
                            <a:xfrm>
                              <a:off x="0" y="0"/>
                              <a:ext cx="5878196" cy="918845"/>
                              <a:chOff x="0" y="0"/>
                              <a:chExt cx="6240348" cy="919070"/>
                            </a:xfrm>
                          </wpg:grpSpPr>
                          <wpg:grpSp>
                            <wpg:cNvPr id="1966846311" name="مجموعة 41"/>
                            <wpg:cNvGrpSpPr/>
                            <wpg:grpSpPr>
                              <a:xfrm>
                                <a:off x="0" y="169208"/>
                                <a:ext cx="5433072" cy="580613"/>
                                <a:chOff x="0" y="169208"/>
                                <a:chExt cx="5433072" cy="580613"/>
                              </a:xfrm>
                            </wpg:grpSpPr>
                            <wps:wsp>
                              <wps:cNvPr id="108377372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3274719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461545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83837137" name="مربع نص 41"/>
                          <wps:cNvSpPr txBox="1"/>
                          <wps:spPr>
                            <a:xfrm>
                              <a:off x="204484" y="257055"/>
                              <a:ext cx="4616071" cy="387740"/>
                            </a:xfrm>
                            <a:prstGeom prst="rect">
                              <a:avLst/>
                            </a:prstGeom>
                            <a:noFill/>
                          </wps:spPr>
                          <wps:txbx>
                            <w:txbxContent>
                              <w:p w14:paraId="698DE8CF" w14:textId="56BBE67E" w:rsidR="00DB32E4" w:rsidRDefault="00DB32E4" w:rsidP="00DB32E4">
                                <w:pPr>
                                  <w:rPr>
                                    <w:rFonts w:eastAsia="Calibri" w:hAnsi="Adobe Arabic" w:cs="Adobe Arabic"/>
                                    <w:b/>
                                    <w:bCs/>
                                    <w:color w:val="FFFFFF"/>
                                    <w:kern w:val="24"/>
                                    <w:sz w:val="36"/>
                                    <w:szCs w:val="36"/>
                                    <w:lang w:bidi="ar-EG"/>
                                  </w:rPr>
                                </w:pPr>
                                <w:r w:rsidRPr="00DB32E4">
                                  <w:rPr>
                                    <w:rFonts w:eastAsia="Calibri" w:hAnsi="Adobe Arabic" w:cs="Adobe Arabic"/>
                                    <w:b/>
                                    <w:bCs/>
                                    <w:color w:val="FFFFFF"/>
                                    <w:kern w:val="24"/>
                                    <w:sz w:val="36"/>
                                    <w:szCs w:val="36"/>
                                    <w:rtl/>
                                    <w:lang w:bidi="ar-EG"/>
                                  </w:rPr>
                                  <w:t>أساليب حل المشكلات في العمل</w:t>
                                </w:r>
                              </w:p>
                            </w:txbxContent>
                          </wps:txbx>
                          <wps:bodyPr wrap="square" rtlCol="1">
                            <a:spAutoFit/>
                          </wps:bodyPr>
                        </wps:wsp>
                      </wpg:grpSp>
                    </wpg:wgp>
                  </a:graphicData>
                </a:graphic>
              </wp:inline>
            </w:drawing>
          </mc:Choice>
          <mc:Fallback>
            <w:pict>
              <v:group w14:anchorId="446DACFA" id="_x0000_s215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">
                <v:shape id="صورة 38" o:spid="_x0000_s215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">
                  <v:imagedata r:id="rId64" o:title=""/>
                </v:shape>
                <v:group id="مجموعة 39" o:spid="_x0000_s21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">
                  <v:group id="مجموعة 40" o:spid="_x0000_s21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">
                    <v:group id="مجموعة 41" o:spid="_x0000_s21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">
                      <v:shape id="شكل حر 42" o:spid="_x0000_s21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1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" fillcolor="#168489" stroked="f" strokeweight="1pt">
                        <v:stroke joinstyle="miter"/>
                      </v:roundrect>
                    </v:group>
                    <v:oval id="شكل بيضاوي 44" o:spid="_x0000_s21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" filled="f" strokecolor="#a5a5a5 [2092]" strokeweight="1pt">
                      <v:stroke joinstyle="miter"/>
                    </v:oval>
                  </v:group>
                  <v:shape id="مربع نص 41" o:spid="_x0000_s216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" filled="f" stroked="f">
                    <v:textbox style="mso-fit-shape-to-text:t">
                      <w:txbxContent>
                        <w:p w14:paraId="698DE8CF" w14:textId="56BBE67E" w:rsidR="00DB32E4" w:rsidRDefault="00DB32E4" w:rsidP="00DB32E4">
                          <w:pPr>
                            <w:rPr>
                              <w:rFonts w:eastAsia="Calibri" w:hAnsi="Adobe Arabic" w:cs="Adobe Arabic"/>
                              <w:b/>
                              <w:bCs/>
                              <w:color w:val="FFFFFF"/>
                              <w:kern w:val="24"/>
                              <w:sz w:val="36"/>
                              <w:szCs w:val="36"/>
                              <w:lang w:bidi="ar-EG"/>
                            </w:rPr>
                          </w:pPr>
                          <w:r w:rsidRPr="00DB32E4">
                            <w:rPr>
                              <w:rFonts w:eastAsia="Calibri" w:hAnsi="Adobe Arabic" w:cs="Adobe Arabic"/>
                              <w:b/>
                              <w:bCs/>
                              <w:color w:val="FFFFFF"/>
                              <w:kern w:val="24"/>
                              <w:sz w:val="36"/>
                              <w:szCs w:val="36"/>
                              <w:rtl/>
                              <w:lang w:bidi="ar-EG"/>
                            </w:rPr>
                            <w:t>أساليب حل المشكلات في العمل</w:t>
                          </w:r>
                        </w:p>
                      </w:txbxContent>
                    </v:textbox>
                  </v:shape>
                </v:group>
                <w10:anchorlock/>
              </v:group>
            </w:pict>
          </mc:Fallback>
        </mc:AlternateContent>
      </w:r>
    </w:p>
    <w:p w14:paraId="353B5FE4"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حلّ المشكلات مهارة محورية للقائد الناجح. وفقاً لاستطلاع أجرته مؤسّسة </w:t>
      </w:r>
      <w:r w:rsidRPr="004978DE">
        <w:rPr>
          <w:rFonts w:ascii="Sakkal Majalla" w:hAnsi="Sakkal Majalla"/>
          <w:sz w:val="34"/>
        </w:rPr>
        <w:t>PwC</w:t>
      </w:r>
      <w:r w:rsidRPr="004978DE">
        <w:rPr>
          <w:rFonts w:ascii="Sakkal Majalla" w:hAnsi="Sakkal Majalla"/>
          <w:sz w:val="34"/>
          <w:rtl/>
        </w:rPr>
        <w:t>، يعتبر 77% من المديرين التنفيذيين أنّ القدرة على حلّ المشكلات المعقّدة هي المهارة الأكثر أهمّية للقادة في المستقبل.</w:t>
      </w:r>
    </w:p>
    <w:p w14:paraId="1C9F879A" w14:textId="2F21D5A5" w:rsidR="00DB32E4" w:rsidRDefault="004978DE" w:rsidP="00DB32E4">
      <w:pPr>
        <w:rPr>
          <w:rFonts w:ascii="Adobe Arabic" w:hAnsi="Adobe Arabic" w:cs="Adobe Arabic"/>
          <w:b/>
          <w:bCs/>
          <w:color w:val="008080"/>
          <w:sz w:val="36"/>
          <w:szCs w:val="36"/>
          <w:rtl/>
        </w:rPr>
      </w:pPr>
      <w:r w:rsidRPr="00DB32E4">
        <w:rPr>
          <w:rFonts w:ascii="Adobe Arabic" w:hAnsi="Adobe Arabic" w:cs="Adobe Arabic"/>
          <w:b/>
          <w:bCs/>
          <w:color w:val="008080"/>
          <w:sz w:val="36"/>
          <w:szCs w:val="36"/>
          <w:rtl/>
        </w:rPr>
        <w:t>منهجية حلّ المشكلات:</w:t>
      </w:r>
    </w:p>
    <w:p w14:paraId="494E19D8" w14:textId="22AD6141" w:rsidR="00654250" w:rsidRPr="00DB32E4" w:rsidRDefault="00CC4B56" w:rsidP="00CC4B56">
      <w:pPr>
        <w:jc w:val="center"/>
        <w:rPr>
          <w:rFonts w:ascii="Adobe Arabic" w:hAnsi="Adobe Arabic" w:cs="Adobe Arabic"/>
          <w:b/>
          <w:bCs/>
          <w:color w:val="008080"/>
          <w:sz w:val="36"/>
          <w:szCs w:val="36"/>
          <w:rtl/>
        </w:rPr>
      </w:pPr>
      <w:r w:rsidRPr="00CC4B56">
        <w:rPr>
          <w:rFonts w:ascii="Adobe Arabic" w:hAnsi="Adobe Arabic" w:cs="Adobe Arabic"/>
          <w:b/>
          <w:bCs/>
          <w:noProof/>
          <w:color w:val="008080"/>
          <w:sz w:val="36"/>
          <w:szCs w:val="36"/>
        </w:rPr>
        <mc:AlternateContent>
          <mc:Choice Requires="wpg">
            <w:drawing>
              <wp:inline distT="0" distB="0" distL="0" distR="0" wp14:anchorId="7078B282" wp14:editId="5A5DC764">
                <wp:extent cx="5579069" cy="2155825"/>
                <wp:effectExtent l="0" t="0" r="3175" b="15875"/>
                <wp:docPr id="50" name="مجموعة 49">
                  <a:extLst xmlns:a="http://schemas.openxmlformats.org/drawingml/2006/main">
                    <a:ext uri="{FF2B5EF4-FFF2-40B4-BE49-F238E27FC236}">
                      <a16:creationId xmlns:a16="http://schemas.microsoft.com/office/drawing/2014/main" id="{73D088A5-6A9F-9F1D-E731-B34C9059E0D6}"/>
                    </a:ext>
                  </a:extLst>
                </wp:docPr>
                <wp:cNvGraphicFramePr/>
                <a:graphic xmlns:a="http://schemas.openxmlformats.org/drawingml/2006/main">
                  <a:graphicData uri="http://schemas.microsoft.com/office/word/2010/wordprocessingGroup">
                    <wpg:wgp>
                      <wpg:cNvGrpSpPr/>
                      <wpg:grpSpPr>
                        <a:xfrm>
                          <a:off x="0" y="0"/>
                          <a:ext cx="5579069" cy="2155825"/>
                          <a:chOff x="1" y="0"/>
                          <a:chExt cx="5579071" cy="2155825"/>
                        </a:xfrm>
                      </wpg:grpSpPr>
                      <wpg:grpSp>
                        <wpg:cNvPr id="1495893593" name="مجموعة 1495893593">
                          <a:extLst>
                            <a:ext uri="{FF2B5EF4-FFF2-40B4-BE49-F238E27FC236}">
                              <a16:creationId xmlns:a16="http://schemas.microsoft.com/office/drawing/2014/main" id="{0A08C5FC-D7DD-4D91-C96D-8A04AF9AE152}"/>
                            </a:ext>
                          </a:extLst>
                        </wpg:cNvPr>
                        <wpg:cNvGrpSpPr/>
                        <wpg:grpSpPr>
                          <a:xfrm>
                            <a:off x="1" y="0"/>
                            <a:ext cx="5579071" cy="2155825"/>
                            <a:chOff x="0" y="0"/>
                            <a:chExt cx="5832104" cy="2254139"/>
                          </a:xfrm>
                        </wpg:grpSpPr>
                        <wpg:grpSp>
                          <wpg:cNvPr id="1268490813" name="Group 45">
                            <a:extLst>
                              <a:ext uri="{FF2B5EF4-FFF2-40B4-BE49-F238E27FC236}">
                                <a16:creationId xmlns:a16="http://schemas.microsoft.com/office/drawing/2014/main" id="{7F77422B-4B72-F952-153C-0539B9F2C85F}"/>
                              </a:ext>
                            </a:extLst>
                          </wpg:cNvPr>
                          <wpg:cNvGrpSpPr/>
                          <wpg:grpSpPr>
                            <a:xfrm>
                              <a:off x="2410004" y="165357"/>
                              <a:ext cx="1066722" cy="2088780"/>
                              <a:chOff x="2410004" y="165357"/>
                              <a:chExt cx="1547730" cy="3031665"/>
                            </a:xfrm>
                          </wpg:grpSpPr>
                          <wps:wsp>
                            <wps:cNvPr id="1054688116" name="Rectangle: Rounded Corners 48">
                              <a:extLst>
                                <a:ext uri="{FF2B5EF4-FFF2-40B4-BE49-F238E27FC236}">
                                  <a16:creationId xmlns:a16="http://schemas.microsoft.com/office/drawing/2014/main" id="{B8EA8581-6C60-8F2D-4841-DFC530F6C14A}"/>
                                </a:ext>
                              </a:extLst>
                            </wps:cNvPr>
                            <wps:cNvSpPr/>
                            <wps:spPr>
                              <a:xfrm rot="2700000">
                                <a:off x="2636664" y="165357"/>
                                <a:ext cx="1094410" cy="1094410"/>
                              </a:xfrm>
                              <a:prstGeom prst="roundRect">
                                <a:avLst>
                                  <a:gd name="adj" fmla="val 29796"/>
                                </a:avLst>
                              </a:prstGeom>
                              <a:solidFill>
                                <a:srgbClr val="7F7F7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64601403" name="Rectangle: Rounded Corners 49">
                              <a:extLst>
                                <a:ext uri="{FF2B5EF4-FFF2-40B4-BE49-F238E27FC236}">
                                  <a16:creationId xmlns:a16="http://schemas.microsoft.com/office/drawing/2014/main" id="{73D80C8F-CC0E-DCBF-12C8-510A424F2287}"/>
                                </a:ext>
                              </a:extLst>
                            </wps:cNvPr>
                            <wps:cNvSpPr/>
                            <wps:spPr>
                              <a:xfrm>
                                <a:off x="2410004" y="463226"/>
                                <a:ext cx="1547730" cy="2733796"/>
                              </a:xfrm>
                              <a:prstGeom prst="roundRect">
                                <a:avLst/>
                              </a:prstGeom>
                              <a:solidFill>
                                <a:schemeClr val="bg1"/>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243044632" name="مربع نص 166">
                            <a:extLst>
                              <a:ext uri="{FF2B5EF4-FFF2-40B4-BE49-F238E27FC236}">
                                <a16:creationId xmlns:a16="http://schemas.microsoft.com/office/drawing/2014/main" id="{0DED92F2-E3A6-8D9B-75F2-BC00948715B7}"/>
                              </a:ext>
                            </a:extLst>
                          </wps:cNvPr>
                          <wps:cNvSpPr txBox="1"/>
                          <wps:spPr>
                            <a:xfrm>
                              <a:off x="2391544" y="1431163"/>
                              <a:ext cx="1136914" cy="467522"/>
                            </a:xfrm>
                            <a:prstGeom prst="rect">
                              <a:avLst/>
                            </a:prstGeom>
                          </wps:spPr>
                          <wps:txbx>
                            <w:txbxContent>
                              <w:p w14:paraId="79A0AFFA" w14:textId="77777777" w:rsidR="00CC4B56" w:rsidRDefault="00CC4B56" w:rsidP="00CC4B56">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توليد البدائل</w:t>
                                </w:r>
                              </w:p>
                            </w:txbxContent>
                          </wps:txbx>
                          <wps:bodyPr wrap="square" rtlCol="1">
                            <a:noAutofit/>
                          </wps:bodyPr>
                        </wps:wsp>
                        <wps:wsp>
                          <wps:cNvPr id="664745706" name="مربع نص 166">
                            <a:extLst>
                              <a:ext uri="{FF2B5EF4-FFF2-40B4-BE49-F238E27FC236}">
                                <a16:creationId xmlns:a16="http://schemas.microsoft.com/office/drawing/2014/main" id="{2DA6C1B7-8617-2D67-CBA3-206C1FF5544D}"/>
                              </a:ext>
                            </a:extLst>
                          </wps:cNvPr>
                          <wps:cNvSpPr txBox="1"/>
                          <wps:spPr>
                            <a:xfrm>
                              <a:off x="2494797" y="12588"/>
                              <a:ext cx="897135" cy="529786"/>
                            </a:xfrm>
                            <a:prstGeom prst="rect">
                              <a:avLst/>
                            </a:prstGeom>
                          </wps:spPr>
                          <wps:txbx>
                            <w:txbxContent>
                              <w:p w14:paraId="288F3AC7" w14:textId="77777777" w:rsidR="00CC4B56" w:rsidRDefault="00CC4B56" w:rsidP="00CC4B56">
                                <w:pPr>
                                  <w:jc w:val="center"/>
                                  <w:rPr>
                                    <w:rFonts w:ascii="Adobe Arabic" w:eastAsia="Calibri" w:hAnsi="Adobe Arabic"/>
                                    <w:b/>
                                    <w:bCs/>
                                    <w:color w:val="FFFFFF"/>
                                    <w:kern w:val="24"/>
                                    <w:sz w:val="48"/>
                                    <w:szCs w:val="48"/>
                                  </w:rPr>
                                </w:pPr>
                                <w:r>
                                  <w:rPr>
                                    <w:rFonts w:ascii="Adobe Arabic" w:eastAsia="Calibri" w:hAnsi="Adobe Arabic"/>
                                    <w:b/>
                                    <w:bCs/>
                                    <w:color w:val="FFFFFF"/>
                                    <w:kern w:val="24"/>
                                    <w:sz w:val="48"/>
                                    <w:szCs w:val="48"/>
                                  </w:rPr>
                                  <w:t>03</w:t>
                                </w:r>
                              </w:p>
                            </w:txbxContent>
                          </wps:txbx>
                          <wps:bodyPr wrap="square" rtlCol="1">
                            <a:noAutofit/>
                          </wps:bodyPr>
                        </wps:wsp>
                        <wpg:grpSp>
                          <wpg:cNvPr id="1198665503" name="Group 40">
                            <a:extLst>
                              <a:ext uri="{FF2B5EF4-FFF2-40B4-BE49-F238E27FC236}">
                                <a16:creationId xmlns:a16="http://schemas.microsoft.com/office/drawing/2014/main" id="{5DAE1DEB-9843-B975-68DF-2141F7C6B118}"/>
                              </a:ext>
                            </a:extLst>
                          </wpg:cNvPr>
                          <wpg:cNvGrpSpPr/>
                          <wpg:grpSpPr>
                            <a:xfrm>
                              <a:off x="3562892" y="165359"/>
                              <a:ext cx="1066725" cy="2088780"/>
                              <a:chOff x="3562892" y="165359"/>
                              <a:chExt cx="1547730" cy="3031669"/>
                            </a:xfrm>
                          </wpg:grpSpPr>
                          <wps:wsp>
                            <wps:cNvPr id="2074051335" name="Rectangle: Rounded Corners 43">
                              <a:extLst>
                                <a:ext uri="{FF2B5EF4-FFF2-40B4-BE49-F238E27FC236}">
                                  <a16:creationId xmlns:a16="http://schemas.microsoft.com/office/drawing/2014/main" id="{1DF964D6-6577-2147-F4D8-3DC1C92B0952}"/>
                                </a:ext>
                              </a:extLst>
                            </wps:cNvPr>
                            <wps:cNvSpPr/>
                            <wps:spPr>
                              <a:xfrm rot="2700000">
                                <a:off x="3789552" y="165359"/>
                                <a:ext cx="1094410" cy="1094410"/>
                              </a:xfrm>
                              <a:prstGeom prst="roundRect">
                                <a:avLst>
                                  <a:gd name="adj" fmla="val 29796"/>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4842279" name="Rectangle: Rounded Corners 44">
                              <a:extLst>
                                <a:ext uri="{FF2B5EF4-FFF2-40B4-BE49-F238E27FC236}">
                                  <a16:creationId xmlns:a16="http://schemas.microsoft.com/office/drawing/2014/main" id="{A340D832-F5C2-0E26-01DC-E5005EA8EAAB}"/>
                                </a:ext>
                              </a:extLst>
                            </wps:cNvPr>
                            <wps:cNvSpPr/>
                            <wps:spPr>
                              <a:xfrm>
                                <a:off x="3562892" y="463228"/>
                                <a:ext cx="1547730" cy="2733800"/>
                              </a:xfrm>
                              <a:prstGeom prst="roundRect">
                                <a:avLst/>
                              </a:prstGeom>
                              <a:solidFill>
                                <a:schemeClr val="bg1"/>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118812031" name="مربع نص 166">
                            <a:extLst>
                              <a:ext uri="{FF2B5EF4-FFF2-40B4-BE49-F238E27FC236}">
                                <a16:creationId xmlns:a16="http://schemas.microsoft.com/office/drawing/2014/main" id="{5C305FBC-E584-295D-05E4-312DC6E2D587}"/>
                              </a:ext>
                            </a:extLst>
                          </wps:cNvPr>
                          <wps:cNvSpPr txBox="1"/>
                          <wps:spPr>
                            <a:xfrm>
                              <a:off x="3507086" y="1379833"/>
                              <a:ext cx="1156964" cy="728302"/>
                            </a:xfrm>
                            <a:prstGeom prst="rect">
                              <a:avLst/>
                            </a:prstGeom>
                          </wps:spPr>
                          <wps:txbx>
                            <w:txbxContent>
                              <w:p w14:paraId="283EF41B" w14:textId="77777777" w:rsidR="00CC4B56" w:rsidRDefault="00CC4B56" w:rsidP="00CC4B56">
                                <w:pPr>
                                  <w:jc w:val="center"/>
                                  <w:rPr>
                                    <w:rFonts w:eastAsia="Calibri" w:hAnsi="Adobe Arabic" w:cs="Adobe Arabic"/>
                                    <w:b/>
                                    <w:bCs/>
                                    <w:color w:val="000000"/>
                                    <w:kern w:val="24"/>
                                    <w:sz w:val="36"/>
                                    <w:szCs w:val="36"/>
                                    <w:lang w:bidi="ar-AE"/>
                                  </w:rPr>
                                </w:pPr>
                                <w:r>
                                  <w:rPr>
                                    <w:rFonts w:eastAsia="Calibri" w:hAnsi="Adobe Arabic" w:cs="Adobe Arabic"/>
                                    <w:b/>
                                    <w:bCs/>
                                    <w:color w:val="000000"/>
                                    <w:kern w:val="24"/>
                                    <w:sz w:val="36"/>
                                    <w:szCs w:val="36"/>
                                    <w:rtl/>
                                    <w:lang w:bidi="ar-AE"/>
                                  </w:rPr>
                                  <w:t>تحليل الأسباب الجذرية</w:t>
                                </w:r>
                              </w:p>
                            </w:txbxContent>
                          </wps:txbx>
                          <wps:bodyPr wrap="square" rtlCol="1">
                            <a:noAutofit/>
                          </wps:bodyPr>
                        </wps:wsp>
                        <wps:wsp>
                          <wps:cNvPr id="690757127" name="مربع نص 166">
                            <a:extLst>
                              <a:ext uri="{FF2B5EF4-FFF2-40B4-BE49-F238E27FC236}">
                                <a16:creationId xmlns:a16="http://schemas.microsoft.com/office/drawing/2014/main" id="{4B37C451-BD6B-FF73-362A-08BCEC7009AE}"/>
                              </a:ext>
                            </a:extLst>
                          </wps:cNvPr>
                          <wps:cNvSpPr txBox="1"/>
                          <wps:spPr>
                            <a:xfrm>
                              <a:off x="3647681" y="12590"/>
                              <a:ext cx="897137" cy="529786"/>
                            </a:xfrm>
                            <a:prstGeom prst="rect">
                              <a:avLst/>
                            </a:prstGeom>
                          </wps:spPr>
                          <wps:txbx>
                            <w:txbxContent>
                              <w:p w14:paraId="119C19B2" w14:textId="77777777" w:rsidR="00CC4B56" w:rsidRDefault="00CC4B56" w:rsidP="00CC4B56">
                                <w:pPr>
                                  <w:jc w:val="center"/>
                                  <w:rPr>
                                    <w:rFonts w:ascii="Adobe Arabic" w:eastAsia="Calibri" w:hAnsi="Adobe Arabic"/>
                                    <w:b/>
                                    <w:bCs/>
                                    <w:color w:val="FFFFFF"/>
                                    <w:kern w:val="24"/>
                                    <w:sz w:val="48"/>
                                    <w:szCs w:val="48"/>
                                  </w:rPr>
                                </w:pPr>
                                <w:r>
                                  <w:rPr>
                                    <w:rFonts w:ascii="Adobe Arabic" w:eastAsia="Calibri" w:hAnsi="Adobe Arabic"/>
                                    <w:b/>
                                    <w:bCs/>
                                    <w:color w:val="FFFFFF"/>
                                    <w:kern w:val="24"/>
                                    <w:sz w:val="48"/>
                                    <w:szCs w:val="48"/>
                                  </w:rPr>
                                  <w:t>02</w:t>
                                </w:r>
                              </w:p>
                            </w:txbxContent>
                          </wps:txbx>
                          <wps:bodyPr wrap="square" rtlCol="1">
                            <a:noAutofit/>
                          </wps:bodyPr>
                        </wps:wsp>
                        <wpg:grpSp>
                          <wpg:cNvPr id="633414254" name="Group 25">
                            <a:extLst>
                              <a:ext uri="{FF2B5EF4-FFF2-40B4-BE49-F238E27FC236}">
                                <a16:creationId xmlns:a16="http://schemas.microsoft.com/office/drawing/2014/main" id="{B124C5E7-0397-09F6-75C2-A76173BE7AD5}"/>
                              </a:ext>
                            </a:extLst>
                          </wpg:cNvPr>
                          <wpg:cNvGrpSpPr/>
                          <wpg:grpSpPr>
                            <a:xfrm>
                              <a:off x="1257127" y="165357"/>
                              <a:ext cx="1066725" cy="2088776"/>
                              <a:chOff x="1257127" y="165357"/>
                              <a:chExt cx="1547730" cy="3031664"/>
                            </a:xfrm>
                          </wpg:grpSpPr>
                          <wps:wsp>
                            <wps:cNvPr id="391054650" name="Rectangle: Rounded Corners 28">
                              <a:extLst>
                                <a:ext uri="{FF2B5EF4-FFF2-40B4-BE49-F238E27FC236}">
                                  <a16:creationId xmlns:a16="http://schemas.microsoft.com/office/drawing/2014/main" id="{7A5C0873-BC3B-533D-D0ED-A5B0948A86D8}"/>
                                </a:ext>
                              </a:extLst>
                            </wps:cNvPr>
                            <wps:cNvSpPr/>
                            <wps:spPr>
                              <a:xfrm rot="2700000">
                                <a:off x="1483787" y="165357"/>
                                <a:ext cx="1094410" cy="1094410"/>
                              </a:xfrm>
                              <a:prstGeom prst="roundRect">
                                <a:avLst>
                                  <a:gd name="adj" fmla="val 29796"/>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30522521" name="Rectangle: Rounded Corners 29">
                              <a:extLst>
                                <a:ext uri="{FF2B5EF4-FFF2-40B4-BE49-F238E27FC236}">
                                  <a16:creationId xmlns:a16="http://schemas.microsoft.com/office/drawing/2014/main" id="{B53B01C4-9F10-B242-18C9-E5A3F1F11674}"/>
                                </a:ext>
                              </a:extLst>
                            </wps:cNvPr>
                            <wps:cNvSpPr/>
                            <wps:spPr>
                              <a:xfrm>
                                <a:off x="1257127" y="463225"/>
                                <a:ext cx="1547730" cy="2733796"/>
                              </a:xfrm>
                              <a:prstGeom prst="roundRect">
                                <a:avLst/>
                              </a:prstGeom>
                              <a:solidFill>
                                <a:schemeClr val="bg1"/>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200383051" name="مربع نص 166">
                            <a:extLst>
                              <a:ext uri="{FF2B5EF4-FFF2-40B4-BE49-F238E27FC236}">
                                <a16:creationId xmlns:a16="http://schemas.microsoft.com/office/drawing/2014/main" id="{360A550B-C366-1B04-4BC2-D72B8E3FE7DD}"/>
                              </a:ext>
                            </a:extLst>
                          </wps:cNvPr>
                          <wps:cNvSpPr txBox="1"/>
                          <wps:spPr>
                            <a:xfrm>
                              <a:off x="1255612" y="1348433"/>
                              <a:ext cx="999568" cy="588365"/>
                            </a:xfrm>
                            <a:prstGeom prst="rect">
                              <a:avLst/>
                            </a:prstGeom>
                          </wps:spPr>
                          <wps:txbx>
                            <w:txbxContent>
                              <w:p w14:paraId="0B0C0796" w14:textId="77777777" w:rsidR="00CC4B56" w:rsidRDefault="00CC4B56" w:rsidP="00CC4B56">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تقييم البدائل واختيار الحلّ</w:t>
                                </w:r>
                              </w:p>
                            </w:txbxContent>
                          </wps:txbx>
                          <wps:bodyPr wrap="square" rtlCol="1">
                            <a:noAutofit/>
                          </wps:bodyPr>
                        </wps:wsp>
                        <wps:wsp>
                          <wps:cNvPr id="368941994" name="مربع نص 166">
                            <a:extLst>
                              <a:ext uri="{FF2B5EF4-FFF2-40B4-BE49-F238E27FC236}">
                                <a16:creationId xmlns:a16="http://schemas.microsoft.com/office/drawing/2014/main" id="{BA390514-B1AB-373F-425B-2416BB7B05C1}"/>
                              </a:ext>
                            </a:extLst>
                          </wps:cNvPr>
                          <wps:cNvSpPr txBox="1"/>
                          <wps:spPr>
                            <a:xfrm>
                              <a:off x="1341919" y="12588"/>
                              <a:ext cx="897137" cy="529786"/>
                            </a:xfrm>
                            <a:prstGeom prst="rect">
                              <a:avLst/>
                            </a:prstGeom>
                          </wps:spPr>
                          <wps:txbx>
                            <w:txbxContent>
                              <w:p w14:paraId="797CCEA5" w14:textId="77777777" w:rsidR="00CC4B56" w:rsidRDefault="00CC4B56" w:rsidP="00CC4B56">
                                <w:pPr>
                                  <w:jc w:val="center"/>
                                  <w:rPr>
                                    <w:rFonts w:ascii="Adobe Arabic" w:eastAsia="Calibri" w:hAnsi="Adobe Arabic"/>
                                    <w:b/>
                                    <w:bCs/>
                                    <w:color w:val="FFFFFF"/>
                                    <w:kern w:val="24"/>
                                    <w:sz w:val="48"/>
                                    <w:szCs w:val="48"/>
                                  </w:rPr>
                                </w:pPr>
                                <w:r>
                                  <w:rPr>
                                    <w:rFonts w:ascii="Adobe Arabic" w:eastAsia="Calibri" w:hAnsi="Adobe Arabic"/>
                                    <w:b/>
                                    <w:bCs/>
                                    <w:color w:val="FFFFFF"/>
                                    <w:kern w:val="24"/>
                                    <w:sz w:val="48"/>
                                    <w:szCs w:val="48"/>
                                  </w:rPr>
                                  <w:t>04</w:t>
                                </w:r>
                              </w:p>
                            </w:txbxContent>
                          </wps:txbx>
                          <wps:bodyPr wrap="square" rtlCol="1">
                            <a:noAutofit/>
                          </wps:bodyPr>
                        </wps:wsp>
                        <wpg:grpSp>
                          <wpg:cNvPr id="995805794" name="Group 25">
                            <a:extLst>
                              <a:ext uri="{FF2B5EF4-FFF2-40B4-BE49-F238E27FC236}">
                                <a16:creationId xmlns:a16="http://schemas.microsoft.com/office/drawing/2014/main" id="{AC0D8700-7D8A-66F2-99C0-2F5B92487A76}"/>
                              </a:ext>
                            </a:extLst>
                          </wpg:cNvPr>
                          <wpg:cNvGrpSpPr/>
                          <wpg:grpSpPr>
                            <a:xfrm>
                              <a:off x="95931" y="152769"/>
                              <a:ext cx="1066725" cy="2088776"/>
                              <a:chOff x="95931" y="152769"/>
                              <a:chExt cx="1547730" cy="3031664"/>
                            </a:xfrm>
                          </wpg:grpSpPr>
                          <wps:wsp>
                            <wps:cNvPr id="1025415003" name="Rectangle: Rounded Corners 28">
                              <a:extLst>
                                <a:ext uri="{FF2B5EF4-FFF2-40B4-BE49-F238E27FC236}">
                                  <a16:creationId xmlns:a16="http://schemas.microsoft.com/office/drawing/2014/main" id="{9F854CF3-8832-2367-50C2-3030AB05E596}"/>
                                </a:ext>
                              </a:extLst>
                            </wps:cNvPr>
                            <wps:cNvSpPr/>
                            <wps:spPr>
                              <a:xfrm rot="2700000">
                                <a:off x="322591" y="152769"/>
                                <a:ext cx="1094410" cy="1094410"/>
                              </a:xfrm>
                              <a:prstGeom prst="roundRect">
                                <a:avLst>
                                  <a:gd name="adj" fmla="val 29796"/>
                                </a:avLst>
                              </a:prstGeom>
                              <a:solidFill>
                                <a:srgbClr val="002060"/>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17638476" name="Rectangle: Rounded Corners 29">
                              <a:extLst>
                                <a:ext uri="{FF2B5EF4-FFF2-40B4-BE49-F238E27FC236}">
                                  <a16:creationId xmlns:a16="http://schemas.microsoft.com/office/drawing/2014/main" id="{0D6565C8-46DE-9827-8792-384812854AFB}"/>
                                </a:ext>
                              </a:extLst>
                            </wps:cNvPr>
                            <wps:cNvSpPr/>
                            <wps:spPr>
                              <a:xfrm>
                                <a:off x="95931" y="450637"/>
                                <a:ext cx="1547730" cy="2733796"/>
                              </a:xfrm>
                              <a:prstGeom prst="roundRect">
                                <a:avLst/>
                              </a:prstGeom>
                              <a:solidFill>
                                <a:schemeClr val="bg1"/>
                              </a:solidFill>
                              <a:ln>
                                <a:solidFill>
                                  <a:srgbClr val="00206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568191042" name="مربع نص 166">
                            <a:extLst>
                              <a:ext uri="{FF2B5EF4-FFF2-40B4-BE49-F238E27FC236}">
                                <a16:creationId xmlns:a16="http://schemas.microsoft.com/office/drawing/2014/main" id="{4D6DFA96-FE1D-D2B4-02FD-777A326E0DBC}"/>
                              </a:ext>
                            </a:extLst>
                          </wps:cNvPr>
                          <wps:cNvSpPr txBox="1"/>
                          <wps:spPr>
                            <a:xfrm>
                              <a:off x="0" y="1400429"/>
                              <a:ext cx="1199820" cy="775739"/>
                            </a:xfrm>
                            <a:prstGeom prst="rect">
                              <a:avLst/>
                            </a:prstGeom>
                          </wps:spPr>
                          <wps:txbx>
                            <w:txbxContent>
                              <w:p w14:paraId="4B5F82A3" w14:textId="77777777" w:rsidR="00CC4B56" w:rsidRDefault="00CC4B56" w:rsidP="00CC4B56">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تنفيذ الحلّ ومتابعته</w:t>
                                </w:r>
                              </w:p>
                            </w:txbxContent>
                          </wps:txbx>
                          <wps:bodyPr wrap="square" rtlCol="1">
                            <a:noAutofit/>
                          </wps:bodyPr>
                        </wps:wsp>
                        <wps:wsp>
                          <wps:cNvPr id="1823386775" name="مربع نص 166">
                            <a:extLst>
                              <a:ext uri="{FF2B5EF4-FFF2-40B4-BE49-F238E27FC236}">
                                <a16:creationId xmlns:a16="http://schemas.microsoft.com/office/drawing/2014/main" id="{A4DA5A19-0CAC-6EF3-601B-11201FFB50B1}"/>
                              </a:ext>
                            </a:extLst>
                          </wps:cNvPr>
                          <wps:cNvSpPr txBox="1"/>
                          <wps:spPr>
                            <a:xfrm>
                              <a:off x="180724" y="0"/>
                              <a:ext cx="897137" cy="529786"/>
                            </a:xfrm>
                            <a:prstGeom prst="rect">
                              <a:avLst/>
                            </a:prstGeom>
                          </wps:spPr>
                          <wps:txbx>
                            <w:txbxContent>
                              <w:p w14:paraId="30C154C0" w14:textId="77777777" w:rsidR="00CC4B56" w:rsidRDefault="00CC4B56" w:rsidP="00CC4B56">
                                <w:pPr>
                                  <w:jc w:val="center"/>
                                  <w:rPr>
                                    <w:rFonts w:ascii="Adobe Arabic" w:eastAsia="Calibri" w:hAnsi="Adobe Arabic"/>
                                    <w:b/>
                                    <w:bCs/>
                                    <w:color w:val="FFFFFF"/>
                                    <w:kern w:val="24"/>
                                    <w:sz w:val="48"/>
                                    <w:szCs w:val="48"/>
                                  </w:rPr>
                                </w:pPr>
                                <w:r>
                                  <w:rPr>
                                    <w:rFonts w:ascii="Adobe Arabic" w:eastAsia="Calibri" w:hAnsi="Adobe Arabic"/>
                                    <w:b/>
                                    <w:bCs/>
                                    <w:color w:val="FFFFFF"/>
                                    <w:kern w:val="24"/>
                                    <w:sz w:val="48"/>
                                    <w:szCs w:val="48"/>
                                  </w:rPr>
                                  <w:t>05</w:t>
                                </w:r>
                              </w:p>
                            </w:txbxContent>
                          </wps:txbx>
                          <wps:bodyPr wrap="square" rtlCol="1">
                            <a:noAutofit/>
                          </wps:bodyPr>
                        </wps:wsp>
                        <wpg:grpSp>
                          <wpg:cNvPr id="2126716076" name="Group 40">
                            <a:extLst>
                              <a:ext uri="{FF2B5EF4-FFF2-40B4-BE49-F238E27FC236}">
                                <a16:creationId xmlns:a16="http://schemas.microsoft.com/office/drawing/2014/main" id="{86663657-68CE-D4D4-50FA-0F1AC7E78F54}"/>
                              </a:ext>
                            </a:extLst>
                          </wpg:cNvPr>
                          <wpg:cNvGrpSpPr/>
                          <wpg:grpSpPr>
                            <a:xfrm>
                              <a:off x="4722282" y="165359"/>
                              <a:ext cx="1066725" cy="2088780"/>
                              <a:chOff x="4722282" y="165359"/>
                              <a:chExt cx="1547730" cy="3031669"/>
                            </a:xfrm>
                          </wpg:grpSpPr>
                          <wps:wsp>
                            <wps:cNvPr id="1671435613" name="Rectangle: Rounded Corners 43">
                              <a:extLst>
                                <a:ext uri="{FF2B5EF4-FFF2-40B4-BE49-F238E27FC236}">
                                  <a16:creationId xmlns:a16="http://schemas.microsoft.com/office/drawing/2014/main" id="{EEB56422-74FA-414B-467E-6D1B5A03025C}"/>
                                </a:ext>
                              </a:extLst>
                            </wps:cNvPr>
                            <wps:cNvSpPr/>
                            <wps:spPr>
                              <a:xfrm rot="2700000">
                                <a:off x="4948941" y="165359"/>
                                <a:ext cx="1094410" cy="1094410"/>
                              </a:xfrm>
                              <a:prstGeom prst="roundRect">
                                <a:avLst>
                                  <a:gd name="adj" fmla="val 29796"/>
                                </a:avLst>
                              </a:prstGeom>
                              <a:solidFill>
                                <a:schemeClr val="bg1">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58183710" name="Rectangle: Rounded Corners 44">
                              <a:extLst>
                                <a:ext uri="{FF2B5EF4-FFF2-40B4-BE49-F238E27FC236}">
                                  <a16:creationId xmlns:a16="http://schemas.microsoft.com/office/drawing/2014/main" id="{F0909303-8361-559D-68C4-CDCBBF6D7A97}"/>
                                </a:ext>
                              </a:extLst>
                            </wps:cNvPr>
                            <wps:cNvSpPr/>
                            <wps:spPr>
                              <a:xfrm>
                                <a:off x="4722282" y="463228"/>
                                <a:ext cx="1547730" cy="2733800"/>
                              </a:xfrm>
                              <a:prstGeom prst="roundRect">
                                <a:avLst/>
                              </a:prstGeom>
                              <a:solidFill>
                                <a:schemeClr val="bg1"/>
                              </a:solidFill>
                              <a:ln>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076139391" name="مربع نص 166">
                            <a:extLst>
                              <a:ext uri="{FF2B5EF4-FFF2-40B4-BE49-F238E27FC236}">
                                <a16:creationId xmlns:a16="http://schemas.microsoft.com/office/drawing/2014/main" id="{2E0C2FA7-4220-864B-077A-22037A167124}"/>
                              </a:ext>
                            </a:extLst>
                          </wps:cNvPr>
                          <wps:cNvSpPr txBox="1"/>
                          <wps:spPr>
                            <a:xfrm>
                              <a:off x="4679169" y="1379831"/>
                              <a:ext cx="1152935" cy="816931"/>
                            </a:xfrm>
                            <a:prstGeom prst="rect">
                              <a:avLst/>
                            </a:prstGeom>
                          </wps:spPr>
                          <wps:txbx>
                            <w:txbxContent>
                              <w:p w14:paraId="510DBEAE" w14:textId="77777777" w:rsidR="00CC4B56" w:rsidRDefault="00CC4B56" w:rsidP="00CC4B56">
                                <w:pPr>
                                  <w:jc w:val="center"/>
                                  <w:rPr>
                                    <w:rFonts w:eastAsia="Calibri" w:hAnsi="Adobe Arabic" w:cs="Adobe Arabic"/>
                                    <w:b/>
                                    <w:bCs/>
                                    <w:color w:val="000000"/>
                                    <w:kern w:val="24"/>
                                    <w:sz w:val="36"/>
                                    <w:szCs w:val="36"/>
                                    <w:lang w:bidi="ar-AE"/>
                                  </w:rPr>
                                </w:pPr>
                                <w:r>
                                  <w:rPr>
                                    <w:rFonts w:eastAsia="Calibri" w:hAnsi="Adobe Arabic" w:cs="Adobe Arabic"/>
                                    <w:b/>
                                    <w:bCs/>
                                    <w:color w:val="000000"/>
                                    <w:kern w:val="24"/>
                                    <w:sz w:val="36"/>
                                    <w:szCs w:val="36"/>
                                    <w:rtl/>
                                    <w:lang w:bidi="ar-AE"/>
                                  </w:rPr>
                                  <w:t>تحديد وتعريف المشكلة</w:t>
                                </w:r>
                              </w:p>
                            </w:txbxContent>
                          </wps:txbx>
                          <wps:bodyPr wrap="square" rtlCol="1">
                            <a:noAutofit/>
                          </wps:bodyPr>
                        </wps:wsp>
                        <wps:wsp>
                          <wps:cNvPr id="1161983295" name="مربع نص 166">
                            <a:extLst>
                              <a:ext uri="{FF2B5EF4-FFF2-40B4-BE49-F238E27FC236}">
                                <a16:creationId xmlns:a16="http://schemas.microsoft.com/office/drawing/2014/main" id="{7A24888D-E6B6-F7C1-4F1D-C1F3F9875EFD}"/>
                              </a:ext>
                            </a:extLst>
                          </wps:cNvPr>
                          <wps:cNvSpPr txBox="1"/>
                          <wps:spPr>
                            <a:xfrm>
                              <a:off x="4807069" y="12590"/>
                              <a:ext cx="897137" cy="529786"/>
                            </a:xfrm>
                            <a:prstGeom prst="rect">
                              <a:avLst/>
                            </a:prstGeom>
                          </wps:spPr>
                          <wps:txbx>
                            <w:txbxContent>
                              <w:p w14:paraId="4B3D2236" w14:textId="77777777" w:rsidR="00CC4B56" w:rsidRDefault="00CC4B56" w:rsidP="00CC4B56">
                                <w:pPr>
                                  <w:jc w:val="center"/>
                                  <w:rPr>
                                    <w:rFonts w:ascii="Adobe Arabic" w:eastAsia="Calibri" w:hAnsi="Adobe Arabic"/>
                                    <w:b/>
                                    <w:bCs/>
                                    <w:color w:val="FFFFFF"/>
                                    <w:kern w:val="24"/>
                                    <w:sz w:val="48"/>
                                    <w:szCs w:val="48"/>
                                  </w:rPr>
                                </w:pPr>
                                <w:r>
                                  <w:rPr>
                                    <w:rFonts w:ascii="Adobe Arabic" w:eastAsia="Calibri" w:hAnsi="Adobe Arabic"/>
                                    <w:b/>
                                    <w:bCs/>
                                    <w:color w:val="FFFFFF"/>
                                    <w:kern w:val="24"/>
                                    <w:sz w:val="48"/>
                                    <w:szCs w:val="48"/>
                                  </w:rPr>
                                  <w:t>01</w:t>
                                </w:r>
                              </w:p>
                            </w:txbxContent>
                          </wps:txbx>
                          <wps:bodyPr wrap="square" rtlCol="1">
                            <a:noAutofit/>
                          </wps:bodyPr>
                        </wps:wsp>
                      </wpg:grpSp>
                      <pic:pic xmlns:pic="http://schemas.openxmlformats.org/drawingml/2006/picture">
                        <pic:nvPicPr>
                          <pic:cNvPr id="1065501537" name="صورة 1065501537">
                            <a:extLst>
                              <a:ext uri="{FF2B5EF4-FFF2-40B4-BE49-F238E27FC236}">
                                <a16:creationId xmlns:a16="http://schemas.microsoft.com/office/drawing/2014/main" id="{88A855D5-BCAB-7A5B-02DC-23880B5E8541}"/>
                              </a:ext>
                            </a:extLst>
                          </pic:cNvPr>
                          <pic:cNvPicPr>
                            <a:picLocks noChangeAspect="1"/>
                          </pic:cNvPicPr>
                        </pic:nvPicPr>
                        <pic:blipFill>
                          <a:blip r:embed="rId242" cstate="print">
                            <a:extLst>
                              <a:ext uri="{28A0092B-C50C-407E-A947-70E740481C1C}">
                                <a14:useLocalDpi xmlns:a14="http://schemas.microsoft.com/office/drawing/2010/main" val="0"/>
                              </a:ext>
                            </a:extLst>
                          </a:blip>
                          <a:stretch>
                            <a:fillRect/>
                          </a:stretch>
                        </pic:blipFill>
                        <pic:spPr>
                          <a:xfrm>
                            <a:off x="1303951" y="450842"/>
                            <a:ext cx="888998" cy="742358"/>
                          </a:xfrm>
                          <a:prstGeom prst="rect">
                            <a:avLst/>
                          </a:prstGeom>
                        </pic:spPr>
                      </pic:pic>
                      <pic:pic xmlns:pic="http://schemas.openxmlformats.org/drawingml/2006/picture">
                        <pic:nvPicPr>
                          <pic:cNvPr id="2125212089" name="صورة 2125212089">
                            <a:extLst>
                              <a:ext uri="{FF2B5EF4-FFF2-40B4-BE49-F238E27FC236}">
                                <a16:creationId xmlns:a16="http://schemas.microsoft.com/office/drawing/2014/main" id="{CDE9F772-EF86-C332-96A9-B04FDAFCDDE5}"/>
                              </a:ext>
                            </a:extLst>
                          </pic:cNvPr>
                          <pic:cNvPicPr>
                            <a:picLocks noChangeAspect="1"/>
                          </pic:cNvPicPr>
                        </pic:nvPicPr>
                        <pic:blipFill>
                          <a:blip r:embed="rId243">
                            <a:extLst>
                              <a:ext uri="{28A0092B-C50C-407E-A947-70E740481C1C}">
                                <a14:useLocalDpi xmlns:a14="http://schemas.microsoft.com/office/drawing/2010/main" val="0"/>
                              </a:ext>
                            </a:extLst>
                          </a:blip>
                          <a:stretch>
                            <a:fillRect/>
                          </a:stretch>
                        </pic:blipFill>
                        <pic:spPr>
                          <a:xfrm>
                            <a:off x="2371828" y="462881"/>
                            <a:ext cx="943990" cy="742360"/>
                          </a:xfrm>
                          <a:prstGeom prst="rect">
                            <a:avLst/>
                          </a:prstGeom>
                        </pic:spPr>
                      </pic:pic>
                      <pic:pic xmlns:pic="http://schemas.openxmlformats.org/drawingml/2006/picture">
                        <pic:nvPicPr>
                          <pic:cNvPr id="364554833" name="صورة 364554833">
                            <a:extLst>
                              <a:ext uri="{FF2B5EF4-FFF2-40B4-BE49-F238E27FC236}">
                                <a16:creationId xmlns:a16="http://schemas.microsoft.com/office/drawing/2014/main" id="{140D8508-80D4-5AFC-4151-1C07D2B9BDD1}"/>
                              </a:ext>
                            </a:extLst>
                          </pic:cNvPr>
                          <pic:cNvPicPr>
                            <a:picLocks noChangeAspect="1"/>
                          </pic:cNvPicPr>
                        </pic:nvPicPr>
                        <pic:blipFill>
                          <a:blip r:embed="rId244">
                            <a:extLst>
                              <a:ext uri="{28A0092B-C50C-407E-A947-70E740481C1C}">
                                <a14:useLocalDpi xmlns:a14="http://schemas.microsoft.com/office/drawing/2010/main" val="0"/>
                              </a:ext>
                            </a:extLst>
                          </a:blip>
                          <a:stretch>
                            <a:fillRect/>
                          </a:stretch>
                        </pic:blipFill>
                        <pic:spPr>
                          <a:xfrm>
                            <a:off x="3473966" y="520358"/>
                            <a:ext cx="937878" cy="742360"/>
                          </a:xfrm>
                          <a:prstGeom prst="rect">
                            <a:avLst/>
                          </a:prstGeom>
                        </pic:spPr>
                      </pic:pic>
                      <pic:pic xmlns:pic="http://schemas.openxmlformats.org/drawingml/2006/picture">
                        <pic:nvPicPr>
                          <pic:cNvPr id="188775509" name="صورة 188775509">
                            <a:extLst>
                              <a:ext uri="{FF2B5EF4-FFF2-40B4-BE49-F238E27FC236}">
                                <a16:creationId xmlns:a16="http://schemas.microsoft.com/office/drawing/2014/main" id="{B6AEE1A3-B40C-AF89-A9B1-984C52CD7532}"/>
                              </a:ext>
                            </a:extLst>
                          </pic:cNvPr>
                          <pic:cNvPicPr>
                            <a:picLocks noChangeAspect="1"/>
                          </pic:cNvPicPr>
                        </pic:nvPicPr>
                        <pic:blipFill>
                          <a:blip r:embed="rId245">
                            <a:extLst>
                              <a:ext uri="{28A0092B-C50C-407E-A947-70E740481C1C}">
                                <a14:useLocalDpi xmlns:a14="http://schemas.microsoft.com/office/drawing/2010/main" val="0"/>
                              </a:ext>
                            </a:extLst>
                          </a:blip>
                          <a:stretch>
                            <a:fillRect/>
                          </a:stretch>
                        </pic:blipFill>
                        <pic:spPr>
                          <a:xfrm>
                            <a:off x="4707413" y="520359"/>
                            <a:ext cx="745416" cy="742360"/>
                          </a:xfrm>
                          <a:prstGeom prst="rect">
                            <a:avLst/>
                          </a:prstGeom>
                        </pic:spPr>
                      </pic:pic>
                      <pic:pic xmlns:pic="http://schemas.openxmlformats.org/drawingml/2006/picture">
                        <pic:nvPicPr>
                          <pic:cNvPr id="24354938" name="صورة 24354938">
                            <a:extLst>
                              <a:ext uri="{FF2B5EF4-FFF2-40B4-BE49-F238E27FC236}">
                                <a16:creationId xmlns:a16="http://schemas.microsoft.com/office/drawing/2014/main" id="{ABD1989C-9B9F-9694-09D8-9C9DC26E760B}"/>
                              </a:ext>
                            </a:extLst>
                          </pic:cNvPr>
                          <pic:cNvPicPr>
                            <a:picLocks noChangeAspect="1"/>
                          </pic:cNvPicPr>
                        </pic:nvPicPr>
                        <pic:blipFill>
                          <a:blip r:embed="rId246">
                            <a:extLst>
                              <a:ext uri="{28A0092B-C50C-407E-A947-70E740481C1C}">
                                <a14:useLocalDpi xmlns:a14="http://schemas.microsoft.com/office/drawing/2010/main" val="0"/>
                              </a:ext>
                            </a:extLst>
                          </a:blip>
                          <a:stretch>
                            <a:fillRect/>
                          </a:stretch>
                        </pic:blipFill>
                        <pic:spPr>
                          <a:xfrm>
                            <a:off x="155954" y="462881"/>
                            <a:ext cx="821790" cy="742360"/>
                          </a:xfrm>
                          <a:prstGeom prst="rect">
                            <a:avLst/>
                          </a:prstGeom>
                        </pic:spPr>
                      </pic:pic>
                    </wpg:wgp>
                  </a:graphicData>
                </a:graphic>
              </wp:inline>
            </w:drawing>
          </mc:Choice>
          <mc:Fallback>
            <w:pict>
              <v:group w14:anchorId="7078B282" id="مجموعة 49" o:spid="_x0000_s2167" style="width:439.3pt;height:169.75pt;mso-position-horizontal-relative:char;mso-position-vertical-relative:line" coordorigin="" coordsize="55790,215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">
                <v:group id="مجموعة 1495893593" o:spid="_x0000_s2168" style="position:absolute;width:55790;height:21558" coordsize="58321,22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">
                  <v:group id="_x0000_s2169" style="position:absolute;left:24100;top:1653;width:10667;height:20888" coordorigin="24100,1653" coordsize="15477,30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">
                    <v:roundrect id="Rectangle: Rounded Corners 48" o:spid="_x0000_s2170" style="position:absolute;left:26366;top:1653;width:10944;height:10944;rotation:45;visibility:visible;mso-wrap-style:square;v-text-anchor:middle" arcsize="19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" fillcolor="#7f7f7f" stroked="f" strokeweight="1pt">
                      <v:stroke joinstyle="miter"/>
                    </v:roundrect>
                    <v:roundrect id="Rectangle: Rounded Corners 49" o:spid="_x0000_s2171" style="position:absolute;left:24100;top:4632;width:15477;height:2733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" fillcolor="white [3212]" strokecolor="#7f7f7f" strokeweight="1pt">
                      <v:stroke joinstyle="miter"/>
                    </v:roundrect>
                  </v:group>
                  <v:shape id="مربع نص 166" o:spid="_x0000_s2172" type="#_x0000_t202" style="position:absolute;left:23915;top:14311;width:11369;height:4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" filled="f" stroked="f">
                    <v:textbox>
                      <w:txbxContent>
                        <w:p w14:paraId="79A0AFFA" w14:textId="77777777" w:rsidR="00CC4B56" w:rsidRDefault="00CC4B56" w:rsidP="00CC4B56">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توليد البدائل</w:t>
                          </w:r>
                        </w:p>
                      </w:txbxContent>
                    </v:textbox>
                  </v:shape>
                  <v:shape id="مربع نص 166" o:spid="_x0000_s2173" type="#_x0000_t202" style="position:absolute;left:24947;top:125;width:8972;height:5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" filled="f" stroked="f">
                    <v:textbox>
                      <w:txbxContent>
                        <w:p w14:paraId="288F3AC7" w14:textId="77777777" w:rsidR="00CC4B56" w:rsidRDefault="00CC4B56" w:rsidP="00CC4B56">
                          <w:pPr>
                            <w:jc w:val="center"/>
                            <w:rPr>
                              <w:rFonts w:ascii="Adobe Arabic" w:eastAsia="Calibri" w:hAnsi="Adobe Arabic"/>
                              <w:b/>
                              <w:bCs/>
                              <w:color w:val="FFFFFF"/>
                              <w:kern w:val="24"/>
                              <w:sz w:val="48"/>
                              <w:szCs w:val="48"/>
                            </w:rPr>
                          </w:pPr>
                          <w:r>
                            <w:rPr>
                              <w:rFonts w:ascii="Adobe Arabic" w:eastAsia="Calibri" w:hAnsi="Adobe Arabic"/>
                              <w:b/>
                              <w:bCs/>
                              <w:color w:val="FFFFFF"/>
                              <w:kern w:val="24"/>
                              <w:sz w:val="48"/>
                              <w:szCs w:val="48"/>
                            </w:rPr>
                            <w:t>03</w:t>
                          </w:r>
                        </w:p>
                      </w:txbxContent>
                    </v:textbox>
                  </v:shape>
                  <v:group id="Group 40" o:spid="_x0000_s2174" style="position:absolute;left:35628;top:1653;width:10668;height:20888" coordorigin="35628,1653" coordsize="15477,30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">
                    <v:roundrect id="Rectangle: Rounded Corners 43" o:spid="_x0000_s2175" style="position:absolute;left:37895;top:1653;width:10944;height:10944;rotation:45;visibility:visible;mso-wrap-style:square;v-text-anchor:middle" arcsize="19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" fillcolor="#168489" stroked="f" strokeweight="1pt">
                      <v:stroke joinstyle="miter"/>
                    </v:roundrect>
                    <v:roundrect id="Rectangle: Rounded Corners 44" o:spid="_x0000_s2176" style="position:absolute;left:35628;top:4632;width:15478;height:2733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" fillcolor="white [3212]" strokecolor="#168489" strokeweight="1pt">
                      <v:stroke joinstyle="miter"/>
                    </v:roundrect>
                  </v:group>
                  <v:shape id="مربع نص 166" o:spid="_x0000_s2177" type="#_x0000_t202" style="position:absolute;left:35070;top:13798;width:11570;height:7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" filled="f" stroked="f">
                    <v:textbox>
                      <w:txbxContent>
                        <w:p w14:paraId="283EF41B" w14:textId="77777777" w:rsidR="00CC4B56" w:rsidRDefault="00CC4B56" w:rsidP="00CC4B56">
                          <w:pPr>
                            <w:jc w:val="center"/>
                            <w:rPr>
                              <w:rFonts w:eastAsia="Calibri" w:hAnsi="Adobe Arabic" w:cs="Adobe Arabic"/>
                              <w:b/>
                              <w:bCs/>
                              <w:color w:val="000000"/>
                              <w:kern w:val="24"/>
                              <w:sz w:val="36"/>
                              <w:szCs w:val="36"/>
                              <w:lang w:bidi="ar-AE"/>
                            </w:rPr>
                          </w:pPr>
                          <w:r>
                            <w:rPr>
                              <w:rFonts w:eastAsia="Calibri" w:hAnsi="Adobe Arabic" w:cs="Adobe Arabic"/>
                              <w:b/>
                              <w:bCs/>
                              <w:color w:val="000000"/>
                              <w:kern w:val="24"/>
                              <w:sz w:val="36"/>
                              <w:szCs w:val="36"/>
                              <w:rtl/>
                              <w:lang w:bidi="ar-AE"/>
                            </w:rPr>
                            <w:t>تحليل الأسباب الجذرية</w:t>
                          </w:r>
                        </w:p>
                      </w:txbxContent>
                    </v:textbox>
                  </v:shape>
                  <v:shape id="مربع نص 166" o:spid="_x0000_s2178" type="#_x0000_t202" style="position:absolute;left:36476;top:125;width:8972;height:5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" filled="f" stroked="f">
                    <v:textbox>
                      <w:txbxContent>
                        <w:p w14:paraId="119C19B2" w14:textId="77777777" w:rsidR="00CC4B56" w:rsidRDefault="00CC4B56" w:rsidP="00CC4B56">
                          <w:pPr>
                            <w:jc w:val="center"/>
                            <w:rPr>
                              <w:rFonts w:ascii="Adobe Arabic" w:eastAsia="Calibri" w:hAnsi="Adobe Arabic"/>
                              <w:b/>
                              <w:bCs/>
                              <w:color w:val="FFFFFF"/>
                              <w:kern w:val="24"/>
                              <w:sz w:val="48"/>
                              <w:szCs w:val="48"/>
                            </w:rPr>
                          </w:pPr>
                          <w:r>
                            <w:rPr>
                              <w:rFonts w:ascii="Adobe Arabic" w:eastAsia="Calibri" w:hAnsi="Adobe Arabic"/>
                              <w:b/>
                              <w:bCs/>
                              <w:color w:val="FFFFFF"/>
                              <w:kern w:val="24"/>
                              <w:sz w:val="48"/>
                              <w:szCs w:val="48"/>
                            </w:rPr>
                            <w:t>02</w:t>
                          </w:r>
                        </w:p>
                      </w:txbxContent>
                    </v:textbox>
                  </v:shape>
                  <v:group id="Group 25" o:spid="_x0000_s2179" style="position:absolute;left:12571;top:1653;width:10667;height:20888" coordorigin="12571,1653" coordsize="15477,30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">
                    <v:roundrect id="Rectangle: Rounded Corners 28" o:spid="_x0000_s2180" style="position:absolute;left:14837;top:1653;width:10944;height:10944;rotation:45;visibility:visible;mso-wrap-style:square;v-text-anchor:middle" arcsize="19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" fillcolor="#ffd366" stroked="f" strokeweight="1pt">
                      <v:stroke joinstyle="miter"/>
                    </v:roundrect>
                    <v:roundrect id="Rectangle: Rounded Corners 29" o:spid="_x0000_s2181" style="position:absolute;left:12571;top:4632;width:15477;height:2733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" fillcolor="white [3212]" strokecolor="#ffd366" strokeweight="1pt">
                      <v:stroke joinstyle="miter"/>
                    </v:roundrect>
                  </v:group>
                  <v:shape id="مربع نص 166" o:spid="_x0000_s2182" type="#_x0000_t202" style="position:absolute;left:12556;top:13484;width:9995;height:5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" filled="f" stroked="f">
                    <v:textbox>
                      <w:txbxContent>
                        <w:p w14:paraId="0B0C0796" w14:textId="77777777" w:rsidR="00CC4B56" w:rsidRDefault="00CC4B56" w:rsidP="00CC4B56">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تقييم البدائل واختيار الحلّ</w:t>
                          </w:r>
                        </w:p>
                      </w:txbxContent>
                    </v:textbox>
                  </v:shape>
                  <v:shape id="مربع نص 166" o:spid="_x0000_s2183" type="#_x0000_t202" style="position:absolute;left:13419;top:125;width:8971;height:5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" filled="f" stroked="f">
                    <v:textbox>
                      <w:txbxContent>
                        <w:p w14:paraId="797CCEA5" w14:textId="77777777" w:rsidR="00CC4B56" w:rsidRDefault="00CC4B56" w:rsidP="00CC4B56">
                          <w:pPr>
                            <w:jc w:val="center"/>
                            <w:rPr>
                              <w:rFonts w:ascii="Adobe Arabic" w:eastAsia="Calibri" w:hAnsi="Adobe Arabic"/>
                              <w:b/>
                              <w:bCs/>
                              <w:color w:val="FFFFFF"/>
                              <w:kern w:val="24"/>
                              <w:sz w:val="48"/>
                              <w:szCs w:val="48"/>
                            </w:rPr>
                          </w:pPr>
                          <w:r>
                            <w:rPr>
                              <w:rFonts w:ascii="Adobe Arabic" w:eastAsia="Calibri" w:hAnsi="Adobe Arabic"/>
                              <w:b/>
                              <w:bCs/>
                              <w:color w:val="FFFFFF"/>
                              <w:kern w:val="24"/>
                              <w:sz w:val="48"/>
                              <w:szCs w:val="48"/>
                            </w:rPr>
                            <w:t>04</w:t>
                          </w:r>
                        </w:p>
                      </w:txbxContent>
                    </v:textbox>
                  </v:shape>
                  <v:group id="Group 25" o:spid="_x0000_s2184" style="position:absolute;left:959;top:1527;width:10667;height:20888" coordorigin="959,1527" coordsize="15477,30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">
                    <v:roundrect id="Rectangle: Rounded Corners 28" o:spid="_x0000_s2185" style="position:absolute;left:3226;top:1526;width:10944;height:10945;rotation:45;visibility:visible;mso-wrap-style:square;v-text-anchor:middle" arcsize="19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" fillcolor="#002060" stroked="f" strokeweight="1pt">
                      <v:stroke joinstyle="miter"/>
                    </v:roundrect>
                    <v:roundrect id="Rectangle: Rounded Corners 29" o:spid="_x0000_s2186" style="position:absolute;left:959;top:4506;width:15477;height:2733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" fillcolor="white [3212]" strokecolor="#002060" strokeweight="1pt">
                      <v:stroke joinstyle="miter"/>
                    </v:roundrect>
                  </v:group>
                  <v:shape id="مربع نص 166" o:spid="_x0000_s2187" type="#_x0000_t202" style="position:absolute;top:14004;width:11998;height:7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" filled="f" stroked="f">
                    <v:textbox>
                      <w:txbxContent>
                        <w:p w14:paraId="4B5F82A3" w14:textId="77777777" w:rsidR="00CC4B56" w:rsidRDefault="00CC4B56" w:rsidP="00CC4B56">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تنفيذ الحلّ ومتابعته</w:t>
                          </w:r>
                        </w:p>
                      </w:txbxContent>
                    </v:textbox>
                  </v:shape>
                  <v:shape id="مربع نص 166" o:spid="_x0000_s2188" type="#_x0000_t202" style="position:absolute;left:1807;width:8971;height:5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" filled="f" stroked="f">
                    <v:textbox>
                      <w:txbxContent>
                        <w:p w14:paraId="30C154C0" w14:textId="77777777" w:rsidR="00CC4B56" w:rsidRDefault="00CC4B56" w:rsidP="00CC4B56">
                          <w:pPr>
                            <w:jc w:val="center"/>
                            <w:rPr>
                              <w:rFonts w:ascii="Adobe Arabic" w:eastAsia="Calibri" w:hAnsi="Adobe Arabic"/>
                              <w:b/>
                              <w:bCs/>
                              <w:color w:val="FFFFFF"/>
                              <w:kern w:val="24"/>
                              <w:sz w:val="48"/>
                              <w:szCs w:val="48"/>
                            </w:rPr>
                          </w:pPr>
                          <w:r>
                            <w:rPr>
                              <w:rFonts w:ascii="Adobe Arabic" w:eastAsia="Calibri" w:hAnsi="Adobe Arabic"/>
                              <w:b/>
                              <w:bCs/>
                              <w:color w:val="FFFFFF"/>
                              <w:kern w:val="24"/>
                              <w:sz w:val="48"/>
                              <w:szCs w:val="48"/>
                            </w:rPr>
                            <w:t>05</w:t>
                          </w:r>
                        </w:p>
                      </w:txbxContent>
                    </v:textbox>
                  </v:shape>
                  <v:group id="Group 40" o:spid="_x0000_s2189" style="position:absolute;left:47222;top:1653;width:10668;height:20888" coordorigin="47222,1653" coordsize="15477,30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">
                    <v:roundrect id="Rectangle: Rounded Corners 43" o:spid="_x0000_s2190" style="position:absolute;left:49489;top:1653;width:10944;height:10944;rotation:45;visibility:visible;mso-wrap-style:square;v-text-anchor:middle" arcsize="19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" fillcolor="#7f7f7f [1612]" stroked="f" strokeweight="1pt">
                      <v:stroke joinstyle="miter"/>
                    </v:roundrect>
                    <v:roundrect id="Rectangle: Rounded Corners 44" o:spid="_x0000_s2191" style="position:absolute;left:47222;top:4632;width:15478;height:2733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" fillcolor="white [3212]" strokecolor="#7f7f7f [1612]" strokeweight="1pt">
                      <v:stroke joinstyle="miter"/>
                    </v:roundrect>
                  </v:group>
                  <v:shape id="مربع نص 166" o:spid="_x0000_s2192" type="#_x0000_t202" style="position:absolute;left:46791;top:13798;width:11530;height:8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" filled="f" stroked="f">
                    <v:textbox>
                      <w:txbxContent>
                        <w:p w14:paraId="510DBEAE" w14:textId="77777777" w:rsidR="00CC4B56" w:rsidRDefault="00CC4B56" w:rsidP="00CC4B56">
                          <w:pPr>
                            <w:jc w:val="center"/>
                            <w:rPr>
                              <w:rFonts w:eastAsia="Calibri" w:hAnsi="Adobe Arabic" w:cs="Adobe Arabic"/>
                              <w:b/>
                              <w:bCs/>
                              <w:color w:val="000000"/>
                              <w:kern w:val="24"/>
                              <w:sz w:val="36"/>
                              <w:szCs w:val="36"/>
                              <w:lang w:bidi="ar-AE"/>
                            </w:rPr>
                          </w:pPr>
                          <w:r>
                            <w:rPr>
                              <w:rFonts w:eastAsia="Calibri" w:hAnsi="Adobe Arabic" w:cs="Adobe Arabic"/>
                              <w:b/>
                              <w:bCs/>
                              <w:color w:val="000000"/>
                              <w:kern w:val="24"/>
                              <w:sz w:val="36"/>
                              <w:szCs w:val="36"/>
                              <w:rtl/>
                              <w:lang w:bidi="ar-AE"/>
                            </w:rPr>
                            <w:t>تحديد وتعريف المشكلة</w:t>
                          </w:r>
                        </w:p>
                      </w:txbxContent>
                    </v:textbox>
                  </v:shape>
                  <v:shape id="مربع نص 166" o:spid="_x0000_s2193" type="#_x0000_t202" style="position:absolute;left:48070;top:125;width:8972;height:5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" filled="f" stroked="f">
                    <v:textbox>
                      <w:txbxContent>
                        <w:p w14:paraId="4B3D2236" w14:textId="77777777" w:rsidR="00CC4B56" w:rsidRDefault="00CC4B56" w:rsidP="00CC4B56">
                          <w:pPr>
                            <w:jc w:val="center"/>
                            <w:rPr>
                              <w:rFonts w:ascii="Adobe Arabic" w:eastAsia="Calibri" w:hAnsi="Adobe Arabic"/>
                              <w:b/>
                              <w:bCs/>
                              <w:color w:val="FFFFFF"/>
                              <w:kern w:val="24"/>
                              <w:sz w:val="48"/>
                              <w:szCs w:val="48"/>
                            </w:rPr>
                          </w:pPr>
                          <w:r>
                            <w:rPr>
                              <w:rFonts w:ascii="Adobe Arabic" w:eastAsia="Calibri" w:hAnsi="Adobe Arabic"/>
                              <w:b/>
                              <w:bCs/>
                              <w:color w:val="FFFFFF"/>
                              <w:kern w:val="24"/>
                              <w:sz w:val="48"/>
                              <w:szCs w:val="48"/>
                            </w:rPr>
                            <w:t>01</w:t>
                          </w:r>
                        </w:p>
                      </w:txbxContent>
                    </v:textbox>
                  </v:shape>
                </v:group>
                <v:shape id="صورة 1065501537" o:spid="_x0000_s2194" type="#_x0000_t75" style="position:absolute;left:13039;top:4508;width:8890;height:7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">
                  <v:imagedata r:id="rId247" o:title=""/>
                </v:shape>
                <v:shape id="صورة 2125212089" o:spid="_x0000_s2195" type="#_x0000_t75" style="position:absolute;left:23718;top:4628;width:9440;height:7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">
                  <v:imagedata r:id="rId248" o:title=""/>
                </v:shape>
                <v:shape id="صورة 364554833" o:spid="_x0000_s2196" type="#_x0000_t75" style="position:absolute;left:34739;top:5203;width:9379;height:7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">
                  <v:imagedata r:id="rId249" o:title=""/>
                </v:shape>
                <v:shape id="صورة 188775509" o:spid="_x0000_s2197" type="#_x0000_t75" style="position:absolute;left:47074;top:5203;width:7454;height:7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">
                  <v:imagedata r:id="rId250" o:title=""/>
                </v:shape>
                <v:shape id="صورة 24354938" o:spid="_x0000_s2198" type="#_x0000_t75" style="position:absolute;left:1559;top:4628;width:8218;height:7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">
                  <v:imagedata r:id="rId251" o:title=""/>
                </v:shape>
                <w10:anchorlock/>
              </v:group>
            </w:pict>
          </mc:Fallback>
        </mc:AlternateContent>
      </w:r>
    </w:p>
    <w:p w14:paraId="540B59FF" w14:textId="564FEC41" w:rsidR="00CC4B56" w:rsidRDefault="00CC4B56" w:rsidP="004978DE">
      <w:pPr>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53275E77" wp14:editId="760B5E93">
                <wp:extent cx="5731510" cy="891540"/>
                <wp:effectExtent l="0" t="0" r="2540" b="22860"/>
                <wp:docPr id="174689903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18913215" name="مجموعة 47"/>
                        <wpg:cNvGrpSpPr/>
                        <wpg:grpSpPr>
                          <a:xfrm>
                            <a:off x="0" y="0"/>
                            <a:ext cx="5731510" cy="895351"/>
                            <a:chOff x="0" y="0"/>
                            <a:chExt cx="5878196" cy="918845"/>
                          </a:xfrm>
                        </wpg:grpSpPr>
                        <wpg:grpSp>
                          <wpg:cNvPr id="788890545" name="مجموعة 48"/>
                          <wpg:cNvGrpSpPr/>
                          <wpg:grpSpPr>
                            <a:xfrm>
                              <a:off x="0" y="0"/>
                              <a:ext cx="5878196" cy="918845"/>
                              <a:chOff x="0" y="0"/>
                              <a:chExt cx="6240348" cy="919070"/>
                            </a:xfrm>
                          </wpg:grpSpPr>
                          <wpg:grpSp>
                            <wpg:cNvPr id="509839693" name="مجموعة 49"/>
                            <wpg:cNvGrpSpPr/>
                            <wpg:grpSpPr>
                              <a:xfrm>
                                <a:off x="0" y="169208"/>
                                <a:ext cx="5433072" cy="580613"/>
                                <a:chOff x="0" y="169208"/>
                                <a:chExt cx="5433072" cy="580613"/>
                              </a:xfrm>
                            </wpg:grpSpPr>
                            <wps:wsp>
                              <wps:cNvPr id="19038630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305580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8311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9862396" name="مربع نص 41"/>
                          <wps:cNvSpPr txBox="1"/>
                          <wps:spPr>
                            <a:xfrm>
                              <a:off x="204466" y="257055"/>
                              <a:ext cx="4615440" cy="389397"/>
                            </a:xfrm>
                            <a:prstGeom prst="rect">
                              <a:avLst/>
                            </a:prstGeom>
                            <a:noFill/>
                          </wps:spPr>
                          <wps:txbx>
                            <w:txbxContent>
                              <w:p w14:paraId="52886254" w14:textId="1F6AA842" w:rsidR="00CC4B56" w:rsidRPr="00352626" w:rsidRDefault="00CC4B56" w:rsidP="00CC4B56">
                                <w:pPr>
                                  <w:rPr>
                                    <w:rFonts w:eastAsia="Calibri" w:hAnsi="Adobe Arabic" w:cs="Adobe Arabic"/>
                                    <w:b/>
                                    <w:bCs/>
                                    <w:color w:val="FFFFFF"/>
                                    <w:kern w:val="24"/>
                                    <w:sz w:val="36"/>
                                    <w:szCs w:val="36"/>
                                    <w:lang w:bidi="ar-EG"/>
                                  </w:rPr>
                                </w:pPr>
                                <w:r w:rsidRPr="00CC4B56">
                                  <w:rPr>
                                    <w:rFonts w:eastAsia="Calibri" w:hAnsi="Adobe Arabic" w:cs="Adobe Arabic"/>
                                    <w:b/>
                                    <w:bCs/>
                                    <w:color w:val="FFFFFF"/>
                                    <w:kern w:val="24"/>
                                    <w:sz w:val="36"/>
                                    <w:szCs w:val="36"/>
                                    <w:rtl/>
                                    <w:lang w:bidi="ar-EG"/>
                                  </w:rPr>
                                  <w:t>تحديد وتعريف المشكلة</w:t>
                                </w:r>
                              </w:p>
                            </w:txbxContent>
                          </wps:txbx>
                          <wps:bodyPr wrap="square" rtlCol="1">
                            <a:spAutoFit/>
                          </wps:bodyPr>
                        </wps:wsp>
                      </wpg:grpSp>
                      <pic:pic xmlns:pic="http://schemas.openxmlformats.org/drawingml/2006/picture">
                        <pic:nvPicPr>
                          <pic:cNvPr id="2132775696"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3275E77" id="_x0000_s219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rwHX9JgHAAD6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2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">
                  <v:group id="_x0000_s22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">
                    <v:group id="_x0000_s22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">
                      <v:shape id="شكل حر 50" o:spid="_x0000_s22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" fillcolor="#a5a5a5 [2092]" stroked="f" strokeweight="1pt">
                        <v:stroke joinstyle="miter"/>
                      </v:roundrect>
                    </v:group>
                    <v:oval id="شكل بيضاوي 52" o:spid="_x0000_s22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" filled="f" strokecolor="#168489" strokeweight="1pt">
                      <v:stroke joinstyle="miter"/>
                    </v:oval>
                  </v:group>
                  <v:shape id="مربع نص 41" o:spid="_x0000_s220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" filled="f" stroked="f">
                    <v:textbox style="mso-fit-shape-to-text:t">
                      <w:txbxContent>
                        <w:p w14:paraId="52886254" w14:textId="1F6AA842" w:rsidR="00CC4B56" w:rsidRPr="00352626" w:rsidRDefault="00CC4B56" w:rsidP="00CC4B56">
                          <w:pPr>
                            <w:rPr>
                              <w:rFonts w:eastAsia="Calibri" w:hAnsi="Adobe Arabic" w:cs="Adobe Arabic"/>
                              <w:b/>
                              <w:bCs/>
                              <w:color w:val="FFFFFF"/>
                              <w:kern w:val="24"/>
                              <w:sz w:val="36"/>
                              <w:szCs w:val="36"/>
                              <w:lang w:bidi="ar-EG"/>
                            </w:rPr>
                          </w:pPr>
                          <w:r w:rsidRPr="00CC4B56">
                            <w:rPr>
                              <w:rFonts w:eastAsia="Calibri" w:hAnsi="Adobe Arabic" w:cs="Adobe Arabic"/>
                              <w:b/>
                              <w:bCs/>
                              <w:color w:val="FFFFFF"/>
                              <w:kern w:val="24"/>
                              <w:sz w:val="36"/>
                              <w:szCs w:val="36"/>
                              <w:rtl/>
                              <w:lang w:bidi="ar-EG"/>
                            </w:rPr>
                            <w:t>تحديد وتعريف المشكلة</w:t>
                          </w:r>
                        </w:p>
                      </w:txbxContent>
                    </v:textbox>
                  </v:shape>
                </v:group>
                <v:shape id="صورة 54" o:spid="_x0000_s220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">
                  <v:imagedata r:id="rId90" o:title=""/>
                </v:shape>
                <w10:anchorlock/>
              </v:group>
            </w:pict>
          </mc:Fallback>
        </mc:AlternateContent>
      </w:r>
    </w:p>
    <w:p w14:paraId="76B5C913"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جمع البيانات والمعلومات.</w:t>
      </w:r>
    </w:p>
    <w:p w14:paraId="36EFC3BB"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تحديد نطاق المشكلة وتأثيرها.</w:t>
      </w:r>
    </w:p>
    <w:p w14:paraId="2734B114"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صياغة عبارة واضحة للمشكلة.</w:t>
      </w:r>
    </w:p>
    <w:p w14:paraId="2B7A256F" w14:textId="77777777" w:rsidR="004978DE" w:rsidRDefault="004978DE" w:rsidP="004978DE">
      <w:pPr>
        <w:rPr>
          <w:rFonts w:ascii="Sakkal Majalla" w:hAnsi="Sakkal Majalla"/>
          <w:sz w:val="34"/>
          <w:rtl/>
        </w:rPr>
      </w:pPr>
      <w:r w:rsidRPr="004978DE">
        <w:rPr>
          <w:rFonts w:ascii="Sakkal Majalla" w:hAnsi="Sakkal Majalla"/>
          <w:sz w:val="34"/>
          <w:rtl/>
        </w:rPr>
        <w:t xml:space="preserve">      مثال: "انخفاض مبيعات المنتج </w:t>
      </w:r>
      <w:r w:rsidRPr="004978DE">
        <w:rPr>
          <w:rFonts w:ascii="Sakkal Majalla" w:hAnsi="Sakkal Majalla"/>
          <w:sz w:val="34"/>
        </w:rPr>
        <w:t>X</w:t>
      </w:r>
      <w:r w:rsidRPr="004978DE">
        <w:rPr>
          <w:rFonts w:ascii="Sakkal Majalla" w:hAnsi="Sakkal Majalla"/>
          <w:sz w:val="34"/>
          <w:rtl/>
        </w:rPr>
        <w:t xml:space="preserve"> بنسبة 25% في الربع الأخير" بدلاً من "مشكلة في المبيعات".</w:t>
      </w:r>
    </w:p>
    <w:p w14:paraId="607C5692" w14:textId="181570C6" w:rsidR="00CC4B56" w:rsidRPr="004978DE" w:rsidRDefault="00CC4B56"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9941E65" wp14:editId="1DA51675">
                <wp:extent cx="5731510" cy="891540"/>
                <wp:effectExtent l="0" t="0" r="2540" b="22860"/>
                <wp:docPr id="167400725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61484236" name="مجموعة 47"/>
                        <wpg:cNvGrpSpPr/>
                        <wpg:grpSpPr>
                          <a:xfrm>
                            <a:off x="0" y="0"/>
                            <a:ext cx="5731510" cy="895351"/>
                            <a:chOff x="0" y="0"/>
                            <a:chExt cx="5878196" cy="918845"/>
                          </a:xfrm>
                        </wpg:grpSpPr>
                        <wpg:grpSp>
                          <wpg:cNvPr id="947857233" name="مجموعة 48"/>
                          <wpg:cNvGrpSpPr/>
                          <wpg:grpSpPr>
                            <a:xfrm>
                              <a:off x="0" y="0"/>
                              <a:ext cx="5878196" cy="918845"/>
                              <a:chOff x="0" y="0"/>
                              <a:chExt cx="6240348" cy="919070"/>
                            </a:xfrm>
                          </wpg:grpSpPr>
                          <wpg:grpSp>
                            <wpg:cNvPr id="403923132" name="مجموعة 49"/>
                            <wpg:cNvGrpSpPr/>
                            <wpg:grpSpPr>
                              <a:xfrm>
                                <a:off x="0" y="169208"/>
                                <a:ext cx="5433072" cy="580613"/>
                                <a:chOff x="0" y="169208"/>
                                <a:chExt cx="5433072" cy="580613"/>
                              </a:xfrm>
                            </wpg:grpSpPr>
                            <wps:wsp>
                              <wps:cNvPr id="18250509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789490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50073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84134292" name="مربع نص 41"/>
                          <wps:cNvSpPr txBox="1"/>
                          <wps:spPr>
                            <a:xfrm>
                              <a:off x="204466" y="257055"/>
                              <a:ext cx="4615440" cy="389397"/>
                            </a:xfrm>
                            <a:prstGeom prst="rect">
                              <a:avLst/>
                            </a:prstGeom>
                            <a:noFill/>
                          </wps:spPr>
                          <wps:txbx>
                            <w:txbxContent>
                              <w:p w14:paraId="1D11FE33" w14:textId="31137983" w:rsidR="00CC4B56" w:rsidRPr="00352626" w:rsidRDefault="00CC4B56" w:rsidP="00CC4B56">
                                <w:pPr>
                                  <w:rPr>
                                    <w:rFonts w:eastAsia="Calibri" w:hAnsi="Adobe Arabic" w:cs="Adobe Arabic"/>
                                    <w:b/>
                                    <w:bCs/>
                                    <w:color w:val="FFFFFF"/>
                                    <w:kern w:val="24"/>
                                    <w:sz w:val="36"/>
                                    <w:szCs w:val="36"/>
                                    <w:lang w:bidi="ar-EG"/>
                                  </w:rPr>
                                </w:pPr>
                                <w:r w:rsidRPr="00CC4B56">
                                  <w:rPr>
                                    <w:rFonts w:eastAsia="Calibri" w:hAnsi="Adobe Arabic" w:cs="Adobe Arabic"/>
                                    <w:b/>
                                    <w:bCs/>
                                    <w:color w:val="FFFFFF"/>
                                    <w:kern w:val="24"/>
                                    <w:sz w:val="36"/>
                                    <w:szCs w:val="36"/>
                                    <w:rtl/>
                                    <w:lang w:bidi="ar-EG"/>
                                  </w:rPr>
                                  <w:t>تحليل الأسباب الجذرية</w:t>
                                </w:r>
                              </w:p>
                            </w:txbxContent>
                          </wps:txbx>
                          <wps:bodyPr wrap="square" rtlCol="1">
                            <a:spAutoFit/>
                          </wps:bodyPr>
                        </wps:wsp>
                      </wpg:grpSp>
                      <pic:pic xmlns:pic="http://schemas.openxmlformats.org/drawingml/2006/picture">
                        <pic:nvPicPr>
                          <pic:cNvPr id="645377359"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9941E65" id="_x0000_s220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Xd1VM5gHAAD4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2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">
                  <v:group id="_x0000_s22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">
                    <v:group id="_x0000_s22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">
                      <v:shape id="شكل حر 50" o:spid="_x0000_s22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" fillcolor="#a5a5a5 [2092]" stroked="f" strokeweight="1pt">
                        <v:stroke joinstyle="miter"/>
                      </v:roundrect>
                    </v:group>
                    <v:oval id="شكل بيضاوي 52" o:spid="_x0000_s22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" filled="f" strokecolor="#168489" strokeweight="1pt">
                      <v:stroke joinstyle="miter"/>
                    </v:oval>
                  </v:group>
                  <v:shape id="مربع نص 41" o:spid="_x0000_s221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" filled="f" stroked="f">
                    <v:textbox style="mso-fit-shape-to-text:t">
                      <w:txbxContent>
                        <w:p w14:paraId="1D11FE33" w14:textId="31137983" w:rsidR="00CC4B56" w:rsidRPr="00352626" w:rsidRDefault="00CC4B56" w:rsidP="00CC4B56">
                          <w:pPr>
                            <w:rPr>
                              <w:rFonts w:eastAsia="Calibri" w:hAnsi="Adobe Arabic" w:cs="Adobe Arabic"/>
                              <w:b/>
                              <w:bCs/>
                              <w:color w:val="FFFFFF"/>
                              <w:kern w:val="24"/>
                              <w:sz w:val="36"/>
                              <w:szCs w:val="36"/>
                              <w:lang w:bidi="ar-EG"/>
                            </w:rPr>
                          </w:pPr>
                          <w:r w:rsidRPr="00CC4B56">
                            <w:rPr>
                              <w:rFonts w:eastAsia="Calibri" w:hAnsi="Adobe Arabic" w:cs="Adobe Arabic"/>
                              <w:b/>
                              <w:bCs/>
                              <w:color w:val="FFFFFF"/>
                              <w:kern w:val="24"/>
                              <w:sz w:val="36"/>
                              <w:szCs w:val="36"/>
                              <w:rtl/>
                              <w:lang w:bidi="ar-EG"/>
                            </w:rPr>
                            <w:t>تحليل الأسباب الجذرية</w:t>
                          </w:r>
                        </w:p>
                      </w:txbxContent>
                    </v:textbox>
                  </v:shape>
                </v:group>
                <v:shape id="صورة 54" o:spid="_x0000_s221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">
                  <v:imagedata r:id="rId90" o:title=""/>
                </v:shape>
                <w10:anchorlock/>
              </v:group>
            </w:pict>
          </mc:Fallback>
        </mc:AlternateContent>
      </w:r>
    </w:p>
    <w:p w14:paraId="3B89AE0F"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استخدام تقنية "الخمسة لماذا" (5 </w:t>
      </w:r>
      <w:r w:rsidRPr="004978DE">
        <w:rPr>
          <w:rFonts w:ascii="Sakkal Majalla" w:hAnsi="Sakkal Majalla"/>
          <w:sz w:val="34"/>
        </w:rPr>
        <w:t>Whys</w:t>
      </w:r>
      <w:r w:rsidRPr="004978DE">
        <w:rPr>
          <w:rFonts w:ascii="Sakkal Majalla" w:hAnsi="Sakkal Majalla"/>
          <w:sz w:val="34"/>
          <w:rtl/>
        </w:rPr>
        <w:t>).</w:t>
      </w:r>
    </w:p>
    <w:p w14:paraId="2BE7404E"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تحليل مخطّط السبب والنتيجة (</w:t>
      </w:r>
      <w:r w:rsidRPr="004978DE">
        <w:rPr>
          <w:rFonts w:ascii="Sakkal Majalla" w:hAnsi="Sakkal Majalla"/>
          <w:sz w:val="34"/>
        </w:rPr>
        <w:t>Fishbone Diagram</w:t>
      </w:r>
      <w:r w:rsidRPr="004978DE">
        <w:rPr>
          <w:rFonts w:ascii="Sakkal Majalla" w:hAnsi="Sakkal Majalla"/>
          <w:sz w:val="34"/>
          <w:rtl/>
        </w:rPr>
        <w:t>).</w:t>
      </w:r>
    </w:p>
    <w:p w14:paraId="619AB56B"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تحليل باريتو (20% من الأسباب تسبّب 80% من المشاكل).</w:t>
      </w:r>
    </w:p>
    <w:p w14:paraId="072EB5D9" w14:textId="77777777" w:rsidR="004978DE" w:rsidRDefault="004978DE" w:rsidP="004978DE">
      <w:pPr>
        <w:rPr>
          <w:rFonts w:ascii="Sakkal Majalla" w:hAnsi="Sakkal Majalla"/>
          <w:sz w:val="34"/>
          <w:rtl/>
        </w:rPr>
      </w:pPr>
      <w:r w:rsidRPr="004978DE">
        <w:rPr>
          <w:rFonts w:ascii="Sakkal Majalla" w:hAnsi="Sakkal Majalla"/>
          <w:sz w:val="34"/>
          <w:rtl/>
        </w:rPr>
        <w:lastRenderedPageBreak/>
        <w:t xml:space="preserve">      مثال: شركة تويوتا تستخدم تقنية "الخمسة لماذا" لتتبّع الأسباب الجذرية لمشاكل الجودة في خطوط الإنتاج.</w:t>
      </w:r>
    </w:p>
    <w:p w14:paraId="05FCAAA4" w14:textId="2186AE92" w:rsidR="00CC4B56" w:rsidRPr="004978DE" w:rsidRDefault="00CC4B56"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46E3ED22" wp14:editId="7F4507B8">
                <wp:extent cx="5731510" cy="891540"/>
                <wp:effectExtent l="0" t="0" r="2540" b="22860"/>
                <wp:docPr id="91477350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26626485" name="مجموعة 47"/>
                        <wpg:cNvGrpSpPr/>
                        <wpg:grpSpPr>
                          <a:xfrm>
                            <a:off x="0" y="0"/>
                            <a:ext cx="5731510" cy="895351"/>
                            <a:chOff x="0" y="0"/>
                            <a:chExt cx="5878196" cy="918845"/>
                          </a:xfrm>
                        </wpg:grpSpPr>
                        <wpg:grpSp>
                          <wpg:cNvPr id="1057767865" name="مجموعة 48"/>
                          <wpg:cNvGrpSpPr/>
                          <wpg:grpSpPr>
                            <a:xfrm>
                              <a:off x="0" y="0"/>
                              <a:ext cx="5878196" cy="918845"/>
                              <a:chOff x="0" y="0"/>
                              <a:chExt cx="6240348" cy="919070"/>
                            </a:xfrm>
                          </wpg:grpSpPr>
                          <wpg:grpSp>
                            <wpg:cNvPr id="818109455" name="مجموعة 49"/>
                            <wpg:cNvGrpSpPr/>
                            <wpg:grpSpPr>
                              <a:xfrm>
                                <a:off x="0" y="169208"/>
                                <a:ext cx="5433072" cy="580613"/>
                                <a:chOff x="0" y="169208"/>
                                <a:chExt cx="5433072" cy="580613"/>
                              </a:xfrm>
                            </wpg:grpSpPr>
                            <wps:wsp>
                              <wps:cNvPr id="19641776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051697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304640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9440575" name="مربع نص 41"/>
                          <wps:cNvSpPr txBox="1"/>
                          <wps:spPr>
                            <a:xfrm>
                              <a:off x="204466" y="257055"/>
                              <a:ext cx="4615440" cy="389397"/>
                            </a:xfrm>
                            <a:prstGeom prst="rect">
                              <a:avLst/>
                            </a:prstGeom>
                            <a:noFill/>
                          </wps:spPr>
                          <wps:txbx>
                            <w:txbxContent>
                              <w:p w14:paraId="492B0AA1" w14:textId="75CAD349" w:rsidR="00CC4B56" w:rsidRPr="00352626" w:rsidRDefault="00CC4B56" w:rsidP="00CC4B56">
                                <w:pPr>
                                  <w:rPr>
                                    <w:rFonts w:eastAsia="Calibri" w:hAnsi="Adobe Arabic" w:cs="Adobe Arabic"/>
                                    <w:b/>
                                    <w:bCs/>
                                    <w:color w:val="FFFFFF"/>
                                    <w:kern w:val="24"/>
                                    <w:sz w:val="36"/>
                                    <w:szCs w:val="36"/>
                                    <w:lang w:bidi="ar-EG"/>
                                  </w:rPr>
                                </w:pPr>
                                <w:r w:rsidRPr="00CC4B56">
                                  <w:rPr>
                                    <w:rFonts w:eastAsia="Calibri" w:hAnsi="Adobe Arabic" w:cs="Adobe Arabic"/>
                                    <w:b/>
                                    <w:bCs/>
                                    <w:color w:val="FFFFFF"/>
                                    <w:kern w:val="24"/>
                                    <w:sz w:val="36"/>
                                    <w:szCs w:val="36"/>
                                    <w:rtl/>
                                    <w:lang w:bidi="ar-EG"/>
                                  </w:rPr>
                                  <w:t>توليد البدائل</w:t>
                                </w:r>
                              </w:p>
                            </w:txbxContent>
                          </wps:txbx>
                          <wps:bodyPr wrap="square" rtlCol="1">
                            <a:spAutoFit/>
                          </wps:bodyPr>
                        </wps:wsp>
                      </wpg:grpSp>
                      <pic:pic xmlns:pic="http://schemas.openxmlformats.org/drawingml/2006/picture">
                        <pic:nvPicPr>
                          <pic:cNvPr id="132658904"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6E3ED22" id="_x0000_s221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">
                <v:group id="مجموعة 47" o:spid="_x0000_s22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">
                  <v:group id="_x0000_s22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">
                    <v:group id="_x0000_s22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">
                      <v:shape id="شكل حر 50" o:spid="_x0000_s22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" fillcolor="#a5a5a5 [2092]" stroked="f" strokeweight="1pt">
                        <v:stroke joinstyle="miter"/>
                      </v:roundrect>
                    </v:group>
                    <v:oval id="شكل بيضاوي 52" o:spid="_x0000_s22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" filled="f" strokecolor="#168489" strokeweight="1pt">
                      <v:stroke joinstyle="miter"/>
                    </v:oval>
                  </v:group>
                  <v:shape id="مربع نص 41" o:spid="_x0000_s222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" filled="f" stroked="f">
                    <v:textbox style="mso-fit-shape-to-text:t">
                      <w:txbxContent>
                        <w:p w14:paraId="492B0AA1" w14:textId="75CAD349" w:rsidR="00CC4B56" w:rsidRPr="00352626" w:rsidRDefault="00CC4B56" w:rsidP="00CC4B56">
                          <w:pPr>
                            <w:rPr>
                              <w:rFonts w:eastAsia="Calibri" w:hAnsi="Adobe Arabic" w:cs="Adobe Arabic"/>
                              <w:b/>
                              <w:bCs/>
                              <w:color w:val="FFFFFF"/>
                              <w:kern w:val="24"/>
                              <w:sz w:val="36"/>
                              <w:szCs w:val="36"/>
                              <w:lang w:bidi="ar-EG"/>
                            </w:rPr>
                          </w:pPr>
                          <w:r w:rsidRPr="00CC4B56">
                            <w:rPr>
                              <w:rFonts w:eastAsia="Calibri" w:hAnsi="Adobe Arabic" w:cs="Adobe Arabic"/>
                              <w:b/>
                              <w:bCs/>
                              <w:color w:val="FFFFFF"/>
                              <w:kern w:val="24"/>
                              <w:sz w:val="36"/>
                              <w:szCs w:val="36"/>
                              <w:rtl/>
                              <w:lang w:bidi="ar-EG"/>
                            </w:rPr>
                            <w:t>توليد البدائل</w:t>
                          </w:r>
                        </w:p>
                      </w:txbxContent>
                    </v:textbox>
                  </v:shape>
                </v:group>
                <v:shape id="صورة 54" o:spid="_x0000_s222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">
                  <v:imagedata r:id="rId90" o:title=""/>
                </v:shape>
                <w10:anchorlock/>
              </v:group>
            </w:pict>
          </mc:Fallback>
        </mc:AlternateContent>
      </w:r>
    </w:p>
    <w:p w14:paraId="59AA8E50"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العصف الذهني (</w:t>
      </w:r>
      <w:r w:rsidRPr="004978DE">
        <w:rPr>
          <w:rFonts w:ascii="Sakkal Majalla" w:hAnsi="Sakkal Majalla"/>
          <w:sz w:val="34"/>
        </w:rPr>
        <w:t>Brainstorming</w:t>
      </w:r>
      <w:r w:rsidRPr="004978DE">
        <w:rPr>
          <w:rFonts w:ascii="Sakkal Majalla" w:hAnsi="Sakkal Majalla"/>
          <w:sz w:val="34"/>
          <w:rtl/>
        </w:rPr>
        <w:t>).</w:t>
      </w:r>
    </w:p>
    <w:p w14:paraId="7F226F39"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المجموعات الاسمية (</w:t>
      </w:r>
      <w:r w:rsidRPr="004978DE">
        <w:rPr>
          <w:rFonts w:ascii="Sakkal Majalla" w:hAnsi="Sakkal Majalla"/>
          <w:sz w:val="34"/>
        </w:rPr>
        <w:t>Nominal Group Technique</w:t>
      </w:r>
      <w:r w:rsidRPr="004978DE">
        <w:rPr>
          <w:rFonts w:ascii="Sakkal Majalla" w:hAnsi="Sakkal Majalla"/>
          <w:sz w:val="34"/>
          <w:rtl/>
        </w:rPr>
        <w:t>).</w:t>
      </w:r>
    </w:p>
    <w:p w14:paraId="6711C794"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تقنية دلفي (</w:t>
      </w:r>
      <w:r w:rsidRPr="004978DE">
        <w:rPr>
          <w:rFonts w:ascii="Sakkal Majalla" w:hAnsi="Sakkal Majalla"/>
          <w:sz w:val="34"/>
        </w:rPr>
        <w:t>Delphi Technique</w:t>
      </w:r>
      <w:r w:rsidRPr="004978DE">
        <w:rPr>
          <w:rFonts w:ascii="Sakkal Majalla" w:hAnsi="Sakkal Majalla"/>
          <w:sz w:val="34"/>
          <w:rtl/>
        </w:rPr>
        <w:t>).</w:t>
      </w:r>
    </w:p>
    <w:p w14:paraId="30226BEF" w14:textId="77777777" w:rsidR="004978DE" w:rsidRDefault="004978DE" w:rsidP="004978DE">
      <w:pPr>
        <w:rPr>
          <w:rFonts w:ascii="Sakkal Majalla" w:hAnsi="Sakkal Majalla"/>
          <w:sz w:val="34"/>
          <w:rtl/>
        </w:rPr>
      </w:pPr>
      <w:r w:rsidRPr="004978DE">
        <w:rPr>
          <w:rFonts w:ascii="Sakkal Majalla" w:hAnsi="Sakkal Majalla"/>
          <w:sz w:val="34"/>
          <w:rtl/>
        </w:rPr>
        <w:t xml:space="preserve">      مثال: شركة </w:t>
      </w:r>
      <w:r w:rsidRPr="004978DE">
        <w:rPr>
          <w:rFonts w:ascii="Sakkal Majalla" w:hAnsi="Sakkal Majalla"/>
          <w:sz w:val="34"/>
        </w:rPr>
        <w:t>IDEO</w:t>
      </w:r>
      <w:r w:rsidRPr="004978DE">
        <w:rPr>
          <w:rFonts w:ascii="Sakkal Majalla" w:hAnsi="Sakkal Majalla"/>
          <w:sz w:val="34"/>
          <w:rtl/>
        </w:rPr>
        <w:t xml:space="preserve"> للتصميم تشجّع جلسات عصف ذهني غير تقليدية حيث لا توجد فكرة "سخيفة جداً".</w:t>
      </w:r>
    </w:p>
    <w:p w14:paraId="19DC110B" w14:textId="59A1D9CC" w:rsidR="00CC4B56" w:rsidRPr="004978DE" w:rsidRDefault="00CC4B56"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12D4AD7" wp14:editId="6BAF110E">
                <wp:extent cx="5731510" cy="891540"/>
                <wp:effectExtent l="0" t="0" r="2540" b="22860"/>
                <wp:docPr id="87194556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50426912" name="مجموعة 47"/>
                        <wpg:cNvGrpSpPr/>
                        <wpg:grpSpPr>
                          <a:xfrm>
                            <a:off x="0" y="0"/>
                            <a:ext cx="5731510" cy="895351"/>
                            <a:chOff x="0" y="0"/>
                            <a:chExt cx="5878196" cy="918845"/>
                          </a:xfrm>
                        </wpg:grpSpPr>
                        <wpg:grpSp>
                          <wpg:cNvPr id="605657849" name="مجموعة 48"/>
                          <wpg:cNvGrpSpPr/>
                          <wpg:grpSpPr>
                            <a:xfrm>
                              <a:off x="0" y="0"/>
                              <a:ext cx="5878196" cy="918845"/>
                              <a:chOff x="0" y="0"/>
                              <a:chExt cx="6240348" cy="919070"/>
                            </a:xfrm>
                          </wpg:grpSpPr>
                          <wpg:grpSp>
                            <wpg:cNvPr id="430619665" name="مجموعة 49"/>
                            <wpg:cNvGrpSpPr/>
                            <wpg:grpSpPr>
                              <a:xfrm>
                                <a:off x="0" y="169208"/>
                                <a:ext cx="5433072" cy="580613"/>
                                <a:chOff x="0" y="169208"/>
                                <a:chExt cx="5433072" cy="580613"/>
                              </a:xfrm>
                            </wpg:grpSpPr>
                            <wps:wsp>
                              <wps:cNvPr id="19428277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321447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5467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3821227" name="مربع نص 41"/>
                          <wps:cNvSpPr txBox="1"/>
                          <wps:spPr>
                            <a:xfrm>
                              <a:off x="204466" y="257055"/>
                              <a:ext cx="4615440" cy="389397"/>
                            </a:xfrm>
                            <a:prstGeom prst="rect">
                              <a:avLst/>
                            </a:prstGeom>
                            <a:noFill/>
                          </wps:spPr>
                          <wps:txbx>
                            <w:txbxContent>
                              <w:p w14:paraId="2A86831A" w14:textId="7FEE97D9" w:rsidR="00CC4B56" w:rsidRPr="00352626" w:rsidRDefault="00CC4B56" w:rsidP="00CC4B56">
                                <w:pPr>
                                  <w:rPr>
                                    <w:rFonts w:eastAsia="Calibri" w:hAnsi="Adobe Arabic" w:cs="Adobe Arabic"/>
                                    <w:b/>
                                    <w:bCs/>
                                    <w:color w:val="FFFFFF"/>
                                    <w:kern w:val="24"/>
                                    <w:sz w:val="36"/>
                                    <w:szCs w:val="36"/>
                                    <w:lang w:bidi="ar-EG"/>
                                  </w:rPr>
                                </w:pPr>
                                <w:r w:rsidRPr="00CC4B56">
                                  <w:rPr>
                                    <w:rFonts w:eastAsia="Calibri" w:hAnsi="Adobe Arabic" w:cs="Adobe Arabic"/>
                                    <w:b/>
                                    <w:bCs/>
                                    <w:color w:val="FFFFFF"/>
                                    <w:kern w:val="24"/>
                                    <w:sz w:val="36"/>
                                    <w:szCs w:val="36"/>
                                    <w:rtl/>
                                    <w:lang w:bidi="ar-EG"/>
                                  </w:rPr>
                                  <w:t>تقييم البدائل واختيار الحلّ</w:t>
                                </w:r>
                              </w:p>
                            </w:txbxContent>
                          </wps:txbx>
                          <wps:bodyPr wrap="square" rtlCol="1">
                            <a:spAutoFit/>
                          </wps:bodyPr>
                        </wps:wsp>
                      </wpg:grpSp>
                      <pic:pic xmlns:pic="http://schemas.openxmlformats.org/drawingml/2006/picture">
                        <pic:nvPicPr>
                          <pic:cNvPr id="1410301631"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12D4AD7" id="_x0000_s222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G7qbIpgHAAD6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2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">
                  <v:group id="_x0000_s22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">
                    <v:group id="_x0000_s22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">
                      <v:shape id="شكل حر 50" o:spid="_x0000_s22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" fillcolor="#a5a5a5 [2092]" stroked="f" strokeweight="1pt">
                        <v:stroke joinstyle="miter"/>
                      </v:roundrect>
                    </v:group>
                    <v:oval id="شكل بيضاوي 52" o:spid="_x0000_s22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" filled="f" strokecolor="#168489" strokeweight="1pt">
                      <v:stroke joinstyle="miter"/>
                    </v:oval>
                  </v:group>
                  <v:shape id="مربع نص 41" o:spid="_x0000_s223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" filled="f" stroked="f">
                    <v:textbox style="mso-fit-shape-to-text:t">
                      <w:txbxContent>
                        <w:p w14:paraId="2A86831A" w14:textId="7FEE97D9" w:rsidR="00CC4B56" w:rsidRPr="00352626" w:rsidRDefault="00CC4B56" w:rsidP="00CC4B56">
                          <w:pPr>
                            <w:rPr>
                              <w:rFonts w:eastAsia="Calibri" w:hAnsi="Adobe Arabic" w:cs="Adobe Arabic"/>
                              <w:b/>
                              <w:bCs/>
                              <w:color w:val="FFFFFF"/>
                              <w:kern w:val="24"/>
                              <w:sz w:val="36"/>
                              <w:szCs w:val="36"/>
                              <w:lang w:bidi="ar-EG"/>
                            </w:rPr>
                          </w:pPr>
                          <w:r w:rsidRPr="00CC4B56">
                            <w:rPr>
                              <w:rFonts w:eastAsia="Calibri" w:hAnsi="Adobe Arabic" w:cs="Adobe Arabic"/>
                              <w:b/>
                              <w:bCs/>
                              <w:color w:val="FFFFFF"/>
                              <w:kern w:val="24"/>
                              <w:sz w:val="36"/>
                              <w:szCs w:val="36"/>
                              <w:rtl/>
                              <w:lang w:bidi="ar-EG"/>
                            </w:rPr>
                            <w:t>تقييم البدائل واختيار الحلّ</w:t>
                          </w:r>
                        </w:p>
                      </w:txbxContent>
                    </v:textbox>
                  </v:shape>
                </v:group>
                <v:shape id="صورة 54" o:spid="_x0000_s223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">
                  <v:imagedata r:id="rId90" o:title=""/>
                </v:shape>
                <w10:anchorlock/>
              </v:group>
            </w:pict>
          </mc:Fallback>
        </mc:AlternateContent>
      </w:r>
    </w:p>
    <w:p w14:paraId="3960A69E"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تحديد معايير التقييم.</w:t>
      </w:r>
    </w:p>
    <w:p w14:paraId="4BE4D52A"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تحليل </w:t>
      </w:r>
      <w:r w:rsidRPr="004978DE">
        <w:rPr>
          <w:rFonts w:ascii="Sakkal Majalla" w:hAnsi="Sakkal Majalla"/>
          <w:sz w:val="34"/>
        </w:rPr>
        <w:t>SWOT</w:t>
      </w:r>
      <w:r w:rsidRPr="004978DE">
        <w:rPr>
          <w:rFonts w:ascii="Sakkal Majalla" w:hAnsi="Sakkal Majalla"/>
          <w:sz w:val="34"/>
          <w:rtl/>
        </w:rPr>
        <w:t xml:space="preserve"> لكلّ بديل.</w:t>
      </w:r>
    </w:p>
    <w:p w14:paraId="24D276F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مصفوفة القرار (</w:t>
      </w:r>
      <w:r w:rsidRPr="004978DE">
        <w:rPr>
          <w:rFonts w:ascii="Sakkal Majalla" w:hAnsi="Sakkal Majalla"/>
          <w:sz w:val="34"/>
        </w:rPr>
        <w:t>Decision Matrix</w:t>
      </w:r>
      <w:r w:rsidRPr="004978DE">
        <w:rPr>
          <w:rFonts w:ascii="Sakkal Majalla" w:hAnsi="Sakkal Majalla"/>
          <w:sz w:val="34"/>
          <w:rtl/>
        </w:rPr>
        <w:t>).</w:t>
      </w:r>
    </w:p>
    <w:p w14:paraId="392A98E1" w14:textId="77777777" w:rsidR="004978DE" w:rsidRDefault="004978DE" w:rsidP="004978DE">
      <w:pPr>
        <w:rPr>
          <w:rFonts w:ascii="Sakkal Majalla" w:hAnsi="Sakkal Majalla"/>
          <w:sz w:val="34"/>
          <w:rtl/>
        </w:rPr>
      </w:pPr>
      <w:r w:rsidRPr="004978DE">
        <w:rPr>
          <w:rFonts w:ascii="Sakkal Majalla" w:hAnsi="Sakkal Majalla"/>
          <w:sz w:val="34"/>
          <w:rtl/>
        </w:rPr>
        <w:t xml:space="preserve">      مثال: شركة </w:t>
      </w:r>
      <w:r w:rsidRPr="004978DE">
        <w:rPr>
          <w:rFonts w:ascii="Sakkal Majalla" w:hAnsi="Sakkal Majalla"/>
          <w:sz w:val="34"/>
        </w:rPr>
        <w:t>P&amp;G</w:t>
      </w:r>
      <w:r w:rsidRPr="004978DE">
        <w:rPr>
          <w:rFonts w:ascii="Sakkal Majalla" w:hAnsi="Sakkal Majalla"/>
          <w:sz w:val="34"/>
          <w:rtl/>
        </w:rPr>
        <w:t xml:space="preserve"> تستخدم مصفوفة قرار لتقييم المنتجات الجديدة وفق معايير السوق والقدرة التنافسية والربحية المتوقّعة.</w:t>
      </w:r>
    </w:p>
    <w:p w14:paraId="23CD8A5D" w14:textId="009F43B8" w:rsidR="00CC4B56" w:rsidRPr="004978DE" w:rsidRDefault="00CC4B56"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78F5AC4D" wp14:editId="6D813D93">
                <wp:extent cx="5731510" cy="891540"/>
                <wp:effectExtent l="0" t="0" r="2540" b="22860"/>
                <wp:docPr id="113977515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3023549" name="مجموعة 47"/>
                        <wpg:cNvGrpSpPr/>
                        <wpg:grpSpPr>
                          <a:xfrm>
                            <a:off x="0" y="0"/>
                            <a:ext cx="5731510" cy="895351"/>
                            <a:chOff x="0" y="0"/>
                            <a:chExt cx="5878196" cy="918845"/>
                          </a:xfrm>
                        </wpg:grpSpPr>
                        <wpg:grpSp>
                          <wpg:cNvPr id="1690746534" name="مجموعة 48"/>
                          <wpg:cNvGrpSpPr/>
                          <wpg:grpSpPr>
                            <a:xfrm>
                              <a:off x="0" y="0"/>
                              <a:ext cx="5878196" cy="918845"/>
                              <a:chOff x="0" y="0"/>
                              <a:chExt cx="6240348" cy="919070"/>
                            </a:xfrm>
                          </wpg:grpSpPr>
                          <wpg:grpSp>
                            <wpg:cNvPr id="1420042600" name="مجموعة 49"/>
                            <wpg:cNvGrpSpPr/>
                            <wpg:grpSpPr>
                              <a:xfrm>
                                <a:off x="0" y="169208"/>
                                <a:ext cx="5433072" cy="580613"/>
                                <a:chOff x="0" y="169208"/>
                                <a:chExt cx="5433072" cy="580613"/>
                              </a:xfrm>
                            </wpg:grpSpPr>
                            <wps:wsp>
                              <wps:cNvPr id="4719236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637381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733757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328198" name="مربع نص 41"/>
                          <wps:cNvSpPr txBox="1"/>
                          <wps:spPr>
                            <a:xfrm>
                              <a:off x="204466" y="257055"/>
                              <a:ext cx="4615440" cy="389397"/>
                            </a:xfrm>
                            <a:prstGeom prst="rect">
                              <a:avLst/>
                            </a:prstGeom>
                            <a:noFill/>
                          </wps:spPr>
                          <wps:txbx>
                            <w:txbxContent>
                              <w:p w14:paraId="1F41CA95" w14:textId="77726E6C" w:rsidR="00CC4B56" w:rsidRPr="00352626" w:rsidRDefault="00CC4B56" w:rsidP="00CC4B56">
                                <w:pPr>
                                  <w:rPr>
                                    <w:rFonts w:eastAsia="Calibri" w:hAnsi="Adobe Arabic" w:cs="Adobe Arabic"/>
                                    <w:b/>
                                    <w:bCs/>
                                    <w:color w:val="FFFFFF"/>
                                    <w:kern w:val="24"/>
                                    <w:sz w:val="36"/>
                                    <w:szCs w:val="36"/>
                                    <w:lang w:bidi="ar-EG"/>
                                  </w:rPr>
                                </w:pPr>
                                <w:r w:rsidRPr="00CC4B56">
                                  <w:rPr>
                                    <w:rFonts w:eastAsia="Calibri" w:hAnsi="Adobe Arabic" w:cs="Adobe Arabic"/>
                                    <w:b/>
                                    <w:bCs/>
                                    <w:color w:val="FFFFFF"/>
                                    <w:kern w:val="24"/>
                                    <w:sz w:val="36"/>
                                    <w:szCs w:val="36"/>
                                    <w:rtl/>
                                    <w:lang w:bidi="ar-EG"/>
                                  </w:rPr>
                                  <w:t>تنفيذ الحلّ ومتابعته</w:t>
                                </w:r>
                              </w:p>
                            </w:txbxContent>
                          </wps:txbx>
                          <wps:bodyPr wrap="square" rtlCol="1">
                            <a:spAutoFit/>
                          </wps:bodyPr>
                        </wps:wsp>
                      </wpg:grpSp>
                      <pic:pic xmlns:pic="http://schemas.openxmlformats.org/drawingml/2006/picture">
                        <pic:nvPicPr>
                          <pic:cNvPr id="205223422"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8F5AC4D" id="_x0000_s223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nAZUXZsHAAD3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22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">
                  <v:group id="_x0000_s22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">
                    <v:group id="_x0000_s22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">
                      <v:shape id="شكل حر 50" o:spid="_x0000_s22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" fillcolor="#a5a5a5 [2092]" stroked="f" strokeweight="1pt">
                        <v:stroke joinstyle="miter"/>
                      </v:roundrect>
                    </v:group>
                    <v:oval id="شكل بيضاوي 52" o:spid="_x0000_s22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" filled="f" strokecolor="#168489" strokeweight="1pt">
                      <v:stroke joinstyle="miter"/>
                    </v:oval>
                  </v:group>
                  <v:shape id="مربع نص 41" o:spid="_x0000_s224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" filled="f" stroked="f">
                    <v:textbox style="mso-fit-shape-to-text:t">
                      <w:txbxContent>
                        <w:p w14:paraId="1F41CA95" w14:textId="77726E6C" w:rsidR="00CC4B56" w:rsidRPr="00352626" w:rsidRDefault="00CC4B56" w:rsidP="00CC4B56">
                          <w:pPr>
                            <w:rPr>
                              <w:rFonts w:eastAsia="Calibri" w:hAnsi="Adobe Arabic" w:cs="Adobe Arabic"/>
                              <w:b/>
                              <w:bCs/>
                              <w:color w:val="FFFFFF"/>
                              <w:kern w:val="24"/>
                              <w:sz w:val="36"/>
                              <w:szCs w:val="36"/>
                              <w:lang w:bidi="ar-EG"/>
                            </w:rPr>
                          </w:pPr>
                          <w:r w:rsidRPr="00CC4B56">
                            <w:rPr>
                              <w:rFonts w:eastAsia="Calibri" w:hAnsi="Adobe Arabic" w:cs="Adobe Arabic"/>
                              <w:b/>
                              <w:bCs/>
                              <w:color w:val="FFFFFF"/>
                              <w:kern w:val="24"/>
                              <w:sz w:val="36"/>
                              <w:szCs w:val="36"/>
                              <w:rtl/>
                              <w:lang w:bidi="ar-EG"/>
                            </w:rPr>
                            <w:t>تنفيذ الحلّ ومتابعته</w:t>
                          </w:r>
                        </w:p>
                      </w:txbxContent>
                    </v:textbox>
                  </v:shape>
                </v:group>
                <v:shape id="صورة 54" o:spid="_x0000_s224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">
                  <v:imagedata r:id="rId90" o:title=""/>
                </v:shape>
                <w10:anchorlock/>
              </v:group>
            </w:pict>
          </mc:Fallback>
        </mc:AlternateContent>
      </w:r>
    </w:p>
    <w:p w14:paraId="1F711922"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وضع خطّة تنفيذ تفصيلية.</w:t>
      </w:r>
    </w:p>
    <w:p w14:paraId="50DDE792"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تحديد الموارد اللازمة.</w:t>
      </w:r>
    </w:p>
    <w:p w14:paraId="6C09AB0C"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تعيين مسؤوليات واضحة.</w:t>
      </w:r>
    </w:p>
    <w:p w14:paraId="4630B69B" w14:textId="77777777" w:rsidR="00CC4B56" w:rsidRDefault="004978DE" w:rsidP="00CC4B56">
      <w:pPr>
        <w:rPr>
          <w:rFonts w:ascii="Sakkal Majalla" w:hAnsi="Sakkal Majalla"/>
          <w:sz w:val="34"/>
          <w:rtl/>
        </w:rPr>
      </w:pPr>
      <w:r w:rsidRPr="004978DE">
        <w:rPr>
          <w:rFonts w:ascii="Sakkal Majalla" w:hAnsi="Sakkal Majalla"/>
          <w:sz w:val="34"/>
          <w:rtl/>
        </w:rPr>
        <w:t xml:space="preserve">   - وضع مؤشّرات أداء للمتابعة.</w:t>
      </w:r>
    </w:p>
    <w:p w14:paraId="29B87211" w14:textId="4AC36CC6" w:rsidR="004978DE" w:rsidRPr="004978DE" w:rsidRDefault="004978DE" w:rsidP="00CC4B56">
      <w:pPr>
        <w:rPr>
          <w:rFonts w:ascii="Sakkal Majalla" w:hAnsi="Sakkal Majalla"/>
          <w:sz w:val="34"/>
          <w:rtl/>
        </w:rPr>
      </w:pPr>
      <w:r w:rsidRPr="004978DE">
        <w:rPr>
          <w:rFonts w:ascii="Sakkal Majalla" w:hAnsi="Sakkal Majalla"/>
          <w:sz w:val="34"/>
          <w:rtl/>
        </w:rPr>
        <w:lastRenderedPageBreak/>
        <w:t xml:space="preserve"> مثال: شركة سيسكو تطبّق منهجية </w:t>
      </w:r>
      <w:r w:rsidRPr="004978DE">
        <w:rPr>
          <w:rFonts w:ascii="Sakkal Majalla" w:hAnsi="Sakkal Majalla"/>
          <w:sz w:val="34"/>
        </w:rPr>
        <w:t>PDCA (Plan-Do-Check-Act)</w:t>
      </w:r>
      <w:r w:rsidRPr="004978DE">
        <w:rPr>
          <w:rFonts w:ascii="Sakkal Majalla" w:hAnsi="Sakkal Majalla"/>
          <w:sz w:val="34"/>
          <w:rtl/>
        </w:rPr>
        <w:t xml:space="preserve"> لتنفيذ حلول المشكلات ومراقبة نتائجها.</w:t>
      </w:r>
    </w:p>
    <w:p w14:paraId="23FCBEDC" w14:textId="77777777" w:rsidR="004978DE" w:rsidRDefault="004978DE" w:rsidP="004978DE">
      <w:pPr>
        <w:rPr>
          <w:rFonts w:ascii="Adobe Arabic" w:hAnsi="Adobe Arabic" w:cs="Adobe Arabic"/>
          <w:b/>
          <w:bCs/>
          <w:color w:val="008080"/>
          <w:sz w:val="36"/>
          <w:szCs w:val="36"/>
          <w:rtl/>
        </w:rPr>
      </w:pPr>
      <w:r w:rsidRPr="00DB32E4">
        <w:rPr>
          <w:rFonts w:ascii="Adobe Arabic" w:hAnsi="Adobe Arabic" w:cs="Adobe Arabic"/>
          <w:b/>
          <w:bCs/>
          <w:color w:val="008080"/>
          <w:sz w:val="36"/>
          <w:szCs w:val="36"/>
          <w:rtl/>
        </w:rPr>
        <w:t>أساليب متقدّمة لحلّ المشكلات:</w:t>
      </w:r>
    </w:p>
    <w:p w14:paraId="76FDCE59" w14:textId="22C67087" w:rsidR="00C41AB1" w:rsidRPr="00DB32E4" w:rsidRDefault="00C41AB1" w:rsidP="00C41AB1">
      <w:pPr>
        <w:jc w:val="center"/>
        <w:rPr>
          <w:rFonts w:ascii="Adobe Arabic" w:hAnsi="Adobe Arabic" w:cs="Adobe Arabic"/>
          <w:b/>
          <w:bCs/>
          <w:color w:val="008080"/>
          <w:sz w:val="36"/>
          <w:szCs w:val="36"/>
          <w:rtl/>
        </w:rPr>
      </w:pPr>
      <w:r w:rsidRPr="001420B7">
        <w:rPr>
          <w:rFonts w:ascii="Sakkal Majalla" w:hAnsi="Sakkal Majalla"/>
          <w:noProof/>
          <w:sz w:val="34"/>
        </w:rPr>
        <mc:AlternateContent>
          <mc:Choice Requires="wpg">
            <w:drawing>
              <wp:inline distT="0" distB="0" distL="0" distR="0" wp14:anchorId="31D7BA51" wp14:editId="3C139602">
                <wp:extent cx="5418168" cy="1931368"/>
                <wp:effectExtent l="0" t="0" r="0" b="0"/>
                <wp:docPr id="1702774254" name="مجموعة 61"/>
                <wp:cNvGraphicFramePr/>
                <a:graphic xmlns:a="http://schemas.openxmlformats.org/drawingml/2006/main">
                  <a:graphicData uri="http://schemas.microsoft.com/office/word/2010/wordprocessingGroup">
                    <wpg:wgp>
                      <wpg:cNvGrpSpPr/>
                      <wpg:grpSpPr>
                        <a:xfrm>
                          <a:off x="0" y="0"/>
                          <a:ext cx="5418168" cy="1931368"/>
                          <a:chOff x="0" y="0"/>
                          <a:chExt cx="9685663" cy="3452563"/>
                        </a:xfrm>
                      </wpg:grpSpPr>
                      <wpg:grpSp>
                        <wpg:cNvPr id="2113793320" name="Group 14"/>
                        <wpg:cNvGrpSpPr/>
                        <wpg:grpSpPr>
                          <a:xfrm>
                            <a:off x="5065190" y="0"/>
                            <a:ext cx="4620473" cy="947448"/>
                            <a:chOff x="5065190" y="0"/>
                            <a:chExt cx="4620473" cy="947448"/>
                          </a:xfrm>
                        </wpg:grpSpPr>
                        <wpg:grpSp>
                          <wpg:cNvPr id="292570074" name="Group 38"/>
                          <wpg:cNvGrpSpPr/>
                          <wpg:grpSpPr>
                            <a:xfrm flipH="1">
                              <a:off x="5065190" y="0"/>
                              <a:ext cx="4620473" cy="947448"/>
                              <a:chOff x="5065190" y="0"/>
                              <a:chExt cx="5138180" cy="1053606"/>
                            </a:xfrm>
                            <a:solidFill>
                              <a:srgbClr val="D2D2D2"/>
                            </a:solidFill>
                          </wpg:grpSpPr>
                          <wps:wsp>
                            <wps:cNvPr id="889619970" name="Freeform: Shape 41"/>
                            <wps:cNvSpPr/>
                            <wps:spPr>
                              <a:xfrm>
                                <a:off x="5065190" y="0"/>
                                <a:ext cx="1053606" cy="1053606"/>
                              </a:xfrm>
                              <a:custGeom>
                                <a:avLst/>
                                <a:gdLst>
                                  <a:gd name="connsiteX0" fmla="*/ 526803 w 1053606"/>
                                  <a:gd name="connsiteY0" fmla="*/ 0 h 1053606"/>
                                  <a:gd name="connsiteX1" fmla="*/ 0 w 1053606"/>
                                  <a:gd name="connsiteY1" fmla="*/ 526803 h 1053606"/>
                                  <a:gd name="connsiteX2" fmla="*/ 526803 w 1053606"/>
                                  <a:gd name="connsiteY2" fmla="*/ 1053607 h 1053606"/>
                                  <a:gd name="connsiteX3" fmla="*/ 1053607 w 1053606"/>
                                  <a:gd name="connsiteY3" fmla="*/ 526803 h 1053606"/>
                                  <a:gd name="connsiteX4" fmla="*/ 526803 w 1053606"/>
                                  <a:gd name="connsiteY4" fmla="*/ 0 h 10536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53606" h="1053606">
                                    <a:moveTo>
                                      <a:pt x="526803" y="0"/>
                                    </a:moveTo>
                                    <a:cubicBezTo>
                                      <a:pt x="235921" y="0"/>
                                      <a:pt x="0" y="235921"/>
                                      <a:pt x="0" y="526803"/>
                                    </a:cubicBezTo>
                                    <a:cubicBezTo>
                                      <a:pt x="0" y="817686"/>
                                      <a:pt x="235921" y="1053607"/>
                                      <a:pt x="526803" y="1053607"/>
                                    </a:cubicBezTo>
                                    <a:cubicBezTo>
                                      <a:pt x="817686" y="1053607"/>
                                      <a:pt x="1053607" y="817686"/>
                                      <a:pt x="1053607" y="526803"/>
                                    </a:cubicBezTo>
                                    <a:cubicBezTo>
                                      <a:pt x="1053607" y="235921"/>
                                      <a:pt x="817686" y="0"/>
                                      <a:pt x="526803" y="0"/>
                                    </a:cubicBezTo>
                                    <a:close/>
                                  </a:path>
                                </a:pathLst>
                              </a:custGeom>
                              <a:grpFill/>
                              <a:ln w="32087" cap="flat">
                                <a:noFill/>
                                <a:prstDash val="solid"/>
                                <a:miter/>
                              </a:ln>
                            </wps:spPr>
                            <wps:bodyPr rtlCol="0" anchor="ctr"/>
                          </wps:wsp>
                          <wps:wsp>
                            <wps:cNvPr id="1308381775" name="Freeform: Shape 42"/>
                            <wps:cNvSpPr/>
                            <wps:spPr>
                              <a:xfrm>
                                <a:off x="6359859" y="97389"/>
                                <a:ext cx="3843511" cy="858184"/>
                              </a:xfrm>
                              <a:custGeom>
                                <a:avLst/>
                                <a:gdLst>
                                  <a:gd name="connsiteX0" fmla="*/ 429093 w 3843511"/>
                                  <a:gd name="connsiteY0" fmla="*/ 0 h 858184"/>
                                  <a:gd name="connsiteX1" fmla="*/ 3414419 w 3843511"/>
                                  <a:gd name="connsiteY1" fmla="*/ 0 h 858184"/>
                                  <a:gd name="connsiteX2" fmla="*/ 3843511 w 3843511"/>
                                  <a:gd name="connsiteY2" fmla="*/ 429092 h 858184"/>
                                  <a:gd name="connsiteX3" fmla="*/ 3843511 w 3843511"/>
                                  <a:gd name="connsiteY3" fmla="*/ 429092 h 858184"/>
                                  <a:gd name="connsiteX4" fmla="*/ 3414419 w 3843511"/>
                                  <a:gd name="connsiteY4" fmla="*/ 858185 h 858184"/>
                                  <a:gd name="connsiteX5" fmla="*/ 429093 w 3843511"/>
                                  <a:gd name="connsiteY5" fmla="*/ 858185 h 858184"/>
                                  <a:gd name="connsiteX6" fmla="*/ 0 w 3843511"/>
                                  <a:gd name="connsiteY6" fmla="*/ 429092 h 858184"/>
                                  <a:gd name="connsiteX7" fmla="*/ 0 w 3843511"/>
                                  <a:gd name="connsiteY7" fmla="*/ 429092 h 858184"/>
                                  <a:gd name="connsiteX8" fmla="*/ 429093 w 3843511"/>
                                  <a:gd name="connsiteY8" fmla="*/ 0 h 8581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843511" h="858184">
                                    <a:moveTo>
                                      <a:pt x="429093" y="0"/>
                                    </a:moveTo>
                                    <a:lnTo>
                                      <a:pt x="3414419" y="0"/>
                                    </a:lnTo>
                                    <a:cubicBezTo>
                                      <a:pt x="3651304" y="0"/>
                                      <a:pt x="3843511" y="192208"/>
                                      <a:pt x="3843511" y="429092"/>
                                    </a:cubicBezTo>
                                    <a:lnTo>
                                      <a:pt x="3843511" y="429092"/>
                                    </a:lnTo>
                                    <a:cubicBezTo>
                                      <a:pt x="3843511" y="665977"/>
                                      <a:pt x="3651304" y="858185"/>
                                      <a:pt x="3414419" y="858185"/>
                                    </a:cubicBezTo>
                                    <a:lnTo>
                                      <a:pt x="429093" y="858185"/>
                                    </a:lnTo>
                                    <a:cubicBezTo>
                                      <a:pt x="192208" y="858185"/>
                                      <a:pt x="0" y="665977"/>
                                      <a:pt x="0" y="429092"/>
                                    </a:cubicBezTo>
                                    <a:lnTo>
                                      <a:pt x="0" y="429092"/>
                                    </a:lnTo>
                                    <a:cubicBezTo>
                                      <a:pt x="0" y="192208"/>
                                      <a:pt x="192208" y="0"/>
                                      <a:pt x="429093" y="0"/>
                                    </a:cubicBezTo>
                                    <a:close/>
                                  </a:path>
                                </a:pathLst>
                              </a:custGeom>
                              <a:grpFill/>
                              <a:ln w="32087" cap="flat">
                                <a:noFill/>
                                <a:prstDash val="solid"/>
                                <a:miter/>
                              </a:ln>
                            </wps:spPr>
                            <wps:bodyPr rtlCol="0" anchor="ctr"/>
                          </wps:wsp>
                        </wpg:grpSp>
                        <wps:wsp>
                          <wps:cNvPr id="269339519" name="Google Shape;3787;p79"/>
                          <wps:cNvSpPr txBox="1">
                            <a:spLocks noChangeArrowheads="1"/>
                          </wps:cNvSpPr>
                          <wps:spPr bwMode="auto">
                            <a:xfrm flipH="1">
                              <a:off x="8875657" y="181960"/>
                              <a:ext cx="667476" cy="665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6CF7DC" w14:textId="77777777" w:rsidR="00C41AB1" w:rsidRDefault="00C41AB1" w:rsidP="00C41AB1">
                                <w:pPr>
                                  <w:bidi w:val="0"/>
                                  <w:jc w:val="center"/>
                                  <w:rPr>
                                    <w:rFonts w:ascii="Adobe Arabic" w:hAnsi="Adobe Arabic" w:cs="Adobe Arabic"/>
                                    <w:b/>
                                    <w:bCs/>
                                    <w:color w:val="746F6D"/>
                                    <w:kern w:val="24"/>
                                    <w:sz w:val="56"/>
                                    <w:szCs w:val="56"/>
                                  </w:rPr>
                                </w:pPr>
                                <w:r>
                                  <w:rPr>
                                    <w:rFonts w:ascii="Adobe Arabic" w:hAnsi="Adobe Arabic" w:cs="Adobe Arabic"/>
                                    <w:b/>
                                    <w:bCs/>
                                    <w:color w:val="746F6D"/>
                                    <w:kern w:val="24"/>
                                    <w:sz w:val="56"/>
                                    <w:szCs w:val="56"/>
                                  </w:rPr>
                                  <w:t>01</w:t>
                                </w:r>
                              </w:p>
                            </w:txbxContent>
                          </wps:txbx>
                          <wps:bodyPr lIns="0" tIns="0" rIns="0" bIns="0"/>
                        </wps:wsp>
                        <wps:wsp>
                          <wps:cNvPr id="1307539787" name="TextBox 40"/>
                          <wps:cNvSpPr txBox="1"/>
                          <wps:spPr>
                            <a:xfrm>
                              <a:off x="5244040" y="171578"/>
                              <a:ext cx="3013804" cy="675409"/>
                            </a:xfrm>
                            <a:prstGeom prst="rect">
                              <a:avLst/>
                            </a:prstGeom>
                            <a:noFill/>
                          </wps:spPr>
                          <wps:txbx>
                            <w:txbxContent>
                              <w:p w14:paraId="711F4B18" w14:textId="7A8C2C28" w:rsidR="00C41AB1" w:rsidRDefault="00C41AB1" w:rsidP="00C41AB1">
                                <w:pPr>
                                  <w:bidi w:val="0"/>
                                  <w:jc w:val="center"/>
                                  <w:rPr>
                                    <w:rFonts w:eastAsia="Calibri" w:hAnsi="Adobe Arabic" w:cs="Adobe Arabic"/>
                                    <w:b/>
                                    <w:bCs/>
                                    <w:kern w:val="24"/>
                                    <w:sz w:val="36"/>
                                    <w:szCs w:val="36"/>
                                    <w:lang w:bidi="ar-EG"/>
                                  </w:rPr>
                                </w:pPr>
                                <w:r w:rsidRPr="00C41AB1">
                                  <w:rPr>
                                    <w:rFonts w:eastAsia="Calibri" w:hAnsi="Adobe Arabic" w:cs="Adobe Arabic"/>
                                    <w:b/>
                                    <w:bCs/>
                                    <w:kern w:val="24"/>
                                    <w:sz w:val="36"/>
                                    <w:szCs w:val="36"/>
                                    <w:rtl/>
                                    <w:lang w:bidi="ar-EG"/>
                                  </w:rPr>
                                  <w:t>التفكير التصميمي</w:t>
                                </w:r>
                              </w:p>
                            </w:txbxContent>
                          </wps:txbx>
                          <wps:bodyPr wrap="square">
                            <a:spAutoFit/>
                          </wps:bodyPr>
                        </wps:wsp>
                      </wpg:grpSp>
                      <wpg:grpSp>
                        <wpg:cNvPr id="477181797" name="Group 43"/>
                        <wpg:cNvGrpSpPr/>
                        <wpg:grpSpPr>
                          <a:xfrm>
                            <a:off x="5065190" y="1285032"/>
                            <a:ext cx="4620473" cy="947448"/>
                            <a:chOff x="5065190" y="1285032"/>
                            <a:chExt cx="4620473" cy="947448"/>
                          </a:xfrm>
                        </wpg:grpSpPr>
                        <wpg:grpSp>
                          <wpg:cNvPr id="2088975436" name="Group 44"/>
                          <wpg:cNvGrpSpPr/>
                          <wpg:grpSpPr>
                            <a:xfrm>
                              <a:off x="5065190" y="1285032"/>
                              <a:ext cx="4620473" cy="947448"/>
                              <a:chOff x="5065190" y="1285032"/>
                              <a:chExt cx="5138180" cy="1053606"/>
                            </a:xfrm>
                            <a:solidFill>
                              <a:srgbClr val="50A3A7"/>
                            </a:solidFill>
                          </wpg:grpSpPr>
                          <wps:wsp>
                            <wps:cNvPr id="1626748921" name="Freeform: Shape 47"/>
                            <wps:cNvSpPr/>
                            <wps:spPr>
                              <a:xfrm>
                                <a:off x="5065190" y="1285032"/>
                                <a:ext cx="1053606" cy="1053606"/>
                              </a:xfrm>
                              <a:custGeom>
                                <a:avLst/>
                                <a:gdLst>
                                  <a:gd name="connsiteX0" fmla="*/ 526803 w 1053606"/>
                                  <a:gd name="connsiteY0" fmla="*/ 0 h 1053606"/>
                                  <a:gd name="connsiteX1" fmla="*/ 0 w 1053606"/>
                                  <a:gd name="connsiteY1" fmla="*/ 526803 h 1053606"/>
                                  <a:gd name="connsiteX2" fmla="*/ 526803 w 1053606"/>
                                  <a:gd name="connsiteY2" fmla="*/ 1053607 h 1053606"/>
                                  <a:gd name="connsiteX3" fmla="*/ 1053607 w 1053606"/>
                                  <a:gd name="connsiteY3" fmla="*/ 526803 h 1053606"/>
                                  <a:gd name="connsiteX4" fmla="*/ 526803 w 1053606"/>
                                  <a:gd name="connsiteY4" fmla="*/ 0 h 10536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53606" h="1053606">
                                    <a:moveTo>
                                      <a:pt x="526803" y="0"/>
                                    </a:moveTo>
                                    <a:cubicBezTo>
                                      <a:pt x="235921" y="0"/>
                                      <a:pt x="0" y="235921"/>
                                      <a:pt x="0" y="526803"/>
                                    </a:cubicBezTo>
                                    <a:cubicBezTo>
                                      <a:pt x="0" y="817686"/>
                                      <a:pt x="235921" y="1053607"/>
                                      <a:pt x="526803" y="1053607"/>
                                    </a:cubicBezTo>
                                    <a:cubicBezTo>
                                      <a:pt x="817686" y="1053607"/>
                                      <a:pt x="1053607" y="817686"/>
                                      <a:pt x="1053607" y="526803"/>
                                    </a:cubicBezTo>
                                    <a:cubicBezTo>
                                      <a:pt x="1053607" y="235921"/>
                                      <a:pt x="817686" y="0"/>
                                      <a:pt x="526803" y="0"/>
                                    </a:cubicBezTo>
                                    <a:close/>
                                  </a:path>
                                </a:pathLst>
                              </a:custGeom>
                              <a:grpFill/>
                              <a:ln w="32087" cap="flat">
                                <a:noFill/>
                                <a:prstDash val="solid"/>
                                <a:miter/>
                              </a:ln>
                            </wps:spPr>
                            <wps:bodyPr rtlCol="0" anchor="ctr"/>
                          </wps:wsp>
                          <wps:wsp>
                            <wps:cNvPr id="1305772665" name="Freeform: Shape 48"/>
                            <wps:cNvSpPr/>
                            <wps:spPr>
                              <a:xfrm>
                                <a:off x="6359859" y="1382421"/>
                                <a:ext cx="3843511" cy="858184"/>
                              </a:xfrm>
                              <a:custGeom>
                                <a:avLst/>
                                <a:gdLst>
                                  <a:gd name="connsiteX0" fmla="*/ 429093 w 3843511"/>
                                  <a:gd name="connsiteY0" fmla="*/ 0 h 858184"/>
                                  <a:gd name="connsiteX1" fmla="*/ 3414419 w 3843511"/>
                                  <a:gd name="connsiteY1" fmla="*/ 0 h 858184"/>
                                  <a:gd name="connsiteX2" fmla="*/ 3843511 w 3843511"/>
                                  <a:gd name="connsiteY2" fmla="*/ 429092 h 858184"/>
                                  <a:gd name="connsiteX3" fmla="*/ 3843511 w 3843511"/>
                                  <a:gd name="connsiteY3" fmla="*/ 429092 h 858184"/>
                                  <a:gd name="connsiteX4" fmla="*/ 3414419 w 3843511"/>
                                  <a:gd name="connsiteY4" fmla="*/ 858185 h 858184"/>
                                  <a:gd name="connsiteX5" fmla="*/ 429093 w 3843511"/>
                                  <a:gd name="connsiteY5" fmla="*/ 858185 h 858184"/>
                                  <a:gd name="connsiteX6" fmla="*/ 0 w 3843511"/>
                                  <a:gd name="connsiteY6" fmla="*/ 429092 h 858184"/>
                                  <a:gd name="connsiteX7" fmla="*/ 0 w 3843511"/>
                                  <a:gd name="connsiteY7" fmla="*/ 429092 h 858184"/>
                                  <a:gd name="connsiteX8" fmla="*/ 429093 w 3843511"/>
                                  <a:gd name="connsiteY8" fmla="*/ 0 h 8581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843511" h="858184">
                                    <a:moveTo>
                                      <a:pt x="429093" y="0"/>
                                    </a:moveTo>
                                    <a:lnTo>
                                      <a:pt x="3414419" y="0"/>
                                    </a:lnTo>
                                    <a:cubicBezTo>
                                      <a:pt x="3651304" y="0"/>
                                      <a:pt x="3843511" y="192208"/>
                                      <a:pt x="3843511" y="429092"/>
                                    </a:cubicBezTo>
                                    <a:lnTo>
                                      <a:pt x="3843511" y="429092"/>
                                    </a:lnTo>
                                    <a:cubicBezTo>
                                      <a:pt x="3843511" y="665977"/>
                                      <a:pt x="3651304" y="858185"/>
                                      <a:pt x="3414419" y="858185"/>
                                    </a:cubicBezTo>
                                    <a:lnTo>
                                      <a:pt x="429093" y="858185"/>
                                    </a:lnTo>
                                    <a:cubicBezTo>
                                      <a:pt x="192208" y="858185"/>
                                      <a:pt x="0" y="665977"/>
                                      <a:pt x="0" y="429092"/>
                                    </a:cubicBezTo>
                                    <a:lnTo>
                                      <a:pt x="0" y="429092"/>
                                    </a:lnTo>
                                    <a:cubicBezTo>
                                      <a:pt x="0" y="192208"/>
                                      <a:pt x="192208" y="0"/>
                                      <a:pt x="429093" y="0"/>
                                    </a:cubicBezTo>
                                    <a:close/>
                                  </a:path>
                                </a:pathLst>
                              </a:custGeom>
                              <a:grpFill/>
                              <a:ln w="32087" cap="flat">
                                <a:noFill/>
                                <a:prstDash val="solid"/>
                                <a:miter/>
                              </a:ln>
                            </wps:spPr>
                            <wps:bodyPr rtlCol="0" anchor="ctr"/>
                          </wps:wsp>
                        </wpg:grpSp>
                        <wps:wsp>
                          <wps:cNvPr id="1417623933" name="Google Shape;3787;p79"/>
                          <wps:cNvSpPr txBox="1">
                            <a:spLocks noChangeArrowheads="1"/>
                          </wps:cNvSpPr>
                          <wps:spPr bwMode="auto">
                            <a:xfrm flipH="1">
                              <a:off x="5183800" y="1483473"/>
                              <a:ext cx="667476" cy="665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3A7E36" w14:textId="77777777" w:rsidR="00C41AB1" w:rsidRDefault="00C41AB1" w:rsidP="00C41AB1">
                                <w:pPr>
                                  <w:bidi w:val="0"/>
                                  <w:jc w:val="center"/>
                                  <w:rPr>
                                    <w:rFonts w:ascii="Adobe Arabic" w:hAnsi="Adobe Arabic" w:cs="Adobe Arabic"/>
                                    <w:b/>
                                    <w:bCs/>
                                    <w:color w:val="FFFFFF" w:themeColor="background1"/>
                                    <w:kern w:val="24"/>
                                    <w:sz w:val="56"/>
                                    <w:szCs w:val="56"/>
                                  </w:rPr>
                                </w:pPr>
                                <w:r>
                                  <w:rPr>
                                    <w:rFonts w:ascii="Adobe Arabic" w:hAnsi="Adobe Arabic" w:cs="Adobe Arabic"/>
                                    <w:b/>
                                    <w:bCs/>
                                    <w:color w:val="FFFFFF" w:themeColor="background1"/>
                                    <w:kern w:val="24"/>
                                    <w:sz w:val="56"/>
                                    <w:szCs w:val="56"/>
                                  </w:rPr>
                                  <w:t>02</w:t>
                                </w:r>
                              </w:p>
                            </w:txbxContent>
                          </wps:txbx>
                          <wps:bodyPr lIns="0" tIns="0" rIns="0" bIns="0"/>
                        </wps:wsp>
                        <wps:wsp>
                          <wps:cNvPr id="1091197890" name="TextBox 46"/>
                          <wps:cNvSpPr txBox="1"/>
                          <wps:spPr>
                            <a:xfrm>
                              <a:off x="6387532" y="1430377"/>
                              <a:ext cx="2967265" cy="675409"/>
                            </a:xfrm>
                            <a:prstGeom prst="rect">
                              <a:avLst/>
                            </a:prstGeom>
                            <a:noFill/>
                          </wps:spPr>
                          <wps:txbx>
                            <w:txbxContent>
                              <w:p w14:paraId="083EEBFF" w14:textId="595096A9" w:rsidR="00C41AB1" w:rsidRDefault="00C41AB1" w:rsidP="00C41AB1">
                                <w:pPr>
                                  <w:bidi w:val="0"/>
                                  <w:jc w:val="center"/>
                                  <w:rPr>
                                    <w:rFonts w:eastAsia="Calibri" w:hAnsi="Adobe Arabic" w:cs="Adobe Arabic"/>
                                    <w:b/>
                                    <w:bCs/>
                                    <w:kern w:val="24"/>
                                    <w:sz w:val="36"/>
                                    <w:szCs w:val="36"/>
                                    <w:lang w:bidi="ar-EG"/>
                                  </w:rPr>
                                </w:pPr>
                                <w:r w:rsidRPr="00C41AB1">
                                  <w:rPr>
                                    <w:rFonts w:eastAsia="Calibri" w:hAnsi="Adobe Arabic" w:cs="Adobe Arabic"/>
                                    <w:b/>
                                    <w:bCs/>
                                    <w:kern w:val="24"/>
                                    <w:sz w:val="36"/>
                                    <w:szCs w:val="36"/>
                                    <w:rtl/>
                                    <w:lang w:bidi="ar-EG"/>
                                  </w:rPr>
                                  <w:t>منهجية ستة سيجما</w:t>
                                </w:r>
                              </w:p>
                            </w:txbxContent>
                          </wps:txbx>
                          <wps:bodyPr wrap="square">
                            <a:spAutoFit/>
                          </wps:bodyPr>
                        </wps:wsp>
                      </wpg:grpSp>
                      <wpg:grpSp>
                        <wpg:cNvPr id="351365882" name="Group 49"/>
                        <wpg:cNvGrpSpPr/>
                        <wpg:grpSpPr>
                          <a:xfrm>
                            <a:off x="0" y="1246508"/>
                            <a:ext cx="4620473" cy="947448"/>
                            <a:chOff x="0" y="1246508"/>
                            <a:chExt cx="4620473" cy="947448"/>
                          </a:xfrm>
                        </wpg:grpSpPr>
                        <wpg:grpSp>
                          <wpg:cNvPr id="317318412" name="Group 50"/>
                          <wpg:cNvGrpSpPr/>
                          <wpg:grpSpPr>
                            <a:xfrm flipH="1">
                              <a:off x="0" y="1246508"/>
                              <a:ext cx="4620473" cy="947448"/>
                              <a:chOff x="0" y="1246508"/>
                              <a:chExt cx="5138180" cy="1053606"/>
                            </a:xfrm>
                            <a:solidFill>
                              <a:srgbClr val="FFC000"/>
                            </a:solidFill>
                          </wpg:grpSpPr>
                          <wps:wsp>
                            <wps:cNvPr id="1391866416" name="Freeform: Shape 53"/>
                            <wps:cNvSpPr/>
                            <wps:spPr>
                              <a:xfrm>
                                <a:off x="0" y="1246508"/>
                                <a:ext cx="1053606" cy="1053606"/>
                              </a:xfrm>
                              <a:custGeom>
                                <a:avLst/>
                                <a:gdLst>
                                  <a:gd name="connsiteX0" fmla="*/ 526803 w 1053606"/>
                                  <a:gd name="connsiteY0" fmla="*/ 0 h 1053606"/>
                                  <a:gd name="connsiteX1" fmla="*/ 0 w 1053606"/>
                                  <a:gd name="connsiteY1" fmla="*/ 526803 h 1053606"/>
                                  <a:gd name="connsiteX2" fmla="*/ 526803 w 1053606"/>
                                  <a:gd name="connsiteY2" fmla="*/ 1053607 h 1053606"/>
                                  <a:gd name="connsiteX3" fmla="*/ 1053607 w 1053606"/>
                                  <a:gd name="connsiteY3" fmla="*/ 526803 h 1053606"/>
                                  <a:gd name="connsiteX4" fmla="*/ 526803 w 1053606"/>
                                  <a:gd name="connsiteY4" fmla="*/ 0 h 10536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53606" h="1053606">
                                    <a:moveTo>
                                      <a:pt x="526803" y="0"/>
                                    </a:moveTo>
                                    <a:cubicBezTo>
                                      <a:pt x="235921" y="0"/>
                                      <a:pt x="0" y="235921"/>
                                      <a:pt x="0" y="526803"/>
                                    </a:cubicBezTo>
                                    <a:cubicBezTo>
                                      <a:pt x="0" y="817686"/>
                                      <a:pt x="235921" y="1053607"/>
                                      <a:pt x="526803" y="1053607"/>
                                    </a:cubicBezTo>
                                    <a:cubicBezTo>
                                      <a:pt x="817686" y="1053607"/>
                                      <a:pt x="1053607" y="817686"/>
                                      <a:pt x="1053607" y="526803"/>
                                    </a:cubicBezTo>
                                    <a:cubicBezTo>
                                      <a:pt x="1053607" y="235921"/>
                                      <a:pt x="817686" y="0"/>
                                      <a:pt x="526803" y="0"/>
                                    </a:cubicBezTo>
                                    <a:close/>
                                  </a:path>
                                </a:pathLst>
                              </a:custGeom>
                              <a:solidFill>
                                <a:srgbClr val="FFD966"/>
                              </a:solidFill>
                              <a:ln w="32087" cap="flat">
                                <a:noFill/>
                                <a:prstDash val="solid"/>
                                <a:miter/>
                              </a:ln>
                            </wps:spPr>
                            <wps:bodyPr rtlCol="0" anchor="ctr"/>
                          </wps:wsp>
                          <wps:wsp>
                            <wps:cNvPr id="503688655" name="Freeform: Shape 54"/>
                            <wps:cNvSpPr/>
                            <wps:spPr>
                              <a:xfrm>
                                <a:off x="1294669" y="1343897"/>
                                <a:ext cx="3843511" cy="858184"/>
                              </a:xfrm>
                              <a:custGeom>
                                <a:avLst/>
                                <a:gdLst>
                                  <a:gd name="connsiteX0" fmla="*/ 429093 w 3843511"/>
                                  <a:gd name="connsiteY0" fmla="*/ 0 h 858184"/>
                                  <a:gd name="connsiteX1" fmla="*/ 3414419 w 3843511"/>
                                  <a:gd name="connsiteY1" fmla="*/ 0 h 858184"/>
                                  <a:gd name="connsiteX2" fmla="*/ 3843511 w 3843511"/>
                                  <a:gd name="connsiteY2" fmla="*/ 429092 h 858184"/>
                                  <a:gd name="connsiteX3" fmla="*/ 3843511 w 3843511"/>
                                  <a:gd name="connsiteY3" fmla="*/ 429092 h 858184"/>
                                  <a:gd name="connsiteX4" fmla="*/ 3414419 w 3843511"/>
                                  <a:gd name="connsiteY4" fmla="*/ 858185 h 858184"/>
                                  <a:gd name="connsiteX5" fmla="*/ 429093 w 3843511"/>
                                  <a:gd name="connsiteY5" fmla="*/ 858185 h 858184"/>
                                  <a:gd name="connsiteX6" fmla="*/ 0 w 3843511"/>
                                  <a:gd name="connsiteY6" fmla="*/ 429092 h 858184"/>
                                  <a:gd name="connsiteX7" fmla="*/ 0 w 3843511"/>
                                  <a:gd name="connsiteY7" fmla="*/ 429092 h 858184"/>
                                  <a:gd name="connsiteX8" fmla="*/ 429093 w 3843511"/>
                                  <a:gd name="connsiteY8" fmla="*/ 0 h 8581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843511" h="858184">
                                    <a:moveTo>
                                      <a:pt x="429093" y="0"/>
                                    </a:moveTo>
                                    <a:lnTo>
                                      <a:pt x="3414419" y="0"/>
                                    </a:lnTo>
                                    <a:cubicBezTo>
                                      <a:pt x="3651304" y="0"/>
                                      <a:pt x="3843511" y="192208"/>
                                      <a:pt x="3843511" y="429092"/>
                                    </a:cubicBezTo>
                                    <a:lnTo>
                                      <a:pt x="3843511" y="429092"/>
                                    </a:lnTo>
                                    <a:cubicBezTo>
                                      <a:pt x="3843511" y="665977"/>
                                      <a:pt x="3651304" y="858185"/>
                                      <a:pt x="3414419" y="858185"/>
                                    </a:cubicBezTo>
                                    <a:lnTo>
                                      <a:pt x="429093" y="858185"/>
                                    </a:lnTo>
                                    <a:cubicBezTo>
                                      <a:pt x="192208" y="858185"/>
                                      <a:pt x="0" y="665977"/>
                                      <a:pt x="0" y="429092"/>
                                    </a:cubicBezTo>
                                    <a:lnTo>
                                      <a:pt x="0" y="429092"/>
                                    </a:lnTo>
                                    <a:cubicBezTo>
                                      <a:pt x="0" y="192208"/>
                                      <a:pt x="192208" y="0"/>
                                      <a:pt x="429093" y="0"/>
                                    </a:cubicBezTo>
                                    <a:close/>
                                  </a:path>
                                </a:pathLst>
                              </a:custGeom>
                              <a:solidFill>
                                <a:srgbClr val="FFD966"/>
                              </a:solidFill>
                              <a:ln w="32087" cap="flat">
                                <a:noFill/>
                                <a:prstDash val="solid"/>
                                <a:miter/>
                              </a:ln>
                            </wps:spPr>
                            <wps:bodyPr rtlCol="0" anchor="ctr"/>
                          </wps:wsp>
                        </wpg:grpSp>
                        <wps:wsp>
                          <wps:cNvPr id="2021298322" name="Google Shape;3787;p79"/>
                          <wps:cNvSpPr txBox="1">
                            <a:spLocks noChangeArrowheads="1"/>
                          </wps:cNvSpPr>
                          <wps:spPr bwMode="auto">
                            <a:xfrm flipH="1">
                              <a:off x="3810467" y="1495561"/>
                              <a:ext cx="667476" cy="665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457748" w14:textId="77777777" w:rsidR="00C41AB1" w:rsidRDefault="00C41AB1" w:rsidP="00C41AB1">
                                <w:pPr>
                                  <w:bidi w:val="0"/>
                                  <w:jc w:val="center"/>
                                  <w:rPr>
                                    <w:rFonts w:ascii="Adobe Arabic" w:hAnsi="Adobe Arabic" w:cs="Adobe Arabic"/>
                                    <w:b/>
                                    <w:bCs/>
                                    <w:color w:val="746F6D"/>
                                    <w:kern w:val="24"/>
                                    <w:sz w:val="56"/>
                                    <w:szCs w:val="56"/>
                                  </w:rPr>
                                </w:pPr>
                                <w:r>
                                  <w:rPr>
                                    <w:rFonts w:ascii="Adobe Arabic" w:hAnsi="Adobe Arabic" w:cs="Adobe Arabic"/>
                                    <w:b/>
                                    <w:bCs/>
                                    <w:color w:val="746F6D"/>
                                    <w:kern w:val="24"/>
                                    <w:sz w:val="56"/>
                                    <w:szCs w:val="56"/>
                                  </w:rPr>
                                  <w:t>03</w:t>
                                </w:r>
                              </w:p>
                            </w:txbxContent>
                          </wps:txbx>
                          <wps:bodyPr lIns="0" tIns="0" rIns="0" bIns="0"/>
                        </wps:wsp>
                        <wps:wsp>
                          <wps:cNvPr id="66231319" name="TextBox 52"/>
                          <wps:cNvSpPr txBox="1"/>
                          <wps:spPr>
                            <a:xfrm>
                              <a:off x="241417" y="1351989"/>
                              <a:ext cx="2970670" cy="675409"/>
                            </a:xfrm>
                            <a:prstGeom prst="rect">
                              <a:avLst/>
                            </a:prstGeom>
                            <a:noFill/>
                          </wps:spPr>
                          <wps:txbx>
                            <w:txbxContent>
                              <w:p w14:paraId="450D268D" w14:textId="6E02EB58" w:rsidR="00C41AB1" w:rsidRDefault="00C41AB1" w:rsidP="00C41AB1">
                                <w:pPr>
                                  <w:bidi w:val="0"/>
                                  <w:jc w:val="center"/>
                                  <w:rPr>
                                    <w:rFonts w:eastAsia="Calibri" w:hAnsi="Adobe Arabic" w:cs="Adobe Arabic"/>
                                    <w:b/>
                                    <w:bCs/>
                                    <w:kern w:val="24"/>
                                    <w:sz w:val="36"/>
                                    <w:szCs w:val="36"/>
                                    <w:lang w:bidi="ar-EG"/>
                                  </w:rPr>
                                </w:pPr>
                                <w:r w:rsidRPr="00C41AB1">
                                  <w:rPr>
                                    <w:rFonts w:eastAsia="Calibri" w:hAnsi="Adobe Arabic" w:cs="Adobe Arabic"/>
                                    <w:b/>
                                    <w:bCs/>
                                    <w:kern w:val="24"/>
                                    <w:sz w:val="36"/>
                                    <w:szCs w:val="36"/>
                                    <w:rtl/>
                                    <w:lang w:bidi="ar-EG"/>
                                  </w:rPr>
                                  <w:t>نظرية المحددات</w:t>
                                </w:r>
                              </w:p>
                            </w:txbxContent>
                          </wps:txbx>
                          <wps:bodyPr wrap="square">
                            <a:spAutoFit/>
                          </wps:bodyPr>
                        </wps:wsp>
                      </wpg:grpSp>
                      <wpg:grpSp>
                        <wpg:cNvPr id="1968288665" name="Group 55"/>
                        <wpg:cNvGrpSpPr/>
                        <wpg:grpSpPr>
                          <a:xfrm flipH="1">
                            <a:off x="0" y="2505115"/>
                            <a:ext cx="4620473" cy="947448"/>
                            <a:chOff x="0" y="2505115"/>
                            <a:chExt cx="4620473" cy="947448"/>
                          </a:xfrm>
                        </wpg:grpSpPr>
                        <wpg:grpSp>
                          <wpg:cNvPr id="723191382" name="Group 56"/>
                          <wpg:cNvGrpSpPr/>
                          <wpg:grpSpPr>
                            <a:xfrm flipH="1">
                              <a:off x="0" y="2505115"/>
                              <a:ext cx="4620473" cy="947448"/>
                              <a:chOff x="0" y="2505115"/>
                              <a:chExt cx="5138180" cy="1053606"/>
                            </a:xfrm>
                            <a:solidFill>
                              <a:srgbClr val="D2D2D2"/>
                            </a:solidFill>
                          </wpg:grpSpPr>
                          <wps:wsp>
                            <wps:cNvPr id="1765853141" name="Freeform: Shape 59"/>
                            <wps:cNvSpPr/>
                            <wps:spPr>
                              <a:xfrm>
                                <a:off x="0" y="2505115"/>
                                <a:ext cx="1053606" cy="1053606"/>
                              </a:xfrm>
                              <a:custGeom>
                                <a:avLst/>
                                <a:gdLst>
                                  <a:gd name="connsiteX0" fmla="*/ 526803 w 1053606"/>
                                  <a:gd name="connsiteY0" fmla="*/ 0 h 1053606"/>
                                  <a:gd name="connsiteX1" fmla="*/ 0 w 1053606"/>
                                  <a:gd name="connsiteY1" fmla="*/ 526803 h 1053606"/>
                                  <a:gd name="connsiteX2" fmla="*/ 526803 w 1053606"/>
                                  <a:gd name="connsiteY2" fmla="*/ 1053607 h 1053606"/>
                                  <a:gd name="connsiteX3" fmla="*/ 1053607 w 1053606"/>
                                  <a:gd name="connsiteY3" fmla="*/ 526803 h 1053606"/>
                                  <a:gd name="connsiteX4" fmla="*/ 526803 w 1053606"/>
                                  <a:gd name="connsiteY4" fmla="*/ 0 h 10536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53606" h="1053606">
                                    <a:moveTo>
                                      <a:pt x="526803" y="0"/>
                                    </a:moveTo>
                                    <a:cubicBezTo>
                                      <a:pt x="235921" y="0"/>
                                      <a:pt x="0" y="235921"/>
                                      <a:pt x="0" y="526803"/>
                                    </a:cubicBezTo>
                                    <a:cubicBezTo>
                                      <a:pt x="0" y="817686"/>
                                      <a:pt x="235921" y="1053607"/>
                                      <a:pt x="526803" y="1053607"/>
                                    </a:cubicBezTo>
                                    <a:cubicBezTo>
                                      <a:pt x="817686" y="1053607"/>
                                      <a:pt x="1053607" y="817686"/>
                                      <a:pt x="1053607" y="526803"/>
                                    </a:cubicBezTo>
                                    <a:cubicBezTo>
                                      <a:pt x="1053607" y="235921"/>
                                      <a:pt x="817686" y="0"/>
                                      <a:pt x="526803" y="0"/>
                                    </a:cubicBezTo>
                                    <a:close/>
                                  </a:path>
                                </a:pathLst>
                              </a:custGeom>
                              <a:solidFill>
                                <a:srgbClr val="9FCFD1"/>
                              </a:solidFill>
                              <a:ln w="32087" cap="flat">
                                <a:noFill/>
                                <a:prstDash val="solid"/>
                                <a:miter/>
                              </a:ln>
                            </wps:spPr>
                            <wps:bodyPr rtlCol="0" anchor="ctr"/>
                          </wps:wsp>
                          <wps:wsp>
                            <wps:cNvPr id="999559884" name="Freeform: Shape 60"/>
                            <wps:cNvSpPr/>
                            <wps:spPr>
                              <a:xfrm>
                                <a:off x="1294669" y="2602504"/>
                                <a:ext cx="3843511" cy="858184"/>
                              </a:xfrm>
                              <a:custGeom>
                                <a:avLst/>
                                <a:gdLst>
                                  <a:gd name="connsiteX0" fmla="*/ 429093 w 3843511"/>
                                  <a:gd name="connsiteY0" fmla="*/ 0 h 858184"/>
                                  <a:gd name="connsiteX1" fmla="*/ 3414419 w 3843511"/>
                                  <a:gd name="connsiteY1" fmla="*/ 0 h 858184"/>
                                  <a:gd name="connsiteX2" fmla="*/ 3843511 w 3843511"/>
                                  <a:gd name="connsiteY2" fmla="*/ 429092 h 858184"/>
                                  <a:gd name="connsiteX3" fmla="*/ 3843511 w 3843511"/>
                                  <a:gd name="connsiteY3" fmla="*/ 429092 h 858184"/>
                                  <a:gd name="connsiteX4" fmla="*/ 3414419 w 3843511"/>
                                  <a:gd name="connsiteY4" fmla="*/ 858185 h 858184"/>
                                  <a:gd name="connsiteX5" fmla="*/ 429093 w 3843511"/>
                                  <a:gd name="connsiteY5" fmla="*/ 858185 h 858184"/>
                                  <a:gd name="connsiteX6" fmla="*/ 0 w 3843511"/>
                                  <a:gd name="connsiteY6" fmla="*/ 429092 h 858184"/>
                                  <a:gd name="connsiteX7" fmla="*/ 0 w 3843511"/>
                                  <a:gd name="connsiteY7" fmla="*/ 429092 h 858184"/>
                                  <a:gd name="connsiteX8" fmla="*/ 429093 w 3843511"/>
                                  <a:gd name="connsiteY8" fmla="*/ 0 h 8581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843511" h="858184">
                                    <a:moveTo>
                                      <a:pt x="429093" y="0"/>
                                    </a:moveTo>
                                    <a:lnTo>
                                      <a:pt x="3414419" y="0"/>
                                    </a:lnTo>
                                    <a:cubicBezTo>
                                      <a:pt x="3651304" y="0"/>
                                      <a:pt x="3843511" y="192208"/>
                                      <a:pt x="3843511" y="429092"/>
                                    </a:cubicBezTo>
                                    <a:lnTo>
                                      <a:pt x="3843511" y="429092"/>
                                    </a:lnTo>
                                    <a:cubicBezTo>
                                      <a:pt x="3843511" y="665977"/>
                                      <a:pt x="3651304" y="858185"/>
                                      <a:pt x="3414419" y="858185"/>
                                    </a:cubicBezTo>
                                    <a:lnTo>
                                      <a:pt x="429093" y="858185"/>
                                    </a:lnTo>
                                    <a:cubicBezTo>
                                      <a:pt x="192208" y="858185"/>
                                      <a:pt x="0" y="665977"/>
                                      <a:pt x="0" y="429092"/>
                                    </a:cubicBezTo>
                                    <a:lnTo>
                                      <a:pt x="0" y="429092"/>
                                    </a:lnTo>
                                    <a:cubicBezTo>
                                      <a:pt x="0" y="192208"/>
                                      <a:pt x="192208" y="0"/>
                                      <a:pt x="429093" y="0"/>
                                    </a:cubicBezTo>
                                    <a:close/>
                                  </a:path>
                                </a:pathLst>
                              </a:custGeom>
                              <a:solidFill>
                                <a:srgbClr val="9FCFD1"/>
                              </a:solidFill>
                              <a:ln w="32087" cap="flat">
                                <a:noFill/>
                                <a:prstDash val="solid"/>
                                <a:miter/>
                              </a:ln>
                            </wps:spPr>
                            <wps:bodyPr rtlCol="0" anchor="ctr"/>
                          </wps:wsp>
                        </wpg:grpSp>
                        <wps:wsp>
                          <wps:cNvPr id="987377734" name="Google Shape;3787;p79"/>
                          <wps:cNvSpPr txBox="1">
                            <a:spLocks noChangeArrowheads="1"/>
                          </wps:cNvSpPr>
                          <wps:spPr bwMode="auto">
                            <a:xfrm flipH="1">
                              <a:off x="3810467" y="2687075"/>
                              <a:ext cx="667476" cy="665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99ABF" w14:textId="77777777" w:rsidR="00C41AB1" w:rsidRDefault="00C41AB1" w:rsidP="00C41AB1">
                                <w:pPr>
                                  <w:bidi w:val="0"/>
                                  <w:jc w:val="center"/>
                                  <w:rPr>
                                    <w:rFonts w:ascii="Adobe Arabic" w:hAnsi="Adobe Arabic" w:cs="Adobe Arabic"/>
                                    <w:b/>
                                    <w:bCs/>
                                    <w:color w:val="746F6D"/>
                                    <w:kern w:val="24"/>
                                    <w:sz w:val="56"/>
                                    <w:szCs w:val="56"/>
                                  </w:rPr>
                                </w:pPr>
                                <w:r>
                                  <w:rPr>
                                    <w:rFonts w:ascii="Adobe Arabic" w:hAnsi="Adobe Arabic" w:cs="Adobe Arabic"/>
                                    <w:b/>
                                    <w:bCs/>
                                    <w:color w:val="746F6D"/>
                                    <w:kern w:val="24"/>
                                    <w:sz w:val="56"/>
                                    <w:szCs w:val="56"/>
                                  </w:rPr>
                                  <w:t>04</w:t>
                                </w:r>
                              </w:p>
                            </w:txbxContent>
                          </wps:txbx>
                          <wps:bodyPr lIns="0" tIns="0" rIns="0" bIns="0"/>
                        </wps:wsp>
                        <wps:wsp>
                          <wps:cNvPr id="1710904723" name="TextBox 58"/>
                          <wps:cNvSpPr txBox="1"/>
                          <wps:spPr>
                            <a:xfrm>
                              <a:off x="493037" y="2610135"/>
                              <a:ext cx="2503714" cy="675096"/>
                            </a:xfrm>
                            <a:prstGeom prst="rect">
                              <a:avLst/>
                            </a:prstGeom>
                            <a:noFill/>
                          </wps:spPr>
                          <wps:txbx>
                            <w:txbxContent>
                              <w:p w14:paraId="7E705976" w14:textId="6EC2CD18" w:rsidR="00C41AB1" w:rsidRDefault="00C41AB1" w:rsidP="00C41AB1">
                                <w:pPr>
                                  <w:bidi w:val="0"/>
                                  <w:jc w:val="center"/>
                                  <w:rPr>
                                    <w:rFonts w:eastAsia="Calibri" w:hAnsi="Adobe Arabic" w:cs="Adobe Arabic"/>
                                    <w:b/>
                                    <w:bCs/>
                                    <w:kern w:val="24"/>
                                    <w:sz w:val="36"/>
                                    <w:szCs w:val="36"/>
                                    <w:lang w:bidi="ar-EG"/>
                                  </w:rPr>
                                </w:pPr>
                                <w:r w:rsidRPr="00C41AB1">
                                  <w:rPr>
                                    <w:rFonts w:eastAsia="Calibri" w:hAnsi="Adobe Arabic" w:cs="Adobe Arabic"/>
                                    <w:b/>
                                    <w:bCs/>
                                    <w:kern w:val="24"/>
                                    <w:sz w:val="36"/>
                                    <w:szCs w:val="36"/>
                                    <w:rtl/>
                                    <w:lang w:bidi="ar-EG"/>
                                  </w:rPr>
                                  <w:t>التفكير النظمي</w:t>
                                </w:r>
                              </w:p>
                            </w:txbxContent>
                          </wps:txbx>
                          <wps:bodyPr wrap="square">
                            <a:spAutoFit/>
                          </wps:bodyPr>
                        </wps:wsp>
                      </wpg:grpSp>
                    </wpg:wgp>
                  </a:graphicData>
                </a:graphic>
              </wp:inline>
            </w:drawing>
          </mc:Choice>
          <mc:Fallback>
            <w:pict>
              <v:group w14:anchorId="31D7BA51" id="مجموعة 61" o:spid="_x0000_s2244" style="width:426.65pt;height:152.1pt;mso-position-horizontal-relative:char;mso-position-vertical-relative:line" coordsize="96856,34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">
                <v:group id="Group 14" o:spid="_x0000_s2245" style="position:absolute;left:50651;width:46205;height:9474" coordorigin="50651" coordsize="46204,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">
                  <v:group id="_x0000_s2246" style="position:absolute;left:50651;width:46205;height:9474;flip:x" coordorigin="50651" coordsize="51381,1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">
                    <v:shape id="Freeform: Shape 41" o:spid="_x0000_s2247" style="position:absolute;left:50651;width:10536;height:10536;visibility:visible;mso-wrap-style:square;v-text-anchor:middle" coordsize="1053606,105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" path="m526803,c235921,,,235921,,526803v,290883,235921,526804,526803,526804c817686,1053607,1053607,817686,1053607,526803,1053607,235921,817686,,526803,xe" filled="f" stroked="f" strokeweight=".89131mm">
                      <v:stroke joinstyle="miter"/>
                      <v:path arrowok="t" o:connecttype="custom" o:connectlocs="526803,0;0,526803;526803,1053607;1053607,526803;526803,0" o:connectangles="0,0,0,0,0"/>
                    </v:shape>
                    <v:shape id="Freeform: Shape 42" o:spid="_x0000_s2248" style="position:absolute;left:63598;top:973;width:38435;height:8582;visibility:visible;mso-wrap-style:square;v-text-anchor:middle" coordsize="3843511,85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" path="m429093,l3414419,v236885,,429092,192208,429092,429092l3843511,429092v,236885,-192207,429093,-429092,429093l429093,858185c192208,858185,,665977,,429092r,c,192208,192208,,429093,xe" filled="f" stroked="f" strokeweight=".89131mm">
                      <v:stroke joinstyle="miter"/>
                      <v:path arrowok="t" o:connecttype="custom" o:connectlocs="429093,0;3414419,0;3843511,429092;3843511,429092;3414419,858185;429093,858185;0,429092;0,429092;429093,0" o:connectangles="0,0,0,0,0,0,0,0,0"/>
                    </v:shape>
                  </v:group>
                  <v:shape id="Google Shape;3787;p79" o:spid="_x0000_s2249" type="#_x0000_t202" style="position:absolute;left:88756;top:1819;width:6675;height:665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" filled="f" stroked="f">
                    <v:textbox inset="0,0,0,0">
                      <w:txbxContent>
                        <w:p w14:paraId="666CF7DC" w14:textId="77777777" w:rsidR="00C41AB1" w:rsidRDefault="00C41AB1" w:rsidP="00C41AB1">
                          <w:pPr>
                            <w:bidi w:val="0"/>
                            <w:jc w:val="center"/>
                            <w:rPr>
                              <w:rFonts w:ascii="Adobe Arabic" w:hAnsi="Adobe Arabic" w:cs="Adobe Arabic"/>
                              <w:b/>
                              <w:bCs/>
                              <w:color w:val="746F6D"/>
                              <w:kern w:val="24"/>
                              <w:sz w:val="56"/>
                              <w:szCs w:val="56"/>
                            </w:rPr>
                          </w:pPr>
                          <w:r>
                            <w:rPr>
                              <w:rFonts w:ascii="Adobe Arabic" w:hAnsi="Adobe Arabic" w:cs="Adobe Arabic"/>
                              <w:b/>
                              <w:bCs/>
                              <w:color w:val="746F6D"/>
                              <w:kern w:val="24"/>
                              <w:sz w:val="56"/>
                              <w:szCs w:val="56"/>
                            </w:rPr>
                            <w:t>01</w:t>
                          </w:r>
                        </w:p>
                      </w:txbxContent>
                    </v:textbox>
                  </v:shape>
                  <v:shape id="TextBox 40" o:spid="_x0000_s2250" type="#_x0000_t202" style="position:absolute;left:52440;top:1715;width:30138;height:67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" filled="f" stroked="f">
                    <v:textbox style="mso-fit-shape-to-text:t">
                      <w:txbxContent>
                        <w:p w14:paraId="711F4B18" w14:textId="7A8C2C28" w:rsidR="00C41AB1" w:rsidRDefault="00C41AB1" w:rsidP="00C41AB1">
                          <w:pPr>
                            <w:bidi w:val="0"/>
                            <w:jc w:val="center"/>
                            <w:rPr>
                              <w:rFonts w:eastAsia="Calibri" w:hAnsi="Adobe Arabic" w:cs="Adobe Arabic"/>
                              <w:b/>
                              <w:bCs/>
                              <w:kern w:val="24"/>
                              <w:sz w:val="36"/>
                              <w:szCs w:val="36"/>
                              <w:lang w:bidi="ar-EG"/>
                            </w:rPr>
                          </w:pPr>
                          <w:r w:rsidRPr="00C41AB1">
                            <w:rPr>
                              <w:rFonts w:eastAsia="Calibri" w:hAnsi="Adobe Arabic" w:cs="Adobe Arabic"/>
                              <w:b/>
                              <w:bCs/>
                              <w:kern w:val="24"/>
                              <w:sz w:val="36"/>
                              <w:szCs w:val="36"/>
                              <w:rtl/>
                              <w:lang w:bidi="ar-EG"/>
                            </w:rPr>
                            <w:t>التفكير التصميمي</w:t>
                          </w:r>
                        </w:p>
                      </w:txbxContent>
                    </v:textbox>
                  </v:shape>
                </v:group>
                <v:group id="Group 43" o:spid="_x0000_s2251" style="position:absolute;left:50651;top:12850;width:46205;height:9474" coordorigin="50651,12850" coordsize="46204,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">
                  <v:group id="Group 44" o:spid="_x0000_s2252" style="position:absolute;left:50651;top:12850;width:46205;height:9474" coordorigin="50651,12850" coordsize="51381,1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">
                    <v:shape id="Freeform: Shape 47" o:spid="_x0000_s2253" style="position:absolute;left:50651;top:12850;width:10536;height:10536;visibility:visible;mso-wrap-style:square;v-text-anchor:middle" coordsize="1053606,105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" path="m526803,c235921,,,235921,,526803v,290883,235921,526804,526803,526804c817686,1053607,1053607,817686,1053607,526803,1053607,235921,817686,,526803,xe" filled="f" stroked="f" strokeweight=".89131mm">
                      <v:stroke joinstyle="miter"/>
                      <v:path arrowok="t" o:connecttype="custom" o:connectlocs="526803,0;0,526803;526803,1053607;1053607,526803;526803,0" o:connectangles="0,0,0,0,0"/>
                    </v:shape>
                    <v:shape id="Freeform: Shape 48" o:spid="_x0000_s2254" style="position:absolute;left:63598;top:13824;width:38435;height:8582;visibility:visible;mso-wrap-style:square;v-text-anchor:middle" coordsize="3843511,85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" path="m429093,l3414419,v236885,,429092,192208,429092,429092l3843511,429092v,236885,-192207,429093,-429092,429093l429093,858185c192208,858185,,665977,,429092r,c,192208,192208,,429093,xe" filled="f" stroked="f" strokeweight=".89131mm">
                      <v:stroke joinstyle="miter"/>
                      <v:path arrowok="t" o:connecttype="custom" o:connectlocs="429093,0;3414419,0;3843511,429092;3843511,429092;3414419,858185;429093,858185;0,429092;0,429092;429093,0" o:connectangles="0,0,0,0,0,0,0,0,0"/>
                    </v:shape>
                  </v:group>
                  <v:shape id="Google Shape;3787;p79" o:spid="_x0000_s2255" type="#_x0000_t202" style="position:absolute;left:51838;top:14834;width:6674;height:665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" filled="f" stroked="f">
                    <v:textbox inset="0,0,0,0">
                      <w:txbxContent>
                        <w:p w14:paraId="433A7E36" w14:textId="77777777" w:rsidR="00C41AB1" w:rsidRDefault="00C41AB1" w:rsidP="00C41AB1">
                          <w:pPr>
                            <w:bidi w:val="0"/>
                            <w:jc w:val="center"/>
                            <w:rPr>
                              <w:rFonts w:ascii="Adobe Arabic" w:hAnsi="Adobe Arabic" w:cs="Adobe Arabic"/>
                              <w:b/>
                              <w:bCs/>
                              <w:color w:val="FFFFFF" w:themeColor="background1"/>
                              <w:kern w:val="24"/>
                              <w:sz w:val="56"/>
                              <w:szCs w:val="56"/>
                            </w:rPr>
                          </w:pPr>
                          <w:r>
                            <w:rPr>
                              <w:rFonts w:ascii="Adobe Arabic" w:hAnsi="Adobe Arabic" w:cs="Adobe Arabic"/>
                              <w:b/>
                              <w:bCs/>
                              <w:color w:val="FFFFFF" w:themeColor="background1"/>
                              <w:kern w:val="24"/>
                              <w:sz w:val="56"/>
                              <w:szCs w:val="56"/>
                            </w:rPr>
                            <w:t>02</w:t>
                          </w:r>
                        </w:p>
                      </w:txbxContent>
                    </v:textbox>
                  </v:shape>
                  <v:shape id="TextBox 46" o:spid="_x0000_s2256" type="#_x0000_t202" style="position:absolute;left:63875;top:14303;width:29672;height:67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" filled="f" stroked="f">
                    <v:textbox style="mso-fit-shape-to-text:t">
                      <w:txbxContent>
                        <w:p w14:paraId="083EEBFF" w14:textId="595096A9" w:rsidR="00C41AB1" w:rsidRDefault="00C41AB1" w:rsidP="00C41AB1">
                          <w:pPr>
                            <w:bidi w:val="0"/>
                            <w:jc w:val="center"/>
                            <w:rPr>
                              <w:rFonts w:eastAsia="Calibri" w:hAnsi="Adobe Arabic" w:cs="Adobe Arabic"/>
                              <w:b/>
                              <w:bCs/>
                              <w:kern w:val="24"/>
                              <w:sz w:val="36"/>
                              <w:szCs w:val="36"/>
                              <w:lang w:bidi="ar-EG"/>
                            </w:rPr>
                          </w:pPr>
                          <w:r w:rsidRPr="00C41AB1">
                            <w:rPr>
                              <w:rFonts w:eastAsia="Calibri" w:hAnsi="Adobe Arabic" w:cs="Adobe Arabic"/>
                              <w:b/>
                              <w:bCs/>
                              <w:kern w:val="24"/>
                              <w:sz w:val="36"/>
                              <w:szCs w:val="36"/>
                              <w:rtl/>
                              <w:lang w:bidi="ar-EG"/>
                            </w:rPr>
                            <w:t>منهجية ستة سيجما</w:t>
                          </w:r>
                        </w:p>
                      </w:txbxContent>
                    </v:textbox>
                  </v:shape>
                </v:group>
                <v:group id="Group 49" o:spid="_x0000_s2257" style="position:absolute;top:12465;width:46204;height:9474" coordorigin=",12465" coordsize="46204,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">
                  <v:group id="Group 50" o:spid="_x0000_s2258" style="position:absolute;top:12465;width:46204;height:9474;flip:x" coordorigin=",12465" coordsize="51381,1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">
                    <v:shape id="Freeform: Shape 53" o:spid="_x0000_s2259" style="position:absolute;top:12465;width:10536;height:10536;visibility:visible;mso-wrap-style:square;v-text-anchor:middle" coordsize="1053606,105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" path="m526803,c235921,,,235921,,526803v,290883,235921,526804,526803,526804c817686,1053607,1053607,817686,1053607,526803,1053607,235921,817686,,526803,xe" fillcolor="#ffd966" stroked="f" strokeweight=".89131mm">
                      <v:stroke joinstyle="miter"/>
                      <v:path arrowok="t" o:connecttype="custom" o:connectlocs="526803,0;0,526803;526803,1053607;1053607,526803;526803,0" o:connectangles="0,0,0,0,0"/>
                    </v:shape>
                    <v:shape id="Freeform: Shape 54" o:spid="_x0000_s2260" style="position:absolute;left:12946;top:13438;width:38435;height:8582;visibility:visible;mso-wrap-style:square;v-text-anchor:middle" coordsize="3843511,85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" path="m429093,l3414419,v236885,,429092,192208,429092,429092l3843511,429092v,236885,-192207,429093,-429092,429093l429093,858185c192208,858185,,665977,,429092r,c,192208,192208,,429093,xe" fillcolor="#ffd966" stroked="f" strokeweight=".89131mm">
                      <v:stroke joinstyle="miter"/>
                      <v:path arrowok="t" o:connecttype="custom" o:connectlocs="429093,0;3414419,0;3843511,429092;3843511,429092;3414419,858185;429093,858185;0,429092;0,429092;429093,0" o:connectangles="0,0,0,0,0,0,0,0,0"/>
                    </v:shape>
                  </v:group>
                  <v:shape id="Google Shape;3787;p79" o:spid="_x0000_s2261" type="#_x0000_t202" style="position:absolute;left:38104;top:14955;width:6675;height:665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" filled="f" stroked="f">
                    <v:textbox inset="0,0,0,0">
                      <w:txbxContent>
                        <w:p w14:paraId="4F457748" w14:textId="77777777" w:rsidR="00C41AB1" w:rsidRDefault="00C41AB1" w:rsidP="00C41AB1">
                          <w:pPr>
                            <w:bidi w:val="0"/>
                            <w:jc w:val="center"/>
                            <w:rPr>
                              <w:rFonts w:ascii="Adobe Arabic" w:hAnsi="Adobe Arabic" w:cs="Adobe Arabic"/>
                              <w:b/>
                              <w:bCs/>
                              <w:color w:val="746F6D"/>
                              <w:kern w:val="24"/>
                              <w:sz w:val="56"/>
                              <w:szCs w:val="56"/>
                            </w:rPr>
                          </w:pPr>
                          <w:r>
                            <w:rPr>
                              <w:rFonts w:ascii="Adobe Arabic" w:hAnsi="Adobe Arabic" w:cs="Adobe Arabic"/>
                              <w:b/>
                              <w:bCs/>
                              <w:color w:val="746F6D"/>
                              <w:kern w:val="24"/>
                              <w:sz w:val="56"/>
                              <w:szCs w:val="56"/>
                            </w:rPr>
                            <w:t>03</w:t>
                          </w:r>
                        </w:p>
                      </w:txbxContent>
                    </v:textbox>
                  </v:shape>
                  <v:shape id="TextBox 52" o:spid="_x0000_s2262" type="#_x0000_t202" style="position:absolute;left:2414;top:13519;width:29706;height:67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" filled="f" stroked="f">
                    <v:textbox style="mso-fit-shape-to-text:t">
                      <w:txbxContent>
                        <w:p w14:paraId="450D268D" w14:textId="6E02EB58" w:rsidR="00C41AB1" w:rsidRDefault="00C41AB1" w:rsidP="00C41AB1">
                          <w:pPr>
                            <w:bidi w:val="0"/>
                            <w:jc w:val="center"/>
                            <w:rPr>
                              <w:rFonts w:eastAsia="Calibri" w:hAnsi="Adobe Arabic" w:cs="Adobe Arabic"/>
                              <w:b/>
                              <w:bCs/>
                              <w:kern w:val="24"/>
                              <w:sz w:val="36"/>
                              <w:szCs w:val="36"/>
                              <w:lang w:bidi="ar-EG"/>
                            </w:rPr>
                          </w:pPr>
                          <w:r w:rsidRPr="00C41AB1">
                            <w:rPr>
                              <w:rFonts w:eastAsia="Calibri" w:hAnsi="Adobe Arabic" w:cs="Adobe Arabic"/>
                              <w:b/>
                              <w:bCs/>
                              <w:kern w:val="24"/>
                              <w:sz w:val="36"/>
                              <w:szCs w:val="36"/>
                              <w:rtl/>
                              <w:lang w:bidi="ar-EG"/>
                            </w:rPr>
                            <w:t>نظرية المحددات</w:t>
                          </w:r>
                        </w:p>
                      </w:txbxContent>
                    </v:textbox>
                  </v:shape>
                </v:group>
                <v:group id="Group 55" o:spid="_x0000_s2263" style="position:absolute;top:25051;width:46204;height:9474;flip:x" coordorigin=",25051" coordsize="46204,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">
                  <v:group id="Group 56" o:spid="_x0000_s2264" style="position:absolute;top:25051;width:46204;height:9474;flip:x" coordorigin=",25051" coordsize="51381,1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">
                    <v:shape id="Freeform: Shape 59" o:spid="_x0000_s2265" style="position:absolute;top:25051;width:10536;height:10536;visibility:visible;mso-wrap-style:square;v-text-anchor:middle" coordsize="1053606,105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" path="m526803,c235921,,,235921,,526803v,290883,235921,526804,526803,526804c817686,1053607,1053607,817686,1053607,526803,1053607,235921,817686,,526803,xe" fillcolor="#9fcfd1" stroked="f" strokeweight=".89131mm">
                      <v:stroke joinstyle="miter"/>
                      <v:path arrowok="t" o:connecttype="custom" o:connectlocs="526803,0;0,526803;526803,1053607;1053607,526803;526803,0" o:connectangles="0,0,0,0,0"/>
                    </v:shape>
                    <v:shape id="Freeform: Shape 60" o:spid="_x0000_s2266" style="position:absolute;left:12946;top:26025;width:38435;height:8581;visibility:visible;mso-wrap-style:square;v-text-anchor:middle" coordsize="3843511,85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" path="m429093,l3414419,v236885,,429092,192208,429092,429092l3843511,429092v,236885,-192207,429093,-429092,429093l429093,858185c192208,858185,,665977,,429092r,c,192208,192208,,429093,xe" fillcolor="#9fcfd1" stroked="f" strokeweight=".89131mm">
                      <v:stroke joinstyle="miter"/>
                      <v:path arrowok="t" o:connecttype="custom" o:connectlocs="429093,0;3414419,0;3843511,429092;3843511,429092;3414419,858185;429093,858185;0,429092;0,429092;429093,0" o:connectangles="0,0,0,0,0,0,0,0,0"/>
                    </v:shape>
                  </v:group>
                  <v:shape id="Google Shape;3787;p79" o:spid="_x0000_s2267" type="#_x0000_t202" style="position:absolute;left:38104;top:26870;width:6675;height:665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" filled="f" stroked="f">
                    <v:textbox inset="0,0,0,0">
                      <w:txbxContent>
                        <w:p w14:paraId="45699ABF" w14:textId="77777777" w:rsidR="00C41AB1" w:rsidRDefault="00C41AB1" w:rsidP="00C41AB1">
                          <w:pPr>
                            <w:bidi w:val="0"/>
                            <w:jc w:val="center"/>
                            <w:rPr>
                              <w:rFonts w:ascii="Adobe Arabic" w:hAnsi="Adobe Arabic" w:cs="Adobe Arabic"/>
                              <w:b/>
                              <w:bCs/>
                              <w:color w:val="746F6D"/>
                              <w:kern w:val="24"/>
                              <w:sz w:val="56"/>
                              <w:szCs w:val="56"/>
                            </w:rPr>
                          </w:pPr>
                          <w:r>
                            <w:rPr>
                              <w:rFonts w:ascii="Adobe Arabic" w:hAnsi="Adobe Arabic" w:cs="Adobe Arabic"/>
                              <w:b/>
                              <w:bCs/>
                              <w:color w:val="746F6D"/>
                              <w:kern w:val="24"/>
                              <w:sz w:val="56"/>
                              <w:szCs w:val="56"/>
                            </w:rPr>
                            <w:t>04</w:t>
                          </w:r>
                        </w:p>
                      </w:txbxContent>
                    </v:textbox>
                  </v:shape>
                  <v:shape id="TextBox 58" o:spid="_x0000_s2268" type="#_x0000_t202" style="position:absolute;left:4930;top:26101;width:25037;height:6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" filled="f" stroked="f">
                    <v:textbox style="mso-fit-shape-to-text:t">
                      <w:txbxContent>
                        <w:p w14:paraId="7E705976" w14:textId="6EC2CD18" w:rsidR="00C41AB1" w:rsidRDefault="00C41AB1" w:rsidP="00C41AB1">
                          <w:pPr>
                            <w:bidi w:val="0"/>
                            <w:jc w:val="center"/>
                            <w:rPr>
                              <w:rFonts w:eastAsia="Calibri" w:hAnsi="Adobe Arabic" w:cs="Adobe Arabic"/>
                              <w:b/>
                              <w:bCs/>
                              <w:kern w:val="24"/>
                              <w:sz w:val="36"/>
                              <w:szCs w:val="36"/>
                              <w:lang w:bidi="ar-EG"/>
                            </w:rPr>
                          </w:pPr>
                          <w:r w:rsidRPr="00C41AB1">
                            <w:rPr>
                              <w:rFonts w:eastAsia="Calibri" w:hAnsi="Adobe Arabic" w:cs="Adobe Arabic"/>
                              <w:b/>
                              <w:bCs/>
                              <w:kern w:val="24"/>
                              <w:sz w:val="36"/>
                              <w:szCs w:val="36"/>
                              <w:rtl/>
                              <w:lang w:bidi="ar-EG"/>
                            </w:rPr>
                            <w:t>التفكير النظمي</w:t>
                          </w:r>
                        </w:p>
                      </w:txbxContent>
                    </v:textbox>
                  </v:shape>
                </v:group>
                <w10:anchorlock/>
              </v:group>
            </w:pict>
          </mc:Fallback>
        </mc:AlternateContent>
      </w:r>
    </w:p>
    <w:p w14:paraId="3979127E" w14:textId="6F1BCF38" w:rsidR="00C41AB1" w:rsidRDefault="00C41AB1" w:rsidP="004978DE">
      <w:pPr>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18E9912E" wp14:editId="66693320">
                <wp:extent cx="5731510" cy="891540"/>
                <wp:effectExtent l="0" t="0" r="2540" b="22860"/>
                <wp:docPr id="20828435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80374787" name="مجموعة 47"/>
                        <wpg:cNvGrpSpPr/>
                        <wpg:grpSpPr>
                          <a:xfrm>
                            <a:off x="0" y="0"/>
                            <a:ext cx="5731510" cy="895351"/>
                            <a:chOff x="0" y="0"/>
                            <a:chExt cx="5878196" cy="918845"/>
                          </a:xfrm>
                        </wpg:grpSpPr>
                        <wpg:grpSp>
                          <wpg:cNvPr id="1083317943" name="مجموعة 48"/>
                          <wpg:cNvGrpSpPr/>
                          <wpg:grpSpPr>
                            <a:xfrm>
                              <a:off x="0" y="0"/>
                              <a:ext cx="5878196" cy="918845"/>
                              <a:chOff x="0" y="0"/>
                              <a:chExt cx="6240348" cy="919070"/>
                            </a:xfrm>
                          </wpg:grpSpPr>
                          <wpg:grpSp>
                            <wpg:cNvPr id="1585124041" name="مجموعة 49"/>
                            <wpg:cNvGrpSpPr/>
                            <wpg:grpSpPr>
                              <a:xfrm>
                                <a:off x="0" y="169208"/>
                                <a:ext cx="5433072" cy="580613"/>
                                <a:chOff x="0" y="169208"/>
                                <a:chExt cx="5433072" cy="580613"/>
                              </a:xfrm>
                            </wpg:grpSpPr>
                            <wps:wsp>
                              <wps:cNvPr id="17107069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877132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1300544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17963816" name="مربع نص 41"/>
                          <wps:cNvSpPr txBox="1"/>
                          <wps:spPr>
                            <a:xfrm>
                              <a:off x="204466" y="257055"/>
                              <a:ext cx="4615440" cy="389397"/>
                            </a:xfrm>
                            <a:prstGeom prst="rect">
                              <a:avLst/>
                            </a:prstGeom>
                            <a:noFill/>
                          </wps:spPr>
                          <wps:txbx>
                            <w:txbxContent>
                              <w:p w14:paraId="74C73487" w14:textId="3D873E23" w:rsidR="00C41AB1" w:rsidRPr="00352626" w:rsidRDefault="00C41AB1" w:rsidP="00C41AB1">
                                <w:pPr>
                                  <w:rPr>
                                    <w:rFonts w:eastAsia="Calibri" w:hAnsi="Adobe Arabic" w:cs="Adobe Arabic"/>
                                    <w:b/>
                                    <w:bCs/>
                                    <w:color w:val="FFFFFF"/>
                                    <w:kern w:val="24"/>
                                    <w:sz w:val="36"/>
                                    <w:szCs w:val="36"/>
                                    <w:lang w:bidi="ar-EG"/>
                                  </w:rPr>
                                </w:pPr>
                                <w:r w:rsidRPr="00C41AB1">
                                  <w:rPr>
                                    <w:rFonts w:eastAsia="Calibri" w:hAnsi="Adobe Arabic" w:cs="Adobe Arabic"/>
                                    <w:b/>
                                    <w:bCs/>
                                    <w:color w:val="FFFFFF"/>
                                    <w:kern w:val="24"/>
                                    <w:sz w:val="36"/>
                                    <w:szCs w:val="36"/>
                                    <w:rtl/>
                                    <w:lang w:bidi="ar-EG"/>
                                  </w:rPr>
                                  <w:t>التفكير التصميمي (</w:t>
                                </w:r>
                                <w:r w:rsidRPr="00D26E98">
                                  <w:rPr>
                                    <w:rFonts w:eastAsia="Calibri" w:hAnsi="Adobe Arabic" w:cs="Adobe Arabic"/>
                                    <w:b/>
                                    <w:bCs/>
                                    <w:color w:val="FFFFFF"/>
                                    <w:kern w:val="24"/>
                                    <w:szCs w:val="28"/>
                                    <w:lang w:bidi="ar-EG"/>
                                  </w:rPr>
                                  <w:t>Design Thinking</w:t>
                                </w:r>
                                <w:r w:rsidRPr="00C41AB1">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337237887"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8E9912E" id="_x0000_s226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BNuZPicBwAA+x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2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">
                  <v:group id="_x0000_s22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">
                    <v:group id="_x0000_s22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">
                      <v:shape id="شكل حر 50" o:spid="_x0000_s22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" fillcolor="#a5a5a5 [2092]" stroked="f" strokeweight="1pt">
                        <v:stroke joinstyle="miter"/>
                      </v:roundrect>
                    </v:group>
                    <v:oval id="شكل بيضاوي 52" o:spid="_x0000_s22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" filled="f" strokecolor="#168489" strokeweight="1pt">
                      <v:stroke joinstyle="miter"/>
                    </v:oval>
                  </v:group>
                  <v:shape id="مربع نص 41" o:spid="_x0000_s227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" filled="f" stroked="f">
                    <v:textbox style="mso-fit-shape-to-text:t">
                      <w:txbxContent>
                        <w:p w14:paraId="74C73487" w14:textId="3D873E23" w:rsidR="00C41AB1" w:rsidRPr="00352626" w:rsidRDefault="00C41AB1" w:rsidP="00C41AB1">
                          <w:pPr>
                            <w:rPr>
                              <w:rFonts w:eastAsia="Calibri" w:hAnsi="Adobe Arabic" w:cs="Adobe Arabic"/>
                              <w:b/>
                              <w:bCs/>
                              <w:color w:val="FFFFFF"/>
                              <w:kern w:val="24"/>
                              <w:sz w:val="36"/>
                              <w:szCs w:val="36"/>
                              <w:lang w:bidi="ar-EG"/>
                            </w:rPr>
                          </w:pPr>
                          <w:r w:rsidRPr="00C41AB1">
                            <w:rPr>
                              <w:rFonts w:eastAsia="Calibri" w:hAnsi="Adobe Arabic" w:cs="Adobe Arabic"/>
                              <w:b/>
                              <w:bCs/>
                              <w:color w:val="FFFFFF"/>
                              <w:kern w:val="24"/>
                              <w:sz w:val="36"/>
                              <w:szCs w:val="36"/>
                              <w:rtl/>
                              <w:lang w:bidi="ar-EG"/>
                            </w:rPr>
                            <w:t>التفكير التصميمي (</w:t>
                          </w:r>
                          <w:r w:rsidRPr="00D26E98">
                            <w:rPr>
                              <w:rFonts w:eastAsia="Calibri" w:hAnsi="Adobe Arabic" w:cs="Adobe Arabic"/>
                              <w:b/>
                              <w:bCs/>
                              <w:color w:val="FFFFFF"/>
                              <w:kern w:val="24"/>
                              <w:szCs w:val="28"/>
                              <w:lang w:bidi="ar-EG"/>
                            </w:rPr>
                            <w:t>Design Thinking</w:t>
                          </w:r>
                          <w:r w:rsidRPr="00C41AB1">
                            <w:rPr>
                              <w:rFonts w:eastAsia="Calibri" w:hAnsi="Adobe Arabic" w:cs="Adobe Arabic"/>
                              <w:b/>
                              <w:bCs/>
                              <w:color w:val="FFFFFF"/>
                              <w:kern w:val="24"/>
                              <w:sz w:val="36"/>
                              <w:szCs w:val="36"/>
                              <w:rtl/>
                              <w:lang w:bidi="ar-EG"/>
                            </w:rPr>
                            <w:t>)</w:t>
                          </w:r>
                        </w:p>
                      </w:txbxContent>
                    </v:textbox>
                  </v:shape>
                </v:group>
                <v:shape id="صورة 54" o:spid="_x0000_s22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">
                  <v:imagedata r:id="rId90" o:title=""/>
                </v:shape>
                <w10:anchorlock/>
              </v:group>
            </w:pict>
          </mc:Fallback>
        </mc:AlternateContent>
      </w:r>
    </w:p>
    <w:p w14:paraId="5EE61B0D"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التركيز على المستخدم.</w:t>
      </w:r>
    </w:p>
    <w:p w14:paraId="3CA8AD3F"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التعاطف مع أصحاب المصلحة.</w:t>
      </w:r>
    </w:p>
    <w:p w14:paraId="2E0B167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النماذج الأوّلية السريعة.</w:t>
      </w:r>
    </w:p>
    <w:p w14:paraId="7A699F21"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التحسين المستمرّ.</w:t>
      </w:r>
    </w:p>
    <w:p w14:paraId="410AB544" w14:textId="77777777" w:rsidR="004978DE" w:rsidRDefault="004978DE" w:rsidP="004978DE">
      <w:pPr>
        <w:rPr>
          <w:rFonts w:ascii="Sakkal Majalla" w:hAnsi="Sakkal Majalla"/>
          <w:sz w:val="34"/>
          <w:rtl/>
        </w:rPr>
      </w:pPr>
      <w:r w:rsidRPr="004978DE">
        <w:rPr>
          <w:rFonts w:ascii="Sakkal Majalla" w:hAnsi="Sakkal Majalla"/>
          <w:sz w:val="34"/>
          <w:rtl/>
        </w:rPr>
        <w:t xml:space="preserve">      مثال: استخدمت </w:t>
      </w:r>
      <w:r w:rsidRPr="004978DE">
        <w:rPr>
          <w:rFonts w:ascii="Sakkal Majalla" w:hAnsi="Sakkal Majalla"/>
          <w:sz w:val="34"/>
        </w:rPr>
        <w:t>IBM</w:t>
      </w:r>
      <w:r w:rsidRPr="004978DE">
        <w:rPr>
          <w:rFonts w:ascii="Sakkal Majalla" w:hAnsi="Sakkal Majalla"/>
          <w:sz w:val="34"/>
          <w:rtl/>
        </w:rPr>
        <w:t xml:space="preserve"> منهجية التفكير التصميمي لإعادة تصميم تجربة العملاء في خدمات الدعم الفني، مما قلّل من شكاوى العملاء بنسبة 30%.</w:t>
      </w:r>
    </w:p>
    <w:p w14:paraId="18A880AD" w14:textId="5E18E834" w:rsidR="00C41AB1" w:rsidRPr="004978DE" w:rsidRDefault="00C41AB1"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7C90F485" wp14:editId="2E43B31D">
                <wp:extent cx="5731510" cy="891540"/>
                <wp:effectExtent l="0" t="0" r="2540" b="22860"/>
                <wp:docPr id="117567265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31225288" name="مجموعة 47"/>
                        <wpg:cNvGrpSpPr/>
                        <wpg:grpSpPr>
                          <a:xfrm>
                            <a:off x="0" y="0"/>
                            <a:ext cx="5731510" cy="895351"/>
                            <a:chOff x="0" y="0"/>
                            <a:chExt cx="5878196" cy="918845"/>
                          </a:xfrm>
                        </wpg:grpSpPr>
                        <wpg:grpSp>
                          <wpg:cNvPr id="1765400300" name="مجموعة 48"/>
                          <wpg:cNvGrpSpPr/>
                          <wpg:grpSpPr>
                            <a:xfrm>
                              <a:off x="0" y="0"/>
                              <a:ext cx="5878196" cy="918845"/>
                              <a:chOff x="0" y="0"/>
                              <a:chExt cx="6240348" cy="919070"/>
                            </a:xfrm>
                          </wpg:grpSpPr>
                          <wpg:grpSp>
                            <wpg:cNvPr id="1116583844" name="مجموعة 49"/>
                            <wpg:cNvGrpSpPr/>
                            <wpg:grpSpPr>
                              <a:xfrm>
                                <a:off x="0" y="169208"/>
                                <a:ext cx="5433072" cy="580613"/>
                                <a:chOff x="0" y="169208"/>
                                <a:chExt cx="5433072" cy="580613"/>
                              </a:xfrm>
                            </wpg:grpSpPr>
                            <wps:wsp>
                              <wps:cNvPr id="17949776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75023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127288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710170" name="مربع نص 41"/>
                          <wps:cNvSpPr txBox="1"/>
                          <wps:spPr>
                            <a:xfrm>
                              <a:off x="204466" y="257055"/>
                              <a:ext cx="4615440" cy="389397"/>
                            </a:xfrm>
                            <a:prstGeom prst="rect">
                              <a:avLst/>
                            </a:prstGeom>
                            <a:noFill/>
                          </wps:spPr>
                          <wps:txbx>
                            <w:txbxContent>
                              <w:p w14:paraId="135D2BDE" w14:textId="4C9417FC" w:rsidR="00C41AB1" w:rsidRPr="00352626" w:rsidRDefault="00C41AB1" w:rsidP="00C41AB1">
                                <w:pPr>
                                  <w:rPr>
                                    <w:rFonts w:eastAsia="Calibri" w:hAnsi="Adobe Arabic" w:cs="Adobe Arabic"/>
                                    <w:b/>
                                    <w:bCs/>
                                    <w:color w:val="FFFFFF"/>
                                    <w:kern w:val="24"/>
                                    <w:sz w:val="36"/>
                                    <w:szCs w:val="36"/>
                                    <w:lang w:bidi="ar-EG"/>
                                  </w:rPr>
                                </w:pPr>
                                <w:r w:rsidRPr="00C41AB1">
                                  <w:rPr>
                                    <w:rFonts w:eastAsia="Calibri" w:hAnsi="Adobe Arabic" w:cs="Adobe Arabic"/>
                                    <w:b/>
                                    <w:bCs/>
                                    <w:color w:val="FFFFFF"/>
                                    <w:kern w:val="24"/>
                                    <w:sz w:val="36"/>
                                    <w:szCs w:val="36"/>
                                    <w:rtl/>
                                    <w:lang w:bidi="ar-EG"/>
                                  </w:rPr>
                                  <w:t>منهجية ستة سيجما (</w:t>
                                </w:r>
                                <w:r w:rsidRPr="00D26E98">
                                  <w:rPr>
                                    <w:rFonts w:eastAsia="Calibri" w:hAnsi="Adobe Arabic" w:cs="Adobe Arabic"/>
                                    <w:b/>
                                    <w:bCs/>
                                    <w:color w:val="FFFFFF"/>
                                    <w:kern w:val="24"/>
                                    <w:szCs w:val="28"/>
                                    <w:lang w:bidi="ar-EG"/>
                                  </w:rPr>
                                  <w:t>Six Sigma</w:t>
                                </w:r>
                                <w:r w:rsidRPr="00C41AB1">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329007590"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90F485" id="_x0000_s227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Ns1aznQcAAPk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22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">
                  <v:group id="_x0000_s22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">
                    <v:group id="_x0000_s22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">
                      <v:shape id="شكل حر 50" o:spid="_x0000_s22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" fillcolor="#a5a5a5 [2092]" stroked="f" strokeweight="1pt">
                        <v:stroke joinstyle="miter"/>
                      </v:roundrect>
                    </v:group>
                    <v:oval id="شكل بيضاوي 52" o:spid="_x0000_s22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" filled="f" strokecolor="#168489" strokeweight="1pt">
                      <v:stroke joinstyle="miter"/>
                    </v:oval>
                  </v:group>
                  <v:shape id="مربع نص 41" o:spid="_x0000_s228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" filled="f" stroked="f">
                    <v:textbox style="mso-fit-shape-to-text:t">
                      <w:txbxContent>
                        <w:p w14:paraId="135D2BDE" w14:textId="4C9417FC" w:rsidR="00C41AB1" w:rsidRPr="00352626" w:rsidRDefault="00C41AB1" w:rsidP="00C41AB1">
                          <w:pPr>
                            <w:rPr>
                              <w:rFonts w:eastAsia="Calibri" w:hAnsi="Adobe Arabic" w:cs="Adobe Arabic"/>
                              <w:b/>
                              <w:bCs/>
                              <w:color w:val="FFFFFF"/>
                              <w:kern w:val="24"/>
                              <w:sz w:val="36"/>
                              <w:szCs w:val="36"/>
                              <w:lang w:bidi="ar-EG"/>
                            </w:rPr>
                          </w:pPr>
                          <w:r w:rsidRPr="00C41AB1">
                            <w:rPr>
                              <w:rFonts w:eastAsia="Calibri" w:hAnsi="Adobe Arabic" w:cs="Adobe Arabic"/>
                              <w:b/>
                              <w:bCs/>
                              <w:color w:val="FFFFFF"/>
                              <w:kern w:val="24"/>
                              <w:sz w:val="36"/>
                              <w:szCs w:val="36"/>
                              <w:rtl/>
                              <w:lang w:bidi="ar-EG"/>
                            </w:rPr>
                            <w:t>منهجية ستة سيجما (</w:t>
                          </w:r>
                          <w:r w:rsidRPr="00D26E98">
                            <w:rPr>
                              <w:rFonts w:eastAsia="Calibri" w:hAnsi="Adobe Arabic" w:cs="Adobe Arabic"/>
                              <w:b/>
                              <w:bCs/>
                              <w:color w:val="FFFFFF"/>
                              <w:kern w:val="24"/>
                              <w:szCs w:val="28"/>
                              <w:lang w:bidi="ar-EG"/>
                            </w:rPr>
                            <w:t>Six Sigma</w:t>
                          </w:r>
                          <w:r w:rsidRPr="00C41AB1">
                            <w:rPr>
                              <w:rFonts w:eastAsia="Calibri" w:hAnsi="Adobe Arabic" w:cs="Adobe Arabic"/>
                              <w:b/>
                              <w:bCs/>
                              <w:color w:val="FFFFFF"/>
                              <w:kern w:val="24"/>
                              <w:sz w:val="36"/>
                              <w:szCs w:val="36"/>
                              <w:rtl/>
                              <w:lang w:bidi="ar-EG"/>
                            </w:rPr>
                            <w:t>)</w:t>
                          </w:r>
                        </w:p>
                      </w:txbxContent>
                    </v:textbox>
                  </v:shape>
                </v:group>
                <v:shape id="صورة 54" o:spid="_x0000_s22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">
                  <v:imagedata r:id="rId90" o:title=""/>
                </v:shape>
                <w10:anchorlock/>
              </v:group>
            </w:pict>
          </mc:Fallback>
        </mc:AlternateContent>
      </w:r>
    </w:p>
    <w:p w14:paraId="61D7673C"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تقليل العيوب والتباين في العمليات.</w:t>
      </w:r>
    </w:p>
    <w:p w14:paraId="1FA05DC3"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منهجية </w:t>
      </w:r>
      <w:r w:rsidRPr="004978DE">
        <w:rPr>
          <w:rFonts w:ascii="Sakkal Majalla" w:hAnsi="Sakkal Majalla"/>
          <w:sz w:val="34"/>
        </w:rPr>
        <w:t>DMAIC (Define, Measure, Analyze, Improve, Control)</w:t>
      </w:r>
      <w:r w:rsidRPr="004978DE">
        <w:rPr>
          <w:rFonts w:ascii="Sakkal Majalla" w:hAnsi="Sakkal Majalla"/>
          <w:sz w:val="34"/>
          <w:rtl/>
        </w:rPr>
        <w:t>.</w:t>
      </w:r>
    </w:p>
    <w:p w14:paraId="6639CA12"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القرارات المبنية على البيانات.</w:t>
      </w:r>
    </w:p>
    <w:p w14:paraId="5209F246" w14:textId="77777777" w:rsidR="004978DE" w:rsidRDefault="004978DE" w:rsidP="004978DE">
      <w:pPr>
        <w:rPr>
          <w:rFonts w:ascii="Sakkal Majalla" w:hAnsi="Sakkal Majalla"/>
          <w:sz w:val="34"/>
          <w:rtl/>
        </w:rPr>
      </w:pPr>
      <w:r w:rsidRPr="004978DE">
        <w:rPr>
          <w:rFonts w:ascii="Sakkal Majalla" w:hAnsi="Sakkal Majalla"/>
          <w:sz w:val="34"/>
          <w:rtl/>
        </w:rPr>
        <w:t xml:space="preserve">      مثال: طبّقت شركة جنرال إلكتريك منهجية ستة سيجما وحقّقت وفورات تجاوزت 10 مليارات دولار خلال خمس سنوات.</w:t>
      </w:r>
    </w:p>
    <w:p w14:paraId="5557B49D" w14:textId="25D20A17" w:rsidR="00C41AB1" w:rsidRPr="004978DE" w:rsidRDefault="00C41AB1" w:rsidP="004978DE">
      <w:pPr>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05D9DB3E" wp14:editId="02FB7E77">
                <wp:extent cx="5731510" cy="891540"/>
                <wp:effectExtent l="0" t="0" r="2540" b="22860"/>
                <wp:docPr id="41918056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09557234" name="مجموعة 47"/>
                        <wpg:cNvGrpSpPr/>
                        <wpg:grpSpPr>
                          <a:xfrm>
                            <a:off x="0" y="0"/>
                            <a:ext cx="5731510" cy="895351"/>
                            <a:chOff x="0" y="0"/>
                            <a:chExt cx="5878196" cy="918845"/>
                          </a:xfrm>
                        </wpg:grpSpPr>
                        <wpg:grpSp>
                          <wpg:cNvPr id="1765170652" name="مجموعة 48"/>
                          <wpg:cNvGrpSpPr/>
                          <wpg:grpSpPr>
                            <a:xfrm>
                              <a:off x="0" y="0"/>
                              <a:ext cx="5878196" cy="918845"/>
                              <a:chOff x="0" y="0"/>
                              <a:chExt cx="6240348" cy="919070"/>
                            </a:xfrm>
                          </wpg:grpSpPr>
                          <wpg:grpSp>
                            <wpg:cNvPr id="405371860" name="مجموعة 49"/>
                            <wpg:cNvGrpSpPr/>
                            <wpg:grpSpPr>
                              <a:xfrm>
                                <a:off x="0" y="169208"/>
                                <a:ext cx="5433072" cy="580613"/>
                                <a:chOff x="0" y="169208"/>
                                <a:chExt cx="5433072" cy="580613"/>
                              </a:xfrm>
                            </wpg:grpSpPr>
                            <wps:wsp>
                              <wps:cNvPr id="7860001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4164346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878402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85322391" name="مربع نص 41"/>
                          <wps:cNvSpPr txBox="1"/>
                          <wps:spPr>
                            <a:xfrm>
                              <a:off x="204466" y="257055"/>
                              <a:ext cx="4615440" cy="389397"/>
                            </a:xfrm>
                            <a:prstGeom prst="rect">
                              <a:avLst/>
                            </a:prstGeom>
                            <a:noFill/>
                          </wps:spPr>
                          <wps:txbx>
                            <w:txbxContent>
                              <w:p w14:paraId="20B8BBBC" w14:textId="693C54C0" w:rsidR="00C41AB1" w:rsidRPr="00352626" w:rsidRDefault="00C41AB1" w:rsidP="00C41AB1">
                                <w:pPr>
                                  <w:rPr>
                                    <w:rFonts w:eastAsia="Calibri" w:hAnsi="Adobe Arabic" w:cs="Adobe Arabic"/>
                                    <w:b/>
                                    <w:bCs/>
                                    <w:color w:val="FFFFFF"/>
                                    <w:kern w:val="24"/>
                                    <w:sz w:val="36"/>
                                    <w:szCs w:val="36"/>
                                    <w:lang w:bidi="ar-EG"/>
                                  </w:rPr>
                                </w:pPr>
                                <w:r w:rsidRPr="00C41AB1">
                                  <w:rPr>
                                    <w:rFonts w:eastAsia="Calibri" w:hAnsi="Adobe Arabic" w:cs="Adobe Arabic"/>
                                    <w:b/>
                                    <w:bCs/>
                                    <w:color w:val="FFFFFF"/>
                                    <w:kern w:val="24"/>
                                    <w:sz w:val="36"/>
                                    <w:szCs w:val="36"/>
                                    <w:rtl/>
                                    <w:lang w:bidi="ar-EG"/>
                                  </w:rPr>
                                  <w:t>نظرية المحددات (</w:t>
                                </w:r>
                                <w:r w:rsidRPr="00D26E98">
                                  <w:rPr>
                                    <w:rFonts w:eastAsia="Calibri" w:hAnsi="Adobe Arabic" w:cs="Adobe Arabic"/>
                                    <w:b/>
                                    <w:bCs/>
                                    <w:color w:val="FFFFFF"/>
                                    <w:kern w:val="24"/>
                                    <w:szCs w:val="28"/>
                                    <w:lang w:bidi="ar-EG"/>
                                  </w:rPr>
                                  <w:t xml:space="preserve">Theory of </w:t>
                                </w:r>
                                <w:r w:rsidRPr="00D26E98">
                                  <w:rPr>
                                    <w:rFonts w:eastAsia="Calibri" w:hAnsi="Adobe Arabic" w:cs="Adobe Arabic"/>
                                    <w:b/>
                                    <w:bCs/>
                                    <w:color w:val="FFFFFF"/>
                                    <w:kern w:val="24"/>
                                    <w:sz w:val="24"/>
                                    <w:szCs w:val="24"/>
                                    <w:lang w:bidi="ar-EG"/>
                                  </w:rPr>
                                  <w:t>Con</w:t>
                                </w:r>
                                <w:r w:rsidRPr="00D26E98">
                                  <w:rPr>
                                    <w:rFonts w:eastAsia="Calibri" w:hAnsi="Adobe Arabic" w:cs="Adobe Arabic"/>
                                    <w:b/>
                                    <w:bCs/>
                                    <w:color w:val="FFFFFF"/>
                                    <w:kern w:val="24"/>
                                    <w:szCs w:val="28"/>
                                    <w:lang w:bidi="ar-EG"/>
                                  </w:rPr>
                                  <w:t>straints</w:t>
                                </w:r>
                                <w:r w:rsidRPr="00C41AB1">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916067116"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5D9DB3E" id="_x0000_s228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vjucXnQcAAPk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22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">
                  <v:group id="_x0000_s22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">
                    <v:group id="_x0000_s22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">
                      <v:shape id="شكل حر 50" o:spid="_x0000_s22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" fillcolor="#a5a5a5 [2092]" stroked="f" strokeweight="1pt">
                        <v:stroke joinstyle="miter"/>
                      </v:roundrect>
                    </v:group>
                    <v:oval id="شكل بيضاوي 52" o:spid="_x0000_s22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" filled="f" strokecolor="#168489" strokeweight="1pt">
                      <v:stroke joinstyle="miter"/>
                    </v:oval>
                  </v:group>
                  <v:shape id="مربع نص 41" o:spid="_x0000_s229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" filled="f" stroked="f">
                    <v:textbox style="mso-fit-shape-to-text:t">
                      <w:txbxContent>
                        <w:p w14:paraId="20B8BBBC" w14:textId="693C54C0" w:rsidR="00C41AB1" w:rsidRPr="00352626" w:rsidRDefault="00C41AB1" w:rsidP="00C41AB1">
                          <w:pPr>
                            <w:rPr>
                              <w:rFonts w:eastAsia="Calibri" w:hAnsi="Adobe Arabic" w:cs="Adobe Arabic"/>
                              <w:b/>
                              <w:bCs/>
                              <w:color w:val="FFFFFF"/>
                              <w:kern w:val="24"/>
                              <w:sz w:val="36"/>
                              <w:szCs w:val="36"/>
                              <w:lang w:bidi="ar-EG"/>
                            </w:rPr>
                          </w:pPr>
                          <w:r w:rsidRPr="00C41AB1">
                            <w:rPr>
                              <w:rFonts w:eastAsia="Calibri" w:hAnsi="Adobe Arabic" w:cs="Adobe Arabic"/>
                              <w:b/>
                              <w:bCs/>
                              <w:color w:val="FFFFFF"/>
                              <w:kern w:val="24"/>
                              <w:sz w:val="36"/>
                              <w:szCs w:val="36"/>
                              <w:rtl/>
                              <w:lang w:bidi="ar-EG"/>
                            </w:rPr>
                            <w:t>نظرية المحددات (</w:t>
                          </w:r>
                          <w:r w:rsidRPr="00D26E98">
                            <w:rPr>
                              <w:rFonts w:eastAsia="Calibri" w:hAnsi="Adobe Arabic" w:cs="Adobe Arabic"/>
                              <w:b/>
                              <w:bCs/>
                              <w:color w:val="FFFFFF"/>
                              <w:kern w:val="24"/>
                              <w:szCs w:val="28"/>
                              <w:lang w:bidi="ar-EG"/>
                            </w:rPr>
                            <w:t xml:space="preserve">Theory of </w:t>
                          </w:r>
                          <w:r w:rsidRPr="00D26E98">
                            <w:rPr>
                              <w:rFonts w:eastAsia="Calibri" w:hAnsi="Adobe Arabic" w:cs="Adobe Arabic"/>
                              <w:b/>
                              <w:bCs/>
                              <w:color w:val="FFFFFF"/>
                              <w:kern w:val="24"/>
                              <w:sz w:val="24"/>
                              <w:szCs w:val="24"/>
                              <w:lang w:bidi="ar-EG"/>
                            </w:rPr>
                            <w:t>Con</w:t>
                          </w:r>
                          <w:r w:rsidRPr="00D26E98">
                            <w:rPr>
                              <w:rFonts w:eastAsia="Calibri" w:hAnsi="Adobe Arabic" w:cs="Adobe Arabic"/>
                              <w:b/>
                              <w:bCs/>
                              <w:color w:val="FFFFFF"/>
                              <w:kern w:val="24"/>
                              <w:szCs w:val="28"/>
                              <w:lang w:bidi="ar-EG"/>
                            </w:rPr>
                            <w:t>straints</w:t>
                          </w:r>
                          <w:r w:rsidRPr="00C41AB1">
                            <w:rPr>
                              <w:rFonts w:eastAsia="Calibri" w:hAnsi="Adobe Arabic" w:cs="Adobe Arabic"/>
                              <w:b/>
                              <w:bCs/>
                              <w:color w:val="FFFFFF"/>
                              <w:kern w:val="24"/>
                              <w:sz w:val="36"/>
                              <w:szCs w:val="36"/>
                              <w:rtl/>
                              <w:lang w:bidi="ar-EG"/>
                            </w:rPr>
                            <w:t>)</w:t>
                          </w:r>
                        </w:p>
                      </w:txbxContent>
                    </v:textbox>
                  </v:shape>
                </v:group>
                <v:shape id="صورة 54" o:spid="_x0000_s22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">
                  <v:imagedata r:id="rId90" o:title=""/>
                </v:shape>
                <w10:anchorlock/>
              </v:group>
            </w:pict>
          </mc:Fallback>
        </mc:AlternateContent>
      </w:r>
    </w:p>
    <w:p w14:paraId="3A4AD659"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تحديد القيود الأساسية في النظام.</w:t>
      </w:r>
    </w:p>
    <w:p w14:paraId="640DF609"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التركيز على تحسين نقاط الاختناق.</w:t>
      </w:r>
    </w:p>
    <w:p w14:paraId="06A4B215"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تعظيم تدفّق العمل.</w:t>
      </w:r>
    </w:p>
    <w:p w14:paraId="775077F0" w14:textId="77777777" w:rsidR="004978DE" w:rsidRDefault="004978DE" w:rsidP="004978DE">
      <w:pPr>
        <w:rPr>
          <w:rFonts w:ascii="Sakkal Majalla" w:hAnsi="Sakkal Majalla"/>
          <w:sz w:val="34"/>
          <w:rtl/>
        </w:rPr>
      </w:pPr>
      <w:r w:rsidRPr="004978DE">
        <w:rPr>
          <w:rFonts w:ascii="Sakkal Majalla" w:hAnsi="Sakkal Majalla"/>
          <w:sz w:val="34"/>
          <w:rtl/>
        </w:rPr>
        <w:t xml:space="preserve">      مثال: شركة أمازون تطبّق هذه النظرية في مراكز التوزيع لتحديد وتحسين نقاط الاختناق في سلسلة التوريد.</w:t>
      </w:r>
    </w:p>
    <w:p w14:paraId="01E89312" w14:textId="69DAF277" w:rsidR="00C41AB1" w:rsidRPr="004978DE" w:rsidRDefault="00C41AB1"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F94B180" wp14:editId="1F6D60B4">
                <wp:extent cx="5731510" cy="891540"/>
                <wp:effectExtent l="0" t="0" r="2540" b="22860"/>
                <wp:docPr id="183812092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9129351" name="مجموعة 47"/>
                        <wpg:cNvGrpSpPr/>
                        <wpg:grpSpPr>
                          <a:xfrm>
                            <a:off x="0" y="0"/>
                            <a:ext cx="5731510" cy="895351"/>
                            <a:chOff x="0" y="0"/>
                            <a:chExt cx="5878196" cy="918845"/>
                          </a:xfrm>
                        </wpg:grpSpPr>
                        <wpg:grpSp>
                          <wpg:cNvPr id="336695828" name="مجموعة 48"/>
                          <wpg:cNvGrpSpPr/>
                          <wpg:grpSpPr>
                            <a:xfrm>
                              <a:off x="0" y="0"/>
                              <a:ext cx="5878196" cy="918845"/>
                              <a:chOff x="0" y="0"/>
                              <a:chExt cx="6240348" cy="919070"/>
                            </a:xfrm>
                          </wpg:grpSpPr>
                          <wpg:grpSp>
                            <wpg:cNvPr id="1462002429" name="مجموعة 49"/>
                            <wpg:cNvGrpSpPr/>
                            <wpg:grpSpPr>
                              <a:xfrm>
                                <a:off x="0" y="169208"/>
                                <a:ext cx="5433072" cy="580613"/>
                                <a:chOff x="0" y="169208"/>
                                <a:chExt cx="5433072" cy="580613"/>
                              </a:xfrm>
                            </wpg:grpSpPr>
                            <wps:wsp>
                              <wps:cNvPr id="5665940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9093708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663673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02280221" name="مربع نص 41"/>
                          <wps:cNvSpPr txBox="1"/>
                          <wps:spPr>
                            <a:xfrm>
                              <a:off x="204466" y="257055"/>
                              <a:ext cx="4615440" cy="389397"/>
                            </a:xfrm>
                            <a:prstGeom prst="rect">
                              <a:avLst/>
                            </a:prstGeom>
                            <a:noFill/>
                          </wps:spPr>
                          <wps:txbx>
                            <w:txbxContent>
                              <w:p w14:paraId="525ED6D2" w14:textId="783A1BEE" w:rsidR="00C41AB1" w:rsidRPr="00352626" w:rsidRDefault="00C41AB1" w:rsidP="00C41AB1">
                                <w:pPr>
                                  <w:rPr>
                                    <w:rFonts w:eastAsia="Calibri" w:hAnsi="Adobe Arabic" w:cs="Adobe Arabic"/>
                                    <w:b/>
                                    <w:bCs/>
                                    <w:color w:val="FFFFFF"/>
                                    <w:kern w:val="24"/>
                                    <w:sz w:val="36"/>
                                    <w:szCs w:val="36"/>
                                    <w:lang w:bidi="ar-EG"/>
                                  </w:rPr>
                                </w:pPr>
                                <w:r w:rsidRPr="00C41AB1">
                                  <w:rPr>
                                    <w:rFonts w:eastAsia="Calibri" w:hAnsi="Adobe Arabic" w:cs="Adobe Arabic"/>
                                    <w:b/>
                                    <w:bCs/>
                                    <w:color w:val="FFFFFF"/>
                                    <w:kern w:val="24"/>
                                    <w:sz w:val="36"/>
                                    <w:szCs w:val="36"/>
                                    <w:rtl/>
                                    <w:lang w:bidi="ar-EG"/>
                                  </w:rPr>
                                  <w:t>التفكير النظمي (</w:t>
                                </w:r>
                                <w:r w:rsidRPr="00D26E98">
                                  <w:rPr>
                                    <w:rFonts w:eastAsia="Calibri" w:hAnsi="Adobe Arabic" w:cs="Adobe Arabic"/>
                                    <w:b/>
                                    <w:bCs/>
                                    <w:color w:val="FFFFFF"/>
                                    <w:kern w:val="24"/>
                                    <w:szCs w:val="28"/>
                                    <w:lang w:bidi="ar-EG"/>
                                  </w:rPr>
                                  <w:t>Systems Thinking</w:t>
                                </w:r>
                                <w:r w:rsidRPr="00C41AB1">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112941407"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F94B180" id="_x0000_s229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AuqDruZBwAA+B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2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">
                  <v:group id="_x0000_s22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">
                    <v:group id="_x0000_s22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">
                      <v:shape id="شكل حر 50" o:spid="_x0000_s23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" fillcolor="#a5a5a5 [2092]" stroked="f" strokeweight="1pt">
                        <v:stroke joinstyle="miter"/>
                      </v:roundrect>
                    </v:group>
                    <v:oval id="شكل بيضاوي 52" o:spid="_x0000_s23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" filled="f" strokecolor="#168489" strokeweight="1pt">
                      <v:stroke joinstyle="miter"/>
                    </v:oval>
                  </v:group>
                  <v:shape id="مربع نص 41" o:spid="_x0000_s230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" filled="f" stroked="f">
                    <v:textbox style="mso-fit-shape-to-text:t">
                      <w:txbxContent>
                        <w:p w14:paraId="525ED6D2" w14:textId="783A1BEE" w:rsidR="00C41AB1" w:rsidRPr="00352626" w:rsidRDefault="00C41AB1" w:rsidP="00C41AB1">
                          <w:pPr>
                            <w:rPr>
                              <w:rFonts w:eastAsia="Calibri" w:hAnsi="Adobe Arabic" w:cs="Adobe Arabic"/>
                              <w:b/>
                              <w:bCs/>
                              <w:color w:val="FFFFFF"/>
                              <w:kern w:val="24"/>
                              <w:sz w:val="36"/>
                              <w:szCs w:val="36"/>
                              <w:lang w:bidi="ar-EG"/>
                            </w:rPr>
                          </w:pPr>
                          <w:r w:rsidRPr="00C41AB1">
                            <w:rPr>
                              <w:rFonts w:eastAsia="Calibri" w:hAnsi="Adobe Arabic" w:cs="Adobe Arabic"/>
                              <w:b/>
                              <w:bCs/>
                              <w:color w:val="FFFFFF"/>
                              <w:kern w:val="24"/>
                              <w:sz w:val="36"/>
                              <w:szCs w:val="36"/>
                              <w:rtl/>
                              <w:lang w:bidi="ar-EG"/>
                            </w:rPr>
                            <w:t>التفكير النظمي (</w:t>
                          </w:r>
                          <w:r w:rsidRPr="00D26E98">
                            <w:rPr>
                              <w:rFonts w:eastAsia="Calibri" w:hAnsi="Adobe Arabic" w:cs="Adobe Arabic"/>
                              <w:b/>
                              <w:bCs/>
                              <w:color w:val="FFFFFF"/>
                              <w:kern w:val="24"/>
                              <w:szCs w:val="28"/>
                              <w:lang w:bidi="ar-EG"/>
                            </w:rPr>
                            <w:t>Systems Thinking</w:t>
                          </w:r>
                          <w:r w:rsidRPr="00C41AB1">
                            <w:rPr>
                              <w:rFonts w:eastAsia="Calibri" w:hAnsi="Adobe Arabic" w:cs="Adobe Arabic"/>
                              <w:b/>
                              <w:bCs/>
                              <w:color w:val="FFFFFF"/>
                              <w:kern w:val="24"/>
                              <w:sz w:val="36"/>
                              <w:szCs w:val="36"/>
                              <w:rtl/>
                              <w:lang w:bidi="ar-EG"/>
                            </w:rPr>
                            <w:t>)</w:t>
                          </w:r>
                        </w:p>
                      </w:txbxContent>
                    </v:textbox>
                  </v:shape>
                </v:group>
                <v:shape id="صورة 54" o:spid="_x0000_s23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">
                  <v:imagedata r:id="rId90" o:title=""/>
                </v:shape>
                <w10:anchorlock/>
              </v:group>
            </w:pict>
          </mc:Fallback>
        </mc:AlternateContent>
      </w:r>
    </w:p>
    <w:p w14:paraId="1DFFCA71"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فهم الترابط بين مكوّنات النظام.</w:t>
      </w:r>
    </w:p>
    <w:p w14:paraId="790614C8"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تحديد الآثار غير المباشرة للقرارات.</w:t>
      </w:r>
    </w:p>
    <w:p w14:paraId="795844A6"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تجنّب الحلول السريعة التي تخلق مشاكل أكبر.</w:t>
      </w:r>
    </w:p>
    <w:p w14:paraId="4A4E8838"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مثال: حلّت شركة بيبسيكو مشاكل الاستدامة من خلال نهج التفكير النظمي الذي يربط بين استهلاك المياه وتكاليف الإنتاج والعلاقات المجتمعية.</w:t>
      </w:r>
    </w:p>
    <w:p w14:paraId="41CCA62F" w14:textId="77777777" w:rsidR="004978DE" w:rsidRPr="00DB32E4" w:rsidRDefault="004978DE" w:rsidP="00C41AB1">
      <w:pPr>
        <w:keepNext/>
        <w:pageBreakBefore/>
        <w:rPr>
          <w:rFonts w:ascii="Adobe Arabic" w:hAnsi="Adobe Arabic" w:cs="Adobe Arabic"/>
          <w:b/>
          <w:bCs/>
          <w:color w:val="008080"/>
          <w:sz w:val="36"/>
          <w:szCs w:val="36"/>
          <w:rtl/>
        </w:rPr>
      </w:pPr>
      <w:r w:rsidRPr="00DB32E4">
        <w:rPr>
          <w:rFonts w:ascii="Adobe Arabic" w:hAnsi="Adobe Arabic" w:cs="Adobe Arabic"/>
          <w:b/>
          <w:bCs/>
          <w:color w:val="008080"/>
          <w:sz w:val="36"/>
          <w:szCs w:val="36"/>
          <w:rtl/>
        </w:rPr>
        <w:lastRenderedPageBreak/>
        <w:t>التعامل مع المشكلات المعقّدة (</w:t>
      </w:r>
      <w:r w:rsidRPr="00DB32E4">
        <w:rPr>
          <w:rFonts w:ascii="Adobe Arabic" w:hAnsi="Adobe Arabic" w:cs="Adobe Arabic"/>
          <w:b/>
          <w:bCs/>
          <w:color w:val="008080"/>
          <w:sz w:val="36"/>
          <w:szCs w:val="36"/>
        </w:rPr>
        <w:t>Wicked Problems</w:t>
      </w:r>
      <w:r w:rsidRPr="00DB32E4">
        <w:rPr>
          <w:rFonts w:ascii="Adobe Arabic" w:hAnsi="Adobe Arabic" w:cs="Adobe Arabic"/>
          <w:b/>
          <w:bCs/>
          <w:color w:val="008080"/>
          <w:sz w:val="36"/>
          <w:szCs w:val="36"/>
          <w:rtl/>
        </w:rPr>
        <w:t>):</w:t>
      </w:r>
    </w:p>
    <w:p w14:paraId="63102ABF" w14:textId="77777777" w:rsidR="004978DE" w:rsidRPr="004978DE" w:rsidRDefault="004978DE" w:rsidP="004978DE">
      <w:pPr>
        <w:rPr>
          <w:rFonts w:ascii="Sakkal Majalla" w:hAnsi="Sakkal Majalla"/>
          <w:sz w:val="34"/>
          <w:rtl/>
        </w:rPr>
      </w:pPr>
      <w:r w:rsidRPr="004978DE">
        <w:rPr>
          <w:rFonts w:ascii="Sakkal Majalla" w:hAnsi="Sakkal Majalla"/>
          <w:sz w:val="34"/>
          <w:rtl/>
        </w:rPr>
        <w:t>بعض المشكلات التنظيمية تتّسم بالتعقيد الشديد، حيث:</w:t>
      </w:r>
    </w:p>
    <w:p w14:paraId="7E44BAC6" w14:textId="77777777" w:rsidR="004978DE" w:rsidRPr="004978DE" w:rsidRDefault="004978DE" w:rsidP="004978DE">
      <w:pPr>
        <w:rPr>
          <w:rFonts w:ascii="Sakkal Majalla" w:hAnsi="Sakkal Majalla"/>
          <w:sz w:val="34"/>
          <w:rtl/>
        </w:rPr>
      </w:pPr>
      <w:r w:rsidRPr="004978DE">
        <w:rPr>
          <w:rFonts w:ascii="Sakkal Majalla" w:hAnsi="Sakkal Majalla"/>
          <w:sz w:val="34"/>
          <w:rtl/>
        </w:rPr>
        <w:t>- لا توجد صياغة نهائية واضحة للمشكلة.</w:t>
      </w:r>
    </w:p>
    <w:p w14:paraId="2DBE3285" w14:textId="77777777" w:rsidR="004978DE" w:rsidRPr="004978DE" w:rsidRDefault="004978DE" w:rsidP="004978DE">
      <w:pPr>
        <w:rPr>
          <w:rFonts w:ascii="Sakkal Majalla" w:hAnsi="Sakkal Majalla"/>
          <w:sz w:val="34"/>
          <w:rtl/>
        </w:rPr>
      </w:pPr>
      <w:r w:rsidRPr="004978DE">
        <w:rPr>
          <w:rFonts w:ascii="Sakkal Majalla" w:hAnsi="Sakkal Majalla"/>
          <w:sz w:val="34"/>
          <w:rtl/>
        </w:rPr>
        <w:t>- كلّ مشكلة فريدة من نوعها.</w:t>
      </w:r>
    </w:p>
    <w:p w14:paraId="74A4E411" w14:textId="77777777" w:rsidR="004978DE" w:rsidRPr="004978DE" w:rsidRDefault="004978DE" w:rsidP="004978DE">
      <w:pPr>
        <w:rPr>
          <w:rFonts w:ascii="Sakkal Majalla" w:hAnsi="Sakkal Majalla"/>
          <w:sz w:val="34"/>
          <w:rtl/>
        </w:rPr>
      </w:pPr>
      <w:r w:rsidRPr="004978DE">
        <w:rPr>
          <w:rFonts w:ascii="Sakkal Majalla" w:hAnsi="Sakkal Majalla"/>
          <w:sz w:val="34"/>
          <w:rtl/>
        </w:rPr>
        <w:t>- الحلول ليست "صحيحة أو خاطئة" بل "أفضل أو أسوأ".</w:t>
      </w:r>
    </w:p>
    <w:p w14:paraId="74CE5283" w14:textId="77777777" w:rsidR="004978DE" w:rsidRPr="004978DE" w:rsidRDefault="004978DE" w:rsidP="004978DE">
      <w:pPr>
        <w:rPr>
          <w:rFonts w:ascii="Sakkal Majalla" w:hAnsi="Sakkal Majalla"/>
          <w:sz w:val="34"/>
          <w:rtl/>
        </w:rPr>
      </w:pPr>
      <w:r w:rsidRPr="004978DE">
        <w:rPr>
          <w:rFonts w:ascii="Sakkal Majalla" w:hAnsi="Sakkal Majalla"/>
          <w:sz w:val="34"/>
          <w:rtl/>
        </w:rPr>
        <w:t>- لا توجد فرصة للتعلّم من المحاولة والخطأ.</w:t>
      </w:r>
    </w:p>
    <w:p w14:paraId="2A4072FD" w14:textId="77777777" w:rsidR="004978DE" w:rsidRPr="004978DE" w:rsidRDefault="004978DE" w:rsidP="004978DE">
      <w:pPr>
        <w:rPr>
          <w:rFonts w:ascii="Sakkal Majalla" w:hAnsi="Sakkal Majalla"/>
          <w:b/>
          <w:bCs/>
          <w:sz w:val="34"/>
          <w:rtl/>
        </w:rPr>
      </w:pPr>
      <w:r w:rsidRPr="004978DE">
        <w:rPr>
          <w:rFonts w:ascii="Sakkal Majalla" w:hAnsi="Sakkal Majalla"/>
          <w:b/>
          <w:bCs/>
          <w:sz w:val="34"/>
          <w:rtl/>
        </w:rPr>
        <w:t>للتعامل معها، يمكن للقائد:</w:t>
      </w:r>
    </w:p>
    <w:p w14:paraId="05881015" w14:textId="77777777" w:rsidR="004978DE" w:rsidRPr="004978DE" w:rsidRDefault="004978DE" w:rsidP="004978DE">
      <w:pPr>
        <w:rPr>
          <w:rFonts w:ascii="Sakkal Majalla" w:hAnsi="Sakkal Majalla"/>
          <w:sz w:val="34"/>
          <w:rtl/>
        </w:rPr>
      </w:pPr>
      <w:r w:rsidRPr="004978DE">
        <w:rPr>
          <w:rFonts w:ascii="Sakkal Majalla" w:hAnsi="Sakkal Majalla"/>
          <w:sz w:val="34"/>
          <w:rtl/>
        </w:rPr>
        <w:t>- تجزئة المشكلة إلى أجزاء أصغر.</w:t>
      </w:r>
    </w:p>
    <w:p w14:paraId="4FDDA3A2" w14:textId="77777777" w:rsidR="004978DE" w:rsidRPr="004978DE" w:rsidRDefault="004978DE" w:rsidP="004978DE">
      <w:pPr>
        <w:rPr>
          <w:rFonts w:ascii="Sakkal Majalla" w:hAnsi="Sakkal Majalla"/>
          <w:sz w:val="34"/>
          <w:rtl/>
        </w:rPr>
      </w:pPr>
      <w:r w:rsidRPr="004978DE">
        <w:rPr>
          <w:rFonts w:ascii="Sakkal Majalla" w:hAnsi="Sakkal Majalla"/>
          <w:sz w:val="34"/>
          <w:rtl/>
        </w:rPr>
        <w:t>- إشراك أصحاب مصلحة متنوّعين.</w:t>
      </w:r>
    </w:p>
    <w:p w14:paraId="04DB6BED" w14:textId="77777777" w:rsidR="004978DE" w:rsidRPr="004978DE" w:rsidRDefault="004978DE" w:rsidP="004978DE">
      <w:pPr>
        <w:rPr>
          <w:rFonts w:ascii="Sakkal Majalla" w:hAnsi="Sakkal Majalla"/>
          <w:sz w:val="34"/>
          <w:rtl/>
        </w:rPr>
      </w:pPr>
      <w:r w:rsidRPr="004978DE">
        <w:rPr>
          <w:rFonts w:ascii="Sakkal Majalla" w:hAnsi="Sakkal Majalla"/>
          <w:sz w:val="34"/>
          <w:rtl/>
        </w:rPr>
        <w:t>- تبنّي نهج تكراري (</w:t>
      </w:r>
      <w:r w:rsidRPr="004978DE">
        <w:rPr>
          <w:rFonts w:ascii="Sakkal Majalla" w:hAnsi="Sakkal Majalla"/>
          <w:sz w:val="34"/>
        </w:rPr>
        <w:t>Iterative Approach</w:t>
      </w:r>
      <w:r w:rsidRPr="004978DE">
        <w:rPr>
          <w:rFonts w:ascii="Sakkal Majalla" w:hAnsi="Sakkal Majalla"/>
          <w:sz w:val="34"/>
          <w:rtl/>
        </w:rPr>
        <w:t>).</w:t>
      </w:r>
    </w:p>
    <w:p w14:paraId="70C8100D" w14:textId="77777777" w:rsidR="004978DE" w:rsidRPr="004978DE" w:rsidRDefault="004978DE" w:rsidP="004978DE">
      <w:pPr>
        <w:rPr>
          <w:rFonts w:ascii="Sakkal Majalla" w:hAnsi="Sakkal Majalla"/>
          <w:sz w:val="34"/>
          <w:rtl/>
        </w:rPr>
      </w:pPr>
      <w:r w:rsidRPr="004978DE">
        <w:rPr>
          <w:rFonts w:ascii="Sakkal Majalla" w:hAnsi="Sakkal Majalla"/>
          <w:sz w:val="34"/>
          <w:rtl/>
        </w:rPr>
        <w:t>- البدء بحلول صغيرة قابلة للتطبيق.</w:t>
      </w:r>
    </w:p>
    <w:p w14:paraId="461CC253" w14:textId="54817B77" w:rsidR="004978DE" w:rsidRPr="004978DE" w:rsidRDefault="00C41AB1" w:rsidP="00C41AB1">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066A5E39" wp14:editId="2B853D6D">
                <wp:extent cx="5731510" cy="895350"/>
                <wp:effectExtent l="0" t="0" r="21590" b="19050"/>
                <wp:docPr id="176773491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73201510" name="صورة 38"/>
                          <pic:cNvPicPr/>
                        </pic:nvPicPr>
                        <pic:blipFill>
                          <a:blip r:embed="rId6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39718396" name="مجموعة 39"/>
                        <wpg:cNvGrpSpPr/>
                        <wpg:grpSpPr>
                          <a:xfrm>
                            <a:off x="0" y="0"/>
                            <a:ext cx="5731510" cy="895350"/>
                            <a:chOff x="0" y="0"/>
                            <a:chExt cx="5878196" cy="918845"/>
                          </a:xfrm>
                        </wpg:grpSpPr>
                        <wpg:grpSp>
                          <wpg:cNvPr id="2095012123" name="مجموعة 40"/>
                          <wpg:cNvGrpSpPr/>
                          <wpg:grpSpPr>
                            <a:xfrm>
                              <a:off x="0" y="0"/>
                              <a:ext cx="5878196" cy="918845"/>
                              <a:chOff x="0" y="0"/>
                              <a:chExt cx="6240348" cy="919070"/>
                            </a:xfrm>
                          </wpg:grpSpPr>
                          <wpg:grpSp>
                            <wpg:cNvPr id="645759373" name="مجموعة 41"/>
                            <wpg:cNvGrpSpPr/>
                            <wpg:grpSpPr>
                              <a:xfrm>
                                <a:off x="0" y="169208"/>
                                <a:ext cx="5433072" cy="580613"/>
                                <a:chOff x="0" y="169208"/>
                                <a:chExt cx="5433072" cy="580613"/>
                              </a:xfrm>
                            </wpg:grpSpPr>
                            <wps:wsp>
                              <wps:cNvPr id="128737378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6187648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096200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5872088" name="مربع نص 41"/>
                          <wps:cNvSpPr txBox="1"/>
                          <wps:spPr>
                            <a:xfrm>
                              <a:off x="204484" y="257055"/>
                              <a:ext cx="4616071" cy="387740"/>
                            </a:xfrm>
                            <a:prstGeom prst="rect">
                              <a:avLst/>
                            </a:prstGeom>
                            <a:noFill/>
                          </wps:spPr>
                          <wps:txbx>
                            <w:txbxContent>
                              <w:p w14:paraId="5D13BAE2" w14:textId="493190CD" w:rsidR="00C41AB1" w:rsidRDefault="00C41AB1" w:rsidP="00C41AB1">
                                <w:pPr>
                                  <w:rPr>
                                    <w:rFonts w:eastAsia="Calibri" w:hAnsi="Adobe Arabic" w:cs="Adobe Arabic"/>
                                    <w:b/>
                                    <w:bCs/>
                                    <w:color w:val="FFFFFF"/>
                                    <w:kern w:val="24"/>
                                    <w:sz w:val="36"/>
                                    <w:szCs w:val="36"/>
                                    <w:lang w:bidi="ar-EG"/>
                                  </w:rPr>
                                </w:pPr>
                                <w:r w:rsidRPr="00C41AB1">
                                  <w:rPr>
                                    <w:rFonts w:eastAsia="Calibri" w:hAnsi="Adobe Arabic" w:cs="Adobe Arabic"/>
                                    <w:b/>
                                    <w:bCs/>
                                    <w:color w:val="FFFFFF"/>
                                    <w:kern w:val="24"/>
                                    <w:sz w:val="36"/>
                                    <w:szCs w:val="36"/>
                                    <w:rtl/>
                                    <w:lang w:bidi="ar-EG"/>
                                  </w:rPr>
                                  <w:t>متابعة الأداء وتقييم الموظفين</w:t>
                                </w:r>
                              </w:p>
                            </w:txbxContent>
                          </wps:txbx>
                          <wps:bodyPr wrap="square" rtlCol="1">
                            <a:spAutoFit/>
                          </wps:bodyPr>
                        </wps:wsp>
                      </wpg:grpSp>
                    </wpg:wgp>
                  </a:graphicData>
                </a:graphic>
              </wp:inline>
            </w:drawing>
          </mc:Choice>
          <mc:Fallback>
            <w:pict>
              <v:group w14:anchorId="066A5E39" id="_x0000_s230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">
                <v:shape id="صورة 38" o:spid="_x0000_s230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">
                  <v:imagedata r:id="rId64" o:title=""/>
                </v:shape>
                <v:group id="مجموعة 39" o:spid="_x0000_s23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">
                  <v:group id="مجموعة 40" o:spid="_x0000_s23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">
                    <v:group id="مجموعة 41" o:spid="_x0000_s23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">
                      <v:shape id="شكل حر 42" o:spid="_x0000_s23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" fillcolor="#168489" stroked="f" strokeweight="1pt">
                        <v:stroke joinstyle="miter"/>
                      </v:roundrect>
                    </v:group>
                    <v:oval id="شكل بيضاوي 44" o:spid="_x0000_s23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" filled="f" strokecolor="#a5a5a5 [2092]" strokeweight="1pt">
                      <v:stroke joinstyle="miter"/>
                    </v:oval>
                  </v:group>
                  <v:shape id="مربع نص 41" o:spid="_x0000_s231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" filled="f" stroked="f">
                    <v:textbox style="mso-fit-shape-to-text:t">
                      <w:txbxContent>
                        <w:p w14:paraId="5D13BAE2" w14:textId="493190CD" w:rsidR="00C41AB1" w:rsidRDefault="00C41AB1" w:rsidP="00C41AB1">
                          <w:pPr>
                            <w:rPr>
                              <w:rFonts w:eastAsia="Calibri" w:hAnsi="Adobe Arabic" w:cs="Adobe Arabic"/>
                              <w:b/>
                              <w:bCs/>
                              <w:color w:val="FFFFFF"/>
                              <w:kern w:val="24"/>
                              <w:sz w:val="36"/>
                              <w:szCs w:val="36"/>
                              <w:lang w:bidi="ar-EG"/>
                            </w:rPr>
                          </w:pPr>
                          <w:r w:rsidRPr="00C41AB1">
                            <w:rPr>
                              <w:rFonts w:eastAsia="Calibri" w:hAnsi="Adobe Arabic" w:cs="Adobe Arabic"/>
                              <w:b/>
                              <w:bCs/>
                              <w:color w:val="FFFFFF"/>
                              <w:kern w:val="24"/>
                              <w:sz w:val="36"/>
                              <w:szCs w:val="36"/>
                              <w:rtl/>
                              <w:lang w:bidi="ar-EG"/>
                            </w:rPr>
                            <w:t>متابعة الأداء وتقييم الموظفين</w:t>
                          </w:r>
                        </w:p>
                      </w:txbxContent>
                    </v:textbox>
                  </v:shape>
                </v:group>
                <w10:anchorlock/>
              </v:group>
            </w:pict>
          </mc:Fallback>
        </mc:AlternateContent>
      </w:r>
    </w:p>
    <w:p w14:paraId="3BF522B4"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تقييم الأداء ليس مجرّد إجراء إداري روتيني، بل هو أداة استراتيجية للتطوير والتحفيز. وفقاً لاستطلاع أجرته مؤسّسة </w:t>
      </w:r>
      <w:r w:rsidRPr="004978DE">
        <w:rPr>
          <w:rFonts w:ascii="Sakkal Majalla" w:hAnsi="Sakkal Majalla"/>
          <w:sz w:val="34"/>
        </w:rPr>
        <w:t>Deloitte</w:t>
      </w:r>
      <w:r w:rsidRPr="004978DE">
        <w:rPr>
          <w:rFonts w:ascii="Sakkal Majalla" w:hAnsi="Sakkal Majalla"/>
          <w:sz w:val="34"/>
          <w:rtl/>
        </w:rPr>
        <w:t>، فإنّ 58% من المؤسّسات تعتبر أنظمة تقييم الأداء التقليدية غير فعّالة، وتتّجه نحو نماذج أكثر مرونة وتركيزاً على المستقبل.</w:t>
      </w:r>
    </w:p>
    <w:p w14:paraId="46411A7F" w14:textId="77777777" w:rsidR="004978DE" w:rsidRDefault="004978DE" w:rsidP="004978DE">
      <w:pPr>
        <w:rPr>
          <w:rFonts w:ascii="Adobe Arabic" w:hAnsi="Adobe Arabic" w:cs="Adobe Arabic"/>
          <w:b/>
          <w:bCs/>
          <w:color w:val="008080"/>
          <w:sz w:val="36"/>
          <w:szCs w:val="36"/>
          <w:rtl/>
        </w:rPr>
      </w:pPr>
      <w:r w:rsidRPr="00C41AB1">
        <w:rPr>
          <w:rFonts w:ascii="Adobe Arabic" w:hAnsi="Adobe Arabic" w:cs="Adobe Arabic"/>
          <w:b/>
          <w:bCs/>
          <w:color w:val="008080"/>
          <w:sz w:val="36"/>
          <w:szCs w:val="36"/>
          <w:rtl/>
        </w:rPr>
        <w:t>أهداف تقييم الأداء:</w:t>
      </w:r>
    </w:p>
    <w:p w14:paraId="52773E3C" w14:textId="50FADA43" w:rsidR="00CC4B56" w:rsidRPr="00C41AB1" w:rsidRDefault="00253511" w:rsidP="00253511">
      <w:pPr>
        <w:jc w:val="center"/>
        <w:rPr>
          <w:rFonts w:ascii="Adobe Arabic" w:hAnsi="Adobe Arabic" w:cs="Adobe Arabic"/>
          <w:b/>
          <w:bCs/>
          <w:color w:val="008080"/>
          <w:sz w:val="36"/>
          <w:szCs w:val="36"/>
          <w:rtl/>
        </w:rPr>
      </w:pPr>
      <w:r w:rsidRPr="00253511">
        <w:rPr>
          <w:rFonts w:ascii="Adobe Arabic" w:hAnsi="Adobe Arabic" w:cs="Adobe Arabic"/>
          <w:b/>
          <w:bCs/>
          <w:noProof/>
          <w:color w:val="008080"/>
          <w:sz w:val="36"/>
          <w:szCs w:val="36"/>
        </w:rPr>
        <mc:AlternateContent>
          <mc:Choice Requires="wpg">
            <w:drawing>
              <wp:inline distT="0" distB="0" distL="0" distR="0" wp14:anchorId="42942205" wp14:editId="4C9521AF">
                <wp:extent cx="3634740" cy="2781300"/>
                <wp:effectExtent l="0" t="0" r="3810" b="0"/>
                <wp:docPr id="1791322588" name="مجموعة 11"/>
                <wp:cNvGraphicFramePr/>
                <a:graphic xmlns:a="http://schemas.openxmlformats.org/drawingml/2006/main">
                  <a:graphicData uri="http://schemas.microsoft.com/office/word/2010/wordprocessingGroup">
                    <wpg:wgp>
                      <wpg:cNvGrpSpPr/>
                      <wpg:grpSpPr>
                        <a:xfrm>
                          <a:off x="0" y="0"/>
                          <a:ext cx="3634740" cy="2781300"/>
                          <a:chOff x="0" y="-186012"/>
                          <a:chExt cx="3063240" cy="2370928"/>
                        </a:xfrm>
                      </wpg:grpSpPr>
                      <pic:pic xmlns:pic="http://schemas.openxmlformats.org/drawingml/2006/picture">
                        <pic:nvPicPr>
                          <pic:cNvPr id="624851042" name="صورة 624851042"/>
                          <pic:cNvPicPr>
                            <a:picLocks noChangeAspect="1"/>
                          </pic:cNvPicPr>
                        </pic:nvPicPr>
                        <pic:blipFill>
                          <a:blip r:embed="rId252" cstate="print">
                            <a:extLst>
                              <a:ext uri="{28A0092B-C50C-407E-A947-70E740481C1C}">
                                <a14:useLocalDpi xmlns:a14="http://schemas.microsoft.com/office/drawing/2010/main" val="0"/>
                              </a:ext>
                            </a:extLst>
                          </a:blip>
                          <a:stretch>
                            <a:fillRect/>
                          </a:stretch>
                        </pic:blipFill>
                        <pic:spPr>
                          <a:xfrm>
                            <a:off x="0" y="142756"/>
                            <a:ext cx="3063240" cy="2042160"/>
                          </a:xfrm>
                          <a:prstGeom prst="rect">
                            <a:avLst/>
                          </a:prstGeom>
                        </pic:spPr>
                      </pic:pic>
                      <wps:wsp>
                        <wps:cNvPr id="1589532420" name="مربع نص 6"/>
                        <wps:cNvSpPr txBox="1"/>
                        <wps:spPr>
                          <a:xfrm>
                            <a:off x="1866900" y="0"/>
                            <a:ext cx="1055370" cy="377825"/>
                          </a:xfrm>
                          <a:prstGeom prst="rect">
                            <a:avLst/>
                          </a:prstGeom>
                          <a:noFill/>
                        </wps:spPr>
                        <wps:txbx>
                          <w:txbxContent>
                            <w:p w14:paraId="08D7C117"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تحسين الأداء</w:t>
                              </w:r>
                            </w:p>
                          </w:txbxContent>
                        </wps:txbx>
                        <wps:bodyPr wrap="square">
                          <a:noAutofit/>
                        </wps:bodyPr>
                      </wps:wsp>
                      <wps:wsp>
                        <wps:cNvPr id="1224664987" name="مربع نص 7"/>
                        <wps:cNvSpPr txBox="1"/>
                        <wps:spPr>
                          <a:xfrm>
                            <a:off x="994121" y="-186012"/>
                            <a:ext cx="1066165" cy="589280"/>
                          </a:xfrm>
                          <a:prstGeom prst="rect">
                            <a:avLst/>
                          </a:prstGeom>
                          <a:noFill/>
                        </wps:spPr>
                        <wps:txbx>
                          <w:txbxContent>
                            <w:p w14:paraId="1103E4B1" w14:textId="77777777" w:rsidR="00253511" w:rsidRDefault="00253511" w:rsidP="00253511">
                              <w:pPr>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 xml:space="preserve">دعم </w:t>
                              </w:r>
                              <w:r w:rsidRPr="00253511">
                                <w:rPr>
                                  <w:rFonts w:ascii="Adobe Arabic" w:eastAsia="Calibri" w:hAnsi="Adobe Arabic" w:cs="Adobe Arabic"/>
                                  <w:b/>
                                  <w:bCs/>
                                  <w:kern w:val="24"/>
                                  <w:sz w:val="34"/>
                                  <w:rtl/>
                                </w:rPr>
                                <w:t>القرارات</w:t>
                              </w:r>
                              <w:r>
                                <w:rPr>
                                  <w:rFonts w:ascii="Adobe Arabic" w:eastAsia="Calibri" w:hAnsi="Adobe Arabic" w:cs="Adobe Arabic"/>
                                  <w:b/>
                                  <w:bCs/>
                                  <w:kern w:val="24"/>
                                  <w:sz w:val="36"/>
                                  <w:szCs w:val="36"/>
                                  <w:rtl/>
                                </w:rPr>
                                <w:t xml:space="preserve"> الإدارية</w:t>
                              </w:r>
                            </w:p>
                          </w:txbxContent>
                        </wps:txbx>
                        <wps:bodyPr wrap="square">
                          <a:noAutofit/>
                        </wps:bodyPr>
                      </wps:wsp>
                      <wps:wsp>
                        <wps:cNvPr id="1238932508" name="مربع نص 8"/>
                        <wps:cNvSpPr txBox="1"/>
                        <wps:spPr>
                          <a:xfrm>
                            <a:off x="144780" y="0"/>
                            <a:ext cx="1171575" cy="377825"/>
                          </a:xfrm>
                          <a:prstGeom prst="rect">
                            <a:avLst/>
                          </a:prstGeom>
                          <a:noFill/>
                        </wps:spPr>
                        <wps:txbx>
                          <w:txbxContent>
                            <w:p w14:paraId="20BB6E8E"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التحفيز</w:t>
                              </w:r>
                            </w:p>
                          </w:txbxContent>
                        </wps:txbx>
                        <wps:bodyPr wrap="square">
                          <a:noAutofit/>
                        </wps:bodyPr>
                      </wps:wsp>
                      <wps:wsp>
                        <wps:cNvPr id="2112412228" name="مربع نص 9"/>
                        <wps:cNvSpPr txBox="1"/>
                        <wps:spPr>
                          <a:xfrm>
                            <a:off x="1432560" y="1773256"/>
                            <a:ext cx="1171575" cy="377825"/>
                          </a:xfrm>
                          <a:prstGeom prst="rect">
                            <a:avLst/>
                          </a:prstGeom>
                          <a:noFill/>
                        </wps:spPr>
                        <wps:txbx>
                          <w:txbxContent>
                            <w:p w14:paraId="2A785CEA"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تطوير المهارات</w:t>
                              </w:r>
                            </w:p>
                          </w:txbxContent>
                        </wps:txbx>
                        <wps:bodyPr wrap="square">
                          <a:noAutofit/>
                        </wps:bodyPr>
                      </wps:wsp>
                      <wps:wsp>
                        <wps:cNvPr id="2106885250" name="مربع نص 10"/>
                        <wps:cNvSpPr txBox="1"/>
                        <wps:spPr>
                          <a:xfrm>
                            <a:off x="387667" y="1773256"/>
                            <a:ext cx="1171575" cy="377825"/>
                          </a:xfrm>
                          <a:prstGeom prst="rect">
                            <a:avLst/>
                          </a:prstGeom>
                          <a:noFill/>
                        </wps:spPr>
                        <wps:txbx>
                          <w:txbxContent>
                            <w:p w14:paraId="6BAA4EF5"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توثيق الأداء</w:t>
                              </w:r>
                            </w:p>
                          </w:txbxContent>
                        </wps:txbx>
                        <wps:bodyPr wrap="square">
                          <a:noAutofit/>
                        </wps:bodyPr>
                      </wps:wsp>
                    </wpg:wgp>
                  </a:graphicData>
                </a:graphic>
              </wp:inline>
            </w:drawing>
          </mc:Choice>
          <mc:Fallback>
            <w:pict>
              <v:group w14:anchorId="42942205" id="_x0000_s2314" style="width:286.2pt;height:219pt;mso-position-horizontal-relative:char;mso-position-vertical-relative:line" coordorigin=",-1860" coordsize="30632,23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">
                <v:shape id="صورة 624851042" o:spid="_x0000_s2315" type="#_x0000_t75" style="position:absolute;top:1427;width:30632;height:20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">
                  <v:imagedata r:id="rId253" o:title=""/>
                </v:shape>
                <v:shape id="مربع نص 6" o:spid="_x0000_s2316" type="#_x0000_t202" style="position:absolute;left:18669;width:10553;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" filled="f" stroked="f">
                  <v:textbox>
                    <w:txbxContent>
                      <w:p w14:paraId="08D7C117"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تحسين الأداء</w:t>
                        </w:r>
                      </w:p>
                    </w:txbxContent>
                  </v:textbox>
                </v:shape>
                <v:shape id="مربع نص 7" o:spid="_x0000_s2317" type="#_x0000_t202" style="position:absolute;left:9941;top:-1860;width:10661;height:5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" filled="f" stroked="f">
                  <v:textbox>
                    <w:txbxContent>
                      <w:p w14:paraId="1103E4B1" w14:textId="77777777" w:rsidR="00253511" w:rsidRDefault="00253511" w:rsidP="00253511">
                        <w:pPr>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 xml:space="preserve">دعم </w:t>
                        </w:r>
                        <w:r w:rsidRPr="00253511">
                          <w:rPr>
                            <w:rFonts w:ascii="Adobe Arabic" w:eastAsia="Calibri" w:hAnsi="Adobe Arabic" w:cs="Adobe Arabic"/>
                            <w:b/>
                            <w:bCs/>
                            <w:kern w:val="24"/>
                            <w:sz w:val="34"/>
                            <w:rtl/>
                          </w:rPr>
                          <w:t>القرارات</w:t>
                        </w:r>
                        <w:r>
                          <w:rPr>
                            <w:rFonts w:ascii="Adobe Arabic" w:eastAsia="Calibri" w:hAnsi="Adobe Arabic" w:cs="Adobe Arabic"/>
                            <w:b/>
                            <w:bCs/>
                            <w:kern w:val="24"/>
                            <w:sz w:val="36"/>
                            <w:szCs w:val="36"/>
                            <w:rtl/>
                          </w:rPr>
                          <w:t xml:space="preserve"> الإدارية</w:t>
                        </w:r>
                      </w:p>
                    </w:txbxContent>
                  </v:textbox>
                </v:shape>
                <v:shape id="مربع نص 8" o:spid="_x0000_s2318" type="#_x0000_t202" style="position:absolute;left:1447;width:11716;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" filled="f" stroked="f">
                  <v:textbox>
                    <w:txbxContent>
                      <w:p w14:paraId="20BB6E8E"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التحفيز</w:t>
                        </w:r>
                      </w:p>
                    </w:txbxContent>
                  </v:textbox>
                </v:shape>
                <v:shape id="مربع نص 9" o:spid="_x0000_s2319" type="#_x0000_t202" style="position:absolute;left:14325;top:17732;width:11716;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" filled="f" stroked="f">
                  <v:textbox>
                    <w:txbxContent>
                      <w:p w14:paraId="2A785CEA"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تطوير المهارات</w:t>
                        </w:r>
                      </w:p>
                    </w:txbxContent>
                  </v:textbox>
                </v:shape>
                <v:shape id="مربع نص 10" o:spid="_x0000_s2320" type="#_x0000_t202" style="position:absolute;left:3876;top:17732;width:11716;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" filled="f" stroked="f">
                  <v:textbox>
                    <w:txbxContent>
                      <w:p w14:paraId="6BAA4EF5"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توثيق الأداء</w:t>
                        </w:r>
                      </w:p>
                    </w:txbxContent>
                  </v:textbox>
                </v:shape>
                <w10:anchorlock/>
              </v:group>
            </w:pict>
          </mc:Fallback>
        </mc:AlternateContent>
      </w:r>
    </w:p>
    <w:p w14:paraId="4AA26270"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1. تحسين الأداء: </w:t>
      </w:r>
      <w:r w:rsidRPr="004978DE">
        <w:rPr>
          <w:rFonts w:ascii="Sakkal Majalla" w:hAnsi="Sakkal Majalla"/>
          <w:sz w:val="34"/>
          <w:rtl/>
        </w:rPr>
        <w:t>تحديد نقاط القوّة والضعف وفرص التطوير.</w:t>
      </w:r>
    </w:p>
    <w:p w14:paraId="52A73688"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2. دعم القرارات الإدارية: </w:t>
      </w:r>
      <w:r w:rsidRPr="004978DE">
        <w:rPr>
          <w:rFonts w:ascii="Sakkal Majalla" w:hAnsi="Sakkal Majalla"/>
          <w:sz w:val="34"/>
          <w:rtl/>
        </w:rPr>
        <w:t>الترقيات، المكافآت، النقل، التدريب.</w:t>
      </w:r>
    </w:p>
    <w:p w14:paraId="73E3E30F"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3. التحفيز: </w:t>
      </w:r>
      <w:r w:rsidRPr="004978DE">
        <w:rPr>
          <w:rFonts w:ascii="Sakkal Majalla" w:hAnsi="Sakkal Majalla"/>
          <w:sz w:val="34"/>
          <w:rtl/>
        </w:rPr>
        <w:t>تشجيع السلوكيات والنتائج المرغوبة.</w:t>
      </w:r>
    </w:p>
    <w:p w14:paraId="088AA69F" w14:textId="22CA69AD"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4. تطوير المهارات: </w:t>
      </w:r>
      <w:r w:rsidRPr="004978DE">
        <w:rPr>
          <w:rFonts w:ascii="Sakkal Majalla" w:hAnsi="Sakkal Majalla"/>
          <w:sz w:val="34"/>
          <w:rtl/>
        </w:rPr>
        <w:t>توجيه جهود التطوير الوظيفي.</w:t>
      </w:r>
      <w:r w:rsidR="00900DF0" w:rsidRPr="00900DF0">
        <w:t xml:space="preserve"> </w:t>
      </w:r>
    </w:p>
    <w:p w14:paraId="4A26D217"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5. توثيق الأداء: </w:t>
      </w:r>
      <w:r w:rsidRPr="004978DE">
        <w:rPr>
          <w:rFonts w:ascii="Sakkal Majalla" w:hAnsi="Sakkal Majalla"/>
          <w:sz w:val="34"/>
          <w:rtl/>
        </w:rPr>
        <w:t>حفظ سجلّ منتظم للأداء والإنجازات.</w:t>
      </w:r>
    </w:p>
    <w:p w14:paraId="4E569C43" w14:textId="77777777" w:rsidR="004978DE" w:rsidRDefault="004978DE" w:rsidP="00253511">
      <w:pPr>
        <w:keepNext/>
        <w:pageBreakBefore/>
        <w:rPr>
          <w:rFonts w:ascii="Adobe Arabic" w:hAnsi="Adobe Arabic" w:cs="Adobe Arabic"/>
          <w:b/>
          <w:bCs/>
          <w:color w:val="008080"/>
          <w:sz w:val="36"/>
          <w:szCs w:val="36"/>
          <w:rtl/>
        </w:rPr>
      </w:pPr>
      <w:r w:rsidRPr="00C41AB1">
        <w:rPr>
          <w:rFonts w:ascii="Adobe Arabic" w:hAnsi="Adobe Arabic" w:cs="Adobe Arabic"/>
          <w:b/>
          <w:bCs/>
          <w:color w:val="008080"/>
          <w:sz w:val="36"/>
          <w:szCs w:val="36"/>
          <w:rtl/>
        </w:rPr>
        <w:lastRenderedPageBreak/>
        <w:t>أنواع أنظمة تقييم الأداء:</w:t>
      </w:r>
    </w:p>
    <w:p w14:paraId="503FCB81" w14:textId="6A4EAB37" w:rsidR="00900DF0" w:rsidRPr="00C41AB1" w:rsidRDefault="00900DF0" w:rsidP="00900DF0">
      <w:pPr>
        <w:jc w:val="center"/>
        <w:rPr>
          <w:rFonts w:ascii="Adobe Arabic" w:hAnsi="Adobe Arabic" w:cs="Adobe Arabic"/>
          <w:b/>
          <w:bCs/>
          <w:color w:val="008080"/>
          <w:sz w:val="36"/>
          <w:szCs w:val="36"/>
          <w:rtl/>
        </w:rPr>
      </w:pPr>
      <w:r w:rsidRPr="006D3192">
        <w:rPr>
          <w:rFonts w:ascii="Sakkal Majalla" w:hAnsi="Sakkal Majalla"/>
          <w:b/>
          <w:bCs/>
          <w:noProof/>
          <w:sz w:val="34"/>
        </w:rPr>
        <mc:AlternateContent>
          <mc:Choice Requires="wpg">
            <w:drawing>
              <wp:inline distT="0" distB="0" distL="0" distR="0" wp14:anchorId="670B42E2" wp14:editId="73AEF990">
                <wp:extent cx="5513882" cy="1365719"/>
                <wp:effectExtent l="0" t="0" r="0" b="6350"/>
                <wp:docPr id="43" name="مجموعة 42">
                  <a:extLst xmlns:a="http://schemas.openxmlformats.org/drawingml/2006/main">
                    <a:ext uri="{FF2B5EF4-FFF2-40B4-BE49-F238E27FC236}">
                      <a16:creationId xmlns:a16="http://schemas.microsoft.com/office/drawing/2014/main" id="{B29349D0-3F3E-F98D-A680-7105F1C6142B}"/>
                    </a:ext>
                  </a:extLst>
                </wp:docPr>
                <wp:cNvGraphicFramePr/>
                <a:graphic xmlns:a="http://schemas.openxmlformats.org/drawingml/2006/main">
                  <a:graphicData uri="http://schemas.microsoft.com/office/word/2010/wordprocessingGroup">
                    <wpg:wgp>
                      <wpg:cNvGrpSpPr/>
                      <wpg:grpSpPr>
                        <a:xfrm>
                          <a:off x="0" y="0"/>
                          <a:ext cx="5513882" cy="1365719"/>
                          <a:chOff x="0" y="-34878"/>
                          <a:chExt cx="5513882" cy="1389505"/>
                        </a:xfrm>
                      </wpg:grpSpPr>
                      <wpg:grpSp>
                        <wpg:cNvPr id="1453093848" name="Group 2">
                          <a:extLst>
                            <a:ext uri="{FF2B5EF4-FFF2-40B4-BE49-F238E27FC236}">
                              <a16:creationId xmlns:a16="http://schemas.microsoft.com/office/drawing/2014/main" id="{76D7C8D5-F9FA-3318-903C-6EF7B5B8A224}"/>
                            </a:ext>
                          </a:extLst>
                        </wpg:cNvPr>
                        <wpg:cNvGrpSpPr/>
                        <wpg:grpSpPr>
                          <a:xfrm>
                            <a:off x="0" y="-31365"/>
                            <a:ext cx="2680282" cy="651530"/>
                            <a:chOff x="0" y="-25062"/>
                            <a:chExt cx="2195941" cy="533794"/>
                          </a:xfrm>
                        </wpg:grpSpPr>
                        <wps:wsp>
                          <wps:cNvPr id="1828819513" name="Freeform 3">
                            <a:extLst>
                              <a:ext uri="{FF2B5EF4-FFF2-40B4-BE49-F238E27FC236}">
                                <a16:creationId xmlns:a16="http://schemas.microsoft.com/office/drawing/2014/main" id="{C562D8DA-8507-B7CE-7951-CD359D8340C5}"/>
                              </a:ext>
                            </a:extLst>
                          </wps:cNvPr>
                          <wps:cNvSpPr/>
                          <wps:spPr>
                            <a:xfrm>
                              <a:off x="0" y="3513"/>
                              <a:ext cx="2195941" cy="505219"/>
                            </a:xfrm>
                            <a:custGeom>
                              <a:avLst/>
                              <a:gdLst/>
                              <a:ahLst/>
                              <a:cxnLst/>
                              <a:rect l="l" t="t" r="r" b="b"/>
                              <a:pathLst>
                                <a:path w="2195941" h="505219">
                                  <a:moveTo>
                                    <a:pt x="123520" y="0"/>
                                  </a:moveTo>
                                  <a:lnTo>
                                    <a:pt x="2072421" y="0"/>
                                  </a:lnTo>
                                  <a:cubicBezTo>
                                    <a:pt x="2140639" y="0"/>
                                    <a:pt x="2195941" y="55302"/>
                                    <a:pt x="2195941" y="123520"/>
                                  </a:cubicBezTo>
                                  <a:lnTo>
                                    <a:pt x="2195941" y="381699"/>
                                  </a:lnTo>
                                  <a:cubicBezTo>
                                    <a:pt x="2195941" y="449917"/>
                                    <a:pt x="2140639" y="505219"/>
                                    <a:pt x="2072421" y="505219"/>
                                  </a:cubicBezTo>
                                  <a:lnTo>
                                    <a:pt x="123520" y="505219"/>
                                  </a:lnTo>
                                  <a:cubicBezTo>
                                    <a:pt x="55302" y="505219"/>
                                    <a:pt x="0" y="449917"/>
                                    <a:pt x="0" y="381699"/>
                                  </a:cubicBezTo>
                                  <a:lnTo>
                                    <a:pt x="0" y="123520"/>
                                  </a:lnTo>
                                  <a:cubicBezTo>
                                    <a:pt x="0" y="55302"/>
                                    <a:pt x="55302" y="0"/>
                                    <a:pt x="123520" y="0"/>
                                  </a:cubicBezTo>
                                  <a:close/>
                                </a:path>
                              </a:pathLst>
                            </a:custGeom>
                            <a:solidFill>
                              <a:srgbClr val="E0BA8C"/>
                            </a:solidFill>
                          </wps:spPr>
                          <wps:bodyPr/>
                        </wps:wsp>
                        <wps:wsp>
                          <wps:cNvPr id="1353415268" name="TextBox 4">
                            <a:extLst>
                              <a:ext uri="{FF2B5EF4-FFF2-40B4-BE49-F238E27FC236}">
                                <a16:creationId xmlns:a16="http://schemas.microsoft.com/office/drawing/2014/main" id="{9B505D9A-F4CD-602A-6117-208EDE03C293}"/>
                              </a:ext>
                            </a:extLst>
                          </wps:cNvPr>
                          <wps:cNvSpPr txBox="1"/>
                          <wps:spPr>
                            <a:xfrm>
                              <a:off x="0" y="-25062"/>
                              <a:ext cx="2195941" cy="533794"/>
                            </a:xfrm>
                            <a:prstGeom prst="rect">
                              <a:avLst/>
                            </a:prstGeom>
                          </wps:spPr>
                          <wps:bodyPr lIns="51963" tIns="51963" rIns="51963" bIns="51963" rtlCol="0" anchor="ctr"/>
                        </wps:wsp>
                      </wpg:grpSp>
                      <wpg:grpSp>
                        <wpg:cNvPr id="1396278204" name="Group 5">
                          <a:extLst>
                            <a:ext uri="{FF2B5EF4-FFF2-40B4-BE49-F238E27FC236}">
                              <a16:creationId xmlns:a16="http://schemas.microsoft.com/office/drawing/2014/main" id="{C0A5BFE5-3964-8CDB-3C11-762539031917}"/>
                            </a:ext>
                          </a:extLst>
                        </wpg:cNvPr>
                        <wpg:cNvGrpSpPr/>
                        <wpg:grpSpPr>
                          <a:xfrm>
                            <a:off x="140854" y="145303"/>
                            <a:ext cx="333070" cy="333070"/>
                            <a:chOff x="140854" y="145303"/>
                            <a:chExt cx="812800" cy="812800"/>
                          </a:xfrm>
                        </wpg:grpSpPr>
                        <wps:wsp>
                          <wps:cNvPr id="46558477" name="Freeform 6">
                            <a:extLst>
                              <a:ext uri="{FF2B5EF4-FFF2-40B4-BE49-F238E27FC236}">
                                <a16:creationId xmlns:a16="http://schemas.microsoft.com/office/drawing/2014/main" id="{F46BA1D4-F2E2-97BC-B96E-F868EDD118B3}"/>
                              </a:ext>
                            </a:extLst>
                          </wps:cNvPr>
                          <wps:cNvSpPr/>
                          <wps:spPr>
                            <a:xfrm>
                              <a:off x="140854" y="145303"/>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23211E"/>
                            </a:solidFill>
                          </wps:spPr>
                          <wps:bodyPr/>
                        </wps:wsp>
                        <wps:wsp>
                          <wps:cNvPr id="1001663433" name="TextBox 7">
                            <a:extLst>
                              <a:ext uri="{FF2B5EF4-FFF2-40B4-BE49-F238E27FC236}">
                                <a16:creationId xmlns:a16="http://schemas.microsoft.com/office/drawing/2014/main" id="{CCF0DB09-D368-6B44-E5A6-E88AB1F2176F}"/>
                              </a:ext>
                            </a:extLst>
                          </wps:cNvPr>
                          <wps:cNvSpPr txBox="1"/>
                          <wps:spPr>
                            <a:xfrm>
                              <a:off x="217054" y="192928"/>
                              <a:ext cx="660400" cy="688975"/>
                            </a:xfrm>
                            <a:prstGeom prst="rect">
                              <a:avLst/>
                            </a:prstGeom>
                          </wps:spPr>
                          <wps:bodyPr lIns="51963" tIns="51963" rIns="51963" bIns="51963" rtlCol="0" anchor="ctr"/>
                        </wps:wsp>
                      </wpg:grpSp>
                      <wpg:grpSp>
                        <wpg:cNvPr id="1265411367" name="Group 8">
                          <a:extLst>
                            <a:ext uri="{FF2B5EF4-FFF2-40B4-BE49-F238E27FC236}">
                              <a16:creationId xmlns:a16="http://schemas.microsoft.com/office/drawing/2014/main" id="{49764E66-9031-941C-92A3-36BABDF2BB15}"/>
                            </a:ext>
                          </a:extLst>
                        </wpg:cNvPr>
                        <wpg:cNvGrpSpPr/>
                        <wpg:grpSpPr>
                          <a:xfrm>
                            <a:off x="0" y="703097"/>
                            <a:ext cx="2680282" cy="651530"/>
                            <a:chOff x="0" y="709399"/>
                            <a:chExt cx="2195941" cy="533794"/>
                          </a:xfrm>
                        </wpg:grpSpPr>
                        <wps:wsp>
                          <wps:cNvPr id="1992865841" name="Freeform 9">
                            <a:extLst>
                              <a:ext uri="{FF2B5EF4-FFF2-40B4-BE49-F238E27FC236}">
                                <a16:creationId xmlns:a16="http://schemas.microsoft.com/office/drawing/2014/main" id="{55BACA63-E12D-C408-B8CD-1327B243A893}"/>
                              </a:ext>
                            </a:extLst>
                          </wps:cNvPr>
                          <wps:cNvSpPr/>
                          <wps:spPr>
                            <a:xfrm>
                              <a:off x="0" y="737974"/>
                              <a:ext cx="2195941" cy="505219"/>
                            </a:xfrm>
                            <a:custGeom>
                              <a:avLst/>
                              <a:gdLst/>
                              <a:ahLst/>
                              <a:cxnLst/>
                              <a:rect l="l" t="t" r="r" b="b"/>
                              <a:pathLst>
                                <a:path w="2195941" h="505219">
                                  <a:moveTo>
                                    <a:pt x="123520" y="0"/>
                                  </a:moveTo>
                                  <a:lnTo>
                                    <a:pt x="2072421" y="0"/>
                                  </a:lnTo>
                                  <a:cubicBezTo>
                                    <a:pt x="2140639" y="0"/>
                                    <a:pt x="2195941" y="55302"/>
                                    <a:pt x="2195941" y="123520"/>
                                  </a:cubicBezTo>
                                  <a:lnTo>
                                    <a:pt x="2195941" y="381699"/>
                                  </a:lnTo>
                                  <a:cubicBezTo>
                                    <a:pt x="2195941" y="449917"/>
                                    <a:pt x="2140639" y="505219"/>
                                    <a:pt x="2072421" y="505219"/>
                                  </a:cubicBezTo>
                                  <a:lnTo>
                                    <a:pt x="123520" y="505219"/>
                                  </a:lnTo>
                                  <a:cubicBezTo>
                                    <a:pt x="55302" y="505219"/>
                                    <a:pt x="0" y="449917"/>
                                    <a:pt x="0" y="381699"/>
                                  </a:cubicBezTo>
                                  <a:lnTo>
                                    <a:pt x="0" y="123520"/>
                                  </a:lnTo>
                                  <a:cubicBezTo>
                                    <a:pt x="0" y="55302"/>
                                    <a:pt x="55302" y="0"/>
                                    <a:pt x="123520" y="0"/>
                                  </a:cubicBezTo>
                                  <a:close/>
                                </a:path>
                              </a:pathLst>
                            </a:custGeom>
                            <a:solidFill>
                              <a:srgbClr val="DFAF9B"/>
                            </a:solidFill>
                          </wps:spPr>
                          <wps:bodyPr/>
                        </wps:wsp>
                        <wps:wsp>
                          <wps:cNvPr id="99788725" name="TextBox 10">
                            <a:extLst>
                              <a:ext uri="{FF2B5EF4-FFF2-40B4-BE49-F238E27FC236}">
                                <a16:creationId xmlns:a16="http://schemas.microsoft.com/office/drawing/2014/main" id="{199612AF-8920-1A8E-E9CE-E510136F8EC2}"/>
                              </a:ext>
                            </a:extLst>
                          </wps:cNvPr>
                          <wps:cNvSpPr txBox="1"/>
                          <wps:spPr>
                            <a:xfrm>
                              <a:off x="0" y="709399"/>
                              <a:ext cx="2195941" cy="533794"/>
                            </a:xfrm>
                            <a:prstGeom prst="rect">
                              <a:avLst/>
                            </a:prstGeom>
                          </wps:spPr>
                          <wps:bodyPr lIns="51963" tIns="51963" rIns="51963" bIns="51963" rtlCol="0" anchor="ctr"/>
                        </wps:wsp>
                      </wpg:grpSp>
                      <wpg:grpSp>
                        <wpg:cNvPr id="338318370" name="Group 11">
                          <a:extLst>
                            <a:ext uri="{FF2B5EF4-FFF2-40B4-BE49-F238E27FC236}">
                              <a16:creationId xmlns:a16="http://schemas.microsoft.com/office/drawing/2014/main" id="{2623926C-9B37-5845-DB19-06D16A4E528F}"/>
                            </a:ext>
                          </a:extLst>
                        </wpg:cNvPr>
                        <wpg:cNvGrpSpPr/>
                        <wpg:grpSpPr>
                          <a:xfrm>
                            <a:off x="140854" y="879765"/>
                            <a:ext cx="333070" cy="333070"/>
                            <a:chOff x="140854" y="879765"/>
                            <a:chExt cx="812800" cy="812800"/>
                          </a:xfrm>
                        </wpg:grpSpPr>
                        <wps:wsp>
                          <wps:cNvPr id="183904789" name="Freeform 12">
                            <a:extLst>
                              <a:ext uri="{FF2B5EF4-FFF2-40B4-BE49-F238E27FC236}">
                                <a16:creationId xmlns:a16="http://schemas.microsoft.com/office/drawing/2014/main" id="{4DA7C574-9444-EEB8-C1E5-B4265C4CC358}"/>
                              </a:ext>
                            </a:extLst>
                          </wps:cNvPr>
                          <wps:cNvSpPr/>
                          <wps:spPr>
                            <a:xfrm>
                              <a:off x="140854" y="879765"/>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23211E"/>
                            </a:solidFill>
                          </wps:spPr>
                          <wps:bodyPr/>
                        </wps:wsp>
                        <wps:wsp>
                          <wps:cNvPr id="392310763" name="TextBox 13">
                            <a:extLst>
                              <a:ext uri="{FF2B5EF4-FFF2-40B4-BE49-F238E27FC236}">
                                <a16:creationId xmlns:a16="http://schemas.microsoft.com/office/drawing/2014/main" id="{79BEE961-5639-F51F-7598-6E8725F10650}"/>
                              </a:ext>
                            </a:extLst>
                          </wps:cNvPr>
                          <wps:cNvSpPr txBox="1"/>
                          <wps:spPr>
                            <a:xfrm>
                              <a:off x="217054" y="927390"/>
                              <a:ext cx="660400" cy="688975"/>
                            </a:xfrm>
                            <a:prstGeom prst="rect">
                              <a:avLst/>
                            </a:prstGeom>
                          </wps:spPr>
                          <wps:bodyPr lIns="51963" tIns="51963" rIns="51963" bIns="51963" rtlCol="0" anchor="ctr"/>
                        </wps:wsp>
                      </wpg:grpSp>
                      <wpg:grpSp>
                        <wpg:cNvPr id="1529202571" name="Group 14">
                          <a:extLst>
                            <a:ext uri="{FF2B5EF4-FFF2-40B4-BE49-F238E27FC236}">
                              <a16:creationId xmlns:a16="http://schemas.microsoft.com/office/drawing/2014/main" id="{2D3F15FC-B9D6-0215-B829-EBF680611C02}"/>
                            </a:ext>
                          </a:extLst>
                        </wpg:cNvPr>
                        <wpg:cNvGrpSpPr/>
                        <wpg:grpSpPr>
                          <a:xfrm>
                            <a:off x="2829334" y="-34878"/>
                            <a:ext cx="2680282" cy="651530"/>
                            <a:chOff x="2829334" y="-28575"/>
                            <a:chExt cx="2195941" cy="533794"/>
                          </a:xfrm>
                        </wpg:grpSpPr>
                        <wps:wsp>
                          <wps:cNvPr id="1879536611" name="Freeform 15">
                            <a:extLst>
                              <a:ext uri="{FF2B5EF4-FFF2-40B4-BE49-F238E27FC236}">
                                <a16:creationId xmlns:a16="http://schemas.microsoft.com/office/drawing/2014/main" id="{00227F3B-21C5-9A40-68DD-7A9F595338C6}"/>
                              </a:ext>
                            </a:extLst>
                          </wps:cNvPr>
                          <wps:cNvSpPr/>
                          <wps:spPr>
                            <a:xfrm>
                              <a:off x="2829334" y="0"/>
                              <a:ext cx="2195941" cy="505219"/>
                            </a:xfrm>
                            <a:custGeom>
                              <a:avLst/>
                              <a:gdLst/>
                              <a:ahLst/>
                              <a:cxnLst/>
                              <a:rect l="l" t="t" r="r" b="b"/>
                              <a:pathLst>
                                <a:path w="2195941" h="505219">
                                  <a:moveTo>
                                    <a:pt x="123520" y="0"/>
                                  </a:moveTo>
                                  <a:lnTo>
                                    <a:pt x="2072421" y="0"/>
                                  </a:lnTo>
                                  <a:cubicBezTo>
                                    <a:pt x="2140639" y="0"/>
                                    <a:pt x="2195941" y="55302"/>
                                    <a:pt x="2195941" y="123520"/>
                                  </a:cubicBezTo>
                                  <a:lnTo>
                                    <a:pt x="2195941" y="381699"/>
                                  </a:lnTo>
                                  <a:cubicBezTo>
                                    <a:pt x="2195941" y="449917"/>
                                    <a:pt x="2140639" y="505219"/>
                                    <a:pt x="2072421" y="505219"/>
                                  </a:cubicBezTo>
                                  <a:lnTo>
                                    <a:pt x="123520" y="505219"/>
                                  </a:lnTo>
                                  <a:cubicBezTo>
                                    <a:pt x="55302" y="505219"/>
                                    <a:pt x="0" y="449917"/>
                                    <a:pt x="0" y="381699"/>
                                  </a:cubicBezTo>
                                  <a:lnTo>
                                    <a:pt x="0" y="123520"/>
                                  </a:lnTo>
                                  <a:cubicBezTo>
                                    <a:pt x="0" y="55302"/>
                                    <a:pt x="55302" y="0"/>
                                    <a:pt x="123520" y="0"/>
                                  </a:cubicBezTo>
                                  <a:close/>
                                </a:path>
                              </a:pathLst>
                            </a:custGeom>
                            <a:solidFill>
                              <a:srgbClr val="C2BCBF"/>
                            </a:solidFill>
                          </wps:spPr>
                          <wps:bodyPr/>
                        </wps:wsp>
                        <wps:wsp>
                          <wps:cNvPr id="1125508013" name="TextBox 16">
                            <a:extLst>
                              <a:ext uri="{FF2B5EF4-FFF2-40B4-BE49-F238E27FC236}">
                                <a16:creationId xmlns:a16="http://schemas.microsoft.com/office/drawing/2014/main" id="{BB74CA0B-6BDF-3BB7-BC19-105FDA60D4D4}"/>
                              </a:ext>
                            </a:extLst>
                          </wps:cNvPr>
                          <wps:cNvSpPr txBox="1"/>
                          <wps:spPr>
                            <a:xfrm>
                              <a:off x="2829334" y="-28575"/>
                              <a:ext cx="2195941" cy="533794"/>
                            </a:xfrm>
                            <a:prstGeom prst="rect">
                              <a:avLst/>
                            </a:prstGeom>
                          </wps:spPr>
                          <wps:bodyPr lIns="51963" tIns="51963" rIns="51963" bIns="51963" rtlCol="0" anchor="ctr"/>
                        </wps:wsp>
                      </wpg:grpSp>
                      <wpg:grpSp>
                        <wpg:cNvPr id="1510977387" name="Group 17">
                          <a:extLst>
                            <a:ext uri="{FF2B5EF4-FFF2-40B4-BE49-F238E27FC236}">
                              <a16:creationId xmlns:a16="http://schemas.microsoft.com/office/drawing/2014/main" id="{A20E136E-FACC-1985-B175-F7C89CB5AE8E}"/>
                            </a:ext>
                          </a:extLst>
                        </wpg:cNvPr>
                        <wpg:cNvGrpSpPr/>
                        <wpg:grpSpPr>
                          <a:xfrm>
                            <a:off x="2970188" y="141791"/>
                            <a:ext cx="333070" cy="333070"/>
                            <a:chOff x="2970188" y="141791"/>
                            <a:chExt cx="812800" cy="812800"/>
                          </a:xfrm>
                        </wpg:grpSpPr>
                        <wps:wsp>
                          <wps:cNvPr id="1227573092" name="Freeform 18">
                            <a:extLst>
                              <a:ext uri="{FF2B5EF4-FFF2-40B4-BE49-F238E27FC236}">
                                <a16:creationId xmlns:a16="http://schemas.microsoft.com/office/drawing/2014/main" id="{D69C0843-C2D1-F5D8-9A3C-78E12F282D04}"/>
                              </a:ext>
                            </a:extLst>
                          </wps:cNvPr>
                          <wps:cNvSpPr/>
                          <wps:spPr>
                            <a:xfrm>
                              <a:off x="2970188" y="141791"/>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23211E"/>
                            </a:solidFill>
                          </wps:spPr>
                          <wps:bodyPr/>
                        </wps:wsp>
                        <wps:wsp>
                          <wps:cNvPr id="865109621" name="TextBox 19">
                            <a:extLst>
                              <a:ext uri="{FF2B5EF4-FFF2-40B4-BE49-F238E27FC236}">
                                <a16:creationId xmlns:a16="http://schemas.microsoft.com/office/drawing/2014/main" id="{61EEEDE4-D454-60E5-218B-11C8E6F40510}"/>
                              </a:ext>
                            </a:extLst>
                          </wps:cNvPr>
                          <wps:cNvSpPr txBox="1"/>
                          <wps:spPr>
                            <a:xfrm>
                              <a:off x="3046388" y="189416"/>
                              <a:ext cx="660400" cy="688975"/>
                            </a:xfrm>
                            <a:prstGeom prst="rect">
                              <a:avLst/>
                            </a:prstGeom>
                          </wps:spPr>
                          <wps:bodyPr lIns="51963" tIns="51963" rIns="51963" bIns="51963" rtlCol="0" anchor="ctr"/>
                        </wps:wsp>
                      </wpg:grpSp>
                      <wpg:grpSp>
                        <wpg:cNvPr id="2092495204" name="Group 20">
                          <a:extLst>
                            <a:ext uri="{FF2B5EF4-FFF2-40B4-BE49-F238E27FC236}">
                              <a16:creationId xmlns:a16="http://schemas.microsoft.com/office/drawing/2014/main" id="{2F245D96-A9BD-E146-2706-09F9324D52D3}"/>
                            </a:ext>
                          </a:extLst>
                        </wpg:cNvPr>
                        <wpg:cNvGrpSpPr/>
                        <wpg:grpSpPr>
                          <a:xfrm>
                            <a:off x="2829334" y="699585"/>
                            <a:ext cx="2680282" cy="651530"/>
                            <a:chOff x="2829334" y="705887"/>
                            <a:chExt cx="2195941" cy="533794"/>
                          </a:xfrm>
                        </wpg:grpSpPr>
                        <wps:wsp>
                          <wps:cNvPr id="664846815" name="Freeform 21">
                            <a:extLst>
                              <a:ext uri="{FF2B5EF4-FFF2-40B4-BE49-F238E27FC236}">
                                <a16:creationId xmlns:a16="http://schemas.microsoft.com/office/drawing/2014/main" id="{725F91FC-B06F-64C1-331D-1108A294F09C}"/>
                              </a:ext>
                            </a:extLst>
                          </wps:cNvPr>
                          <wps:cNvSpPr/>
                          <wps:spPr>
                            <a:xfrm>
                              <a:off x="2829334" y="734462"/>
                              <a:ext cx="2195941" cy="505219"/>
                            </a:xfrm>
                            <a:custGeom>
                              <a:avLst/>
                              <a:gdLst/>
                              <a:ahLst/>
                              <a:cxnLst/>
                              <a:rect l="l" t="t" r="r" b="b"/>
                              <a:pathLst>
                                <a:path w="2195941" h="505219">
                                  <a:moveTo>
                                    <a:pt x="123520" y="0"/>
                                  </a:moveTo>
                                  <a:lnTo>
                                    <a:pt x="2072421" y="0"/>
                                  </a:lnTo>
                                  <a:cubicBezTo>
                                    <a:pt x="2140639" y="0"/>
                                    <a:pt x="2195941" y="55302"/>
                                    <a:pt x="2195941" y="123520"/>
                                  </a:cubicBezTo>
                                  <a:lnTo>
                                    <a:pt x="2195941" y="381699"/>
                                  </a:lnTo>
                                  <a:cubicBezTo>
                                    <a:pt x="2195941" y="449917"/>
                                    <a:pt x="2140639" y="505219"/>
                                    <a:pt x="2072421" y="505219"/>
                                  </a:cubicBezTo>
                                  <a:lnTo>
                                    <a:pt x="123520" y="505219"/>
                                  </a:lnTo>
                                  <a:cubicBezTo>
                                    <a:pt x="55302" y="505219"/>
                                    <a:pt x="0" y="449917"/>
                                    <a:pt x="0" y="381699"/>
                                  </a:cubicBezTo>
                                  <a:lnTo>
                                    <a:pt x="0" y="123520"/>
                                  </a:lnTo>
                                  <a:cubicBezTo>
                                    <a:pt x="0" y="55302"/>
                                    <a:pt x="55302" y="0"/>
                                    <a:pt x="123520" y="0"/>
                                  </a:cubicBezTo>
                                  <a:close/>
                                </a:path>
                              </a:pathLst>
                            </a:custGeom>
                            <a:solidFill>
                              <a:srgbClr val="B1BAA7"/>
                            </a:solidFill>
                          </wps:spPr>
                          <wps:bodyPr/>
                        </wps:wsp>
                        <wps:wsp>
                          <wps:cNvPr id="962545470" name="TextBox 22">
                            <a:extLst>
                              <a:ext uri="{FF2B5EF4-FFF2-40B4-BE49-F238E27FC236}">
                                <a16:creationId xmlns:a16="http://schemas.microsoft.com/office/drawing/2014/main" id="{AA025AC1-0298-51E6-C272-B923B4B15BD6}"/>
                              </a:ext>
                            </a:extLst>
                          </wps:cNvPr>
                          <wps:cNvSpPr txBox="1"/>
                          <wps:spPr>
                            <a:xfrm>
                              <a:off x="2829334" y="705887"/>
                              <a:ext cx="2195941" cy="533794"/>
                            </a:xfrm>
                            <a:prstGeom prst="rect">
                              <a:avLst/>
                            </a:prstGeom>
                          </wps:spPr>
                          <wps:bodyPr lIns="51963" tIns="51963" rIns="51963" bIns="51963" rtlCol="0" anchor="ctr"/>
                        </wps:wsp>
                      </wpg:grpSp>
                      <wpg:grpSp>
                        <wpg:cNvPr id="190974762" name="Group 23">
                          <a:extLst>
                            <a:ext uri="{FF2B5EF4-FFF2-40B4-BE49-F238E27FC236}">
                              <a16:creationId xmlns:a16="http://schemas.microsoft.com/office/drawing/2014/main" id="{022C497A-624F-DB89-FB92-B046331C0D78}"/>
                            </a:ext>
                          </a:extLst>
                        </wpg:cNvPr>
                        <wpg:cNvGrpSpPr/>
                        <wpg:grpSpPr>
                          <a:xfrm>
                            <a:off x="2970188" y="876252"/>
                            <a:ext cx="333070" cy="333070"/>
                            <a:chOff x="2970188" y="876252"/>
                            <a:chExt cx="812800" cy="812800"/>
                          </a:xfrm>
                        </wpg:grpSpPr>
                        <wps:wsp>
                          <wps:cNvPr id="195559282" name="Freeform 24">
                            <a:extLst>
                              <a:ext uri="{FF2B5EF4-FFF2-40B4-BE49-F238E27FC236}">
                                <a16:creationId xmlns:a16="http://schemas.microsoft.com/office/drawing/2014/main" id="{4D8E49B0-98AF-DA06-1B7A-9EC79956D74E}"/>
                              </a:ext>
                            </a:extLst>
                          </wps:cNvPr>
                          <wps:cNvSpPr/>
                          <wps:spPr>
                            <a:xfrm>
                              <a:off x="2970188" y="876252"/>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23211E"/>
                            </a:solidFill>
                          </wps:spPr>
                          <wps:bodyPr/>
                        </wps:wsp>
                        <wps:wsp>
                          <wps:cNvPr id="1956953704" name="TextBox 25">
                            <a:extLst>
                              <a:ext uri="{FF2B5EF4-FFF2-40B4-BE49-F238E27FC236}">
                                <a16:creationId xmlns:a16="http://schemas.microsoft.com/office/drawing/2014/main" id="{58B4304E-0640-6AA9-64FD-8E35713DBF06}"/>
                              </a:ext>
                            </a:extLst>
                          </wps:cNvPr>
                          <wps:cNvSpPr txBox="1"/>
                          <wps:spPr>
                            <a:xfrm>
                              <a:off x="3046388" y="923877"/>
                              <a:ext cx="660400" cy="688975"/>
                            </a:xfrm>
                            <a:prstGeom prst="rect">
                              <a:avLst/>
                            </a:prstGeom>
                          </wps:spPr>
                          <wps:bodyPr lIns="51963" tIns="51963" rIns="51963" bIns="51963" rtlCol="0" anchor="ctr"/>
                        </wps:wsp>
                      </wpg:grpSp>
                      <wps:wsp>
                        <wps:cNvPr id="939224867" name="TextBox 29">
                          <a:extLst>
                            <a:ext uri="{FF2B5EF4-FFF2-40B4-BE49-F238E27FC236}">
                              <a16:creationId xmlns:a16="http://schemas.microsoft.com/office/drawing/2014/main" id="{A48466D1-1B53-C1DA-4068-C4829A75F330}"/>
                            </a:ext>
                          </a:extLst>
                        </wps:cNvPr>
                        <wps:cNvSpPr txBox="1"/>
                        <wps:spPr>
                          <a:xfrm>
                            <a:off x="539491" y="196416"/>
                            <a:ext cx="2014220" cy="253255"/>
                          </a:xfrm>
                          <a:prstGeom prst="rect">
                            <a:avLst/>
                          </a:prstGeom>
                        </wps:spPr>
                        <wps:txbx>
                          <w:txbxContent>
                            <w:p w14:paraId="300DF338" w14:textId="516A1E2B" w:rsidR="00900DF0" w:rsidRDefault="00900DF0" w:rsidP="00900DF0">
                              <w:pPr>
                                <w:spacing w:line="240" w:lineRule="auto"/>
                                <w:jc w:val="center"/>
                                <w:rPr>
                                  <w:rFonts w:ascii="Adobe Arabic" w:eastAsia="Poppins Bold" w:hAnsi="Adobe Arabic" w:cs="Adobe Arabic"/>
                                  <w:b/>
                                  <w:bCs/>
                                  <w:color w:val="23211E"/>
                                  <w:kern w:val="24"/>
                                  <w:sz w:val="36"/>
                                  <w:szCs w:val="36"/>
                                  <w:lang w:bidi="ar-AE"/>
                                </w:rPr>
                              </w:pPr>
                              <w:r w:rsidRPr="00900DF0">
                                <w:rPr>
                                  <w:rFonts w:ascii="Adobe Arabic" w:eastAsia="Poppins Bold" w:hAnsi="Adobe Arabic" w:cs="Adobe Arabic"/>
                                  <w:b/>
                                  <w:bCs/>
                                  <w:color w:val="23211E"/>
                                  <w:kern w:val="24"/>
                                  <w:sz w:val="36"/>
                                  <w:szCs w:val="36"/>
                                  <w:rtl/>
                                  <w:lang w:bidi="ar-AE"/>
                                </w:rPr>
                                <w:t>الإدارة بالأهداف</w:t>
                              </w:r>
                            </w:p>
                          </w:txbxContent>
                        </wps:txbx>
                        <wps:bodyPr wrap="square" lIns="0" tIns="0" rIns="0" bIns="0" rtlCol="0" anchor="t">
                          <a:spAutoFit/>
                        </wps:bodyPr>
                      </wps:wsp>
                      <wps:wsp>
                        <wps:cNvPr id="903101685" name="TextBox 30">
                          <a:extLst>
                            <a:ext uri="{FF2B5EF4-FFF2-40B4-BE49-F238E27FC236}">
                              <a16:creationId xmlns:a16="http://schemas.microsoft.com/office/drawing/2014/main" id="{B738E7E9-2E7F-E177-D5AC-F47E454C1BD8}"/>
                            </a:ext>
                          </a:extLst>
                        </wps:cNvPr>
                        <wps:cNvSpPr txBox="1"/>
                        <wps:spPr>
                          <a:xfrm>
                            <a:off x="172082" y="118330"/>
                            <a:ext cx="184785" cy="420585"/>
                          </a:xfrm>
                          <a:prstGeom prst="rect">
                            <a:avLst/>
                          </a:prstGeom>
                        </wps:spPr>
                        <wps:txbx>
                          <w:txbxContent>
                            <w:p w14:paraId="6DD5C82F" w14:textId="77777777" w:rsidR="00900DF0" w:rsidRPr="00C00446" w:rsidRDefault="00900DF0" w:rsidP="00900DF0">
                              <w:pPr>
                                <w:rPr>
                                  <w:rFonts w:ascii="Adobe Arabic" w:eastAsia="Poppins Bold" w:hAnsi="Adobe Arabic" w:cs="Adobe Arabic"/>
                                  <w:b/>
                                  <w:bCs/>
                                  <w:color w:val="FFFFFF"/>
                                  <w:kern w:val="24"/>
                                  <w:sz w:val="52"/>
                                  <w:szCs w:val="52"/>
                                </w:rPr>
                              </w:pPr>
                              <w:r w:rsidRPr="00C00446">
                                <w:rPr>
                                  <w:rFonts w:ascii="Adobe Arabic" w:eastAsia="Poppins Bold" w:hAnsi="Adobe Arabic" w:cs="Adobe Arabic"/>
                                  <w:b/>
                                  <w:bCs/>
                                  <w:color w:val="FFFFFF"/>
                                  <w:kern w:val="24"/>
                                  <w:sz w:val="52"/>
                                  <w:szCs w:val="52"/>
                                </w:rPr>
                                <w:t>2</w:t>
                              </w:r>
                            </w:p>
                          </w:txbxContent>
                        </wps:txbx>
                        <wps:bodyPr lIns="0" tIns="0" rIns="0" bIns="0" rtlCol="0" anchor="t">
                          <a:spAutoFit/>
                        </wps:bodyPr>
                      </wps:wsp>
                      <wps:wsp>
                        <wps:cNvPr id="1260871667" name="TextBox 32">
                          <a:extLst>
                            <a:ext uri="{FF2B5EF4-FFF2-40B4-BE49-F238E27FC236}">
                              <a16:creationId xmlns:a16="http://schemas.microsoft.com/office/drawing/2014/main" id="{37989713-0ABA-174B-15F9-FDDDF4B30D47}"/>
                            </a:ext>
                          </a:extLst>
                        </wps:cNvPr>
                        <wps:cNvSpPr txBox="1"/>
                        <wps:spPr>
                          <a:xfrm>
                            <a:off x="682982" y="842707"/>
                            <a:ext cx="1988012" cy="320601"/>
                          </a:xfrm>
                          <a:prstGeom prst="rect">
                            <a:avLst/>
                          </a:prstGeom>
                        </wps:spPr>
                        <wps:txbx>
                          <w:txbxContent>
                            <w:p w14:paraId="30E3063D" w14:textId="58FC8662" w:rsidR="00900DF0" w:rsidRDefault="00900DF0" w:rsidP="00900DF0">
                              <w:pPr>
                                <w:spacing w:line="494" w:lineRule="exact"/>
                                <w:jc w:val="center"/>
                                <w:rPr>
                                  <w:rFonts w:ascii="Adobe Arabic" w:eastAsia="Poppins Bold" w:hAnsi="Adobe Arabic" w:cs="Adobe Arabic"/>
                                  <w:b/>
                                  <w:bCs/>
                                  <w:color w:val="23211E"/>
                                  <w:kern w:val="24"/>
                                  <w:sz w:val="36"/>
                                  <w:szCs w:val="36"/>
                                  <w:lang w:bidi="ar-AE"/>
                                </w:rPr>
                              </w:pPr>
                              <w:r w:rsidRPr="00900DF0">
                                <w:rPr>
                                  <w:rFonts w:ascii="Adobe Arabic" w:eastAsia="Poppins Bold" w:hAnsi="Adobe Arabic" w:cs="Adobe Arabic"/>
                                  <w:b/>
                                  <w:bCs/>
                                  <w:color w:val="23211E"/>
                                  <w:kern w:val="24"/>
                                  <w:sz w:val="36"/>
                                  <w:szCs w:val="36"/>
                                  <w:rtl/>
                                  <w:lang w:bidi="ar-AE"/>
                                </w:rPr>
                                <w:t>المتابعة المستمرّة</w:t>
                              </w:r>
                            </w:p>
                          </w:txbxContent>
                        </wps:txbx>
                        <wps:bodyPr wrap="square" lIns="0" tIns="0" rIns="0" bIns="0" rtlCol="0" anchor="t">
                          <a:spAutoFit/>
                        </wps:bodyPr>
                      </wps:wsp>
                      <wps:wsp>
                        <wps:cNvPr id="1467394037" name="TextBox 33">
                          <a:extLst>
                            <a:ext uri="{FF2B5EF4-FFF2-40B4-BE49-F238E27FC236}">
                              <a16:creationId xmlns:a16="http://schemas.microsoft.com/office/drawing/2014/main" id="{7BEEA2C7-ACD1-5351-6A4E-76915012608A}"/>
                            </a:ext>
                          </a:extLst>
                        </wps:cNvPr>
                        <wps:cNvSpPr txBox="1"/>
                        <wps:spPr>
                          <a:xfrm>
                            <a:off x="172084" y="803893"/>
                            <a:ext cx="184785" cy="408956"/>
                          </a:xfrm>
                          <a:prstGeom prst="rect">
                            <a:avLst/>
                          </a:prstGeom>
                        </wps:spPr>
                        <wps:txbx>
                          <w:txbxContent>
                            <w:p w14:paraId="2B9D027F" w14:textId="77777777" w:rsidR="00900DF0" w:rsidRPr="00C00446" w:rsidRDefault="00900DF0" w:rsidP="00900DF0">
                              <w:pPr>
                                <w:spacing w:line="633" w:lineRule="exact"/>
                                <w:rPr>
                                  <w:rFonts w:ascii="Adobe Arabic" w:eastAsia="Poppins Bold" w:hAnsi="Adobe Arabic" w:cs="Adobe Arabic"/>
                                  <w:b/>
                                  <w:bCs/>
                                  <w:color w:val="FFFFFF"/>
                                  <w:kern w:val="24"/>
                                  <w:sz w:val="52"/>
                                  <w:szCs w:val="52"/>
                                </w:rPr>
                              </w:pPr>
                              <w:r w:rsidRPr="00C00446">
                                <w:rPr>
                                  <w:rFonts w:ascii="Adobe Arabic" w:eastAsia="Poppins Bold" w:hAnsi="Adobe Arabic" w:cs="Adobe Arabic"/>
                                  <w:b/>
                                  <w:bCs/>
                                  <w:color w:val="FFFFFF"/>
                                  <w:kern w:val="24"/>
                                  <w:sz w:val="52"/>
                                  <w:szCs w:val="52"/>
                                </w:rPr>
                                <w:t>4</w:t>
                              </w:r>
                            </w:p>
                          </w:txbxContent>
                        </wps:txbx>
                        <wps:bodyPr lIns="0" tIns="0" rIns="0" bIns="0" rtlCol="0" anchor="t">
                          <a:spAutoFit/>
                        </wps:bodyPr>
                      </wps:wsp>
                      <wps:wsp>
                        <wps:cNvPr id="680090715" name="TextBox 35">
                          <a:extLst>
                            <a:ext uri="{FF2B5EF4-FFF2-40B4-BE49-F238E27FC236}">
                              <a16:creationId xmlns:a16="http://schemas.microsoft.com/office/drawing/2014/main" id="{2CA93B06-3D48-21FD-0B55-D7A9B28FA157}"/>
                            </a:ext>
                          </a:extLst>
                        </wps:cNvPr>
                        <wps:cNvSpPr txBox="1"/>
                        <wps:spPr>
                          <a:xfrm>
                            <a:off x="3356142" y="193849"/>
                            <a:ext cx="2002155" cy="253255"/>
                          </a:xfrm>
                          <a:prstGeom prst="rect">
                            <a:avLst/>
                          </a:prstGeom>
                        </wps:spPr>
                        <wps:txbx>
                          <w:txbxContent>
                            <w:p w14:paraId="53CEA6F4" w14:textId="094F5AD7" w:rsidR="00900DF0" w:rsidRDefault="00900DF0" w:rsidP="00900DF0">
                              <w:pPr>
                                <w:spacing w:line="240" w:lineRule="auto"/>
                                <w:jc w:val="center"/>
                                <w:rPr>
                                  <w:rFonts w:ascii="Adobe Arabic" w:eastAsia="Poppins Bold" w:hAnsi="Adobe Arabic" w:cs="Adobe Arabic"/>
                                  <w:b/>
                                  <w:bCs/>
                                  <w:color w:val="23211E"/>
                                  <w:kern w:val="24"/>
                                  <w:sz w:val="36"/>
                                  <w:szCs w:val="36"/>
                                  <w:lang w:bidi="ar-AE"/>
                                </w:rPr>
                              </w:pPr>
                              <w:r w:rsidRPr="00900DF0">
                                <w:rPr>
                                  <w:rFonts w:ascii="Adobe Arabic" w:eastAsia="Poppins Bold" w:hAnsi="Adobe Arabic" w:cs="Adobe Arabic"/>
                                  <w:b/>
                                  <w:bCs/>
                                  <w:color w:val="23211E"/>
                                  <w:kern w:val="24"/>
                                  <w:sz w:val="36"/>
                                  <w:szCs w:val="36"/>
                                  <w:rtl/>
                                  <w:lang w:bidi="ar-AE"/>
                                </w:rPr>
                                <w:t>التقييم التقليدي السنوي</w:t>
                              </w:r>
                            </w:p>
                          </w:txbxContent>
                        </wps:txbx>
                        <wps:bodyPr wrap="square" lIns="0" tIns="0" rIns="0" bIns="0" rtlCol="0" anchor="t">
                          <a:spAutoFit/>
                        </wps:bodyPr>
                      </wps:wsp>
                      <wps:wsp>
                        <wps:cNvPr id="1216651820" name="TextBox 36">
                          <a:extLst>
                            <a:ext uri="{FF2B5EF4-FFF2-40B4-BE49-F238E27FC236}">
                              <a16:creationId xmlns:a16="http://schemas.microsoft.com/office/drawing/2014/main" id="{64764C45-C1E9-8259-44B9-4C2E8B03FDC2}"/>
                            </a:ext>
                          </a:extLst>
                        </wps:cNvPr>
                        <wps:cNvSpPr txBox="1"/>
                        <wps:spPr>
                          <a:xfrm>
                            <a:off x="3035502" y="120289"/>
                            <a:ext cx="184785" cy="420585"/>
                          </a:xfrm>
                          <a:prstGeom prst="rect">
                            <a:avLst/>
                          </a:prstGeom>
                        </wps:spPr>
                        <wps:txbx>
                          <w:txbxContent>
                            <w:p w14:paraId="0BFB9D12" w14:textId="77777777" w:rsidR="00900DF0" w:rsidRPr="00C00446" w:rsidRDefault="00900DF0" w:rsidP="00900DF0">
                              <w:pPr>
                                <w:rPr>
                                  <w:rFonts w:ascii="Adobe Arabic" w:eastAsia="Poppins Bold" w:hAnsi="Adobe Arabic" w:cs="Adobe Arabic"/>
                                  <w:b/>
                                  <w:bCs/>
                                  <w:color w:val="FFFFFF"/>
                                  <w:kern w:val="24"/>
                                  <w:sz w:val="52"/>
                                  <w:szCs w:val="52"/>
                                </w:rPr>
                              </w:pPr>
                              <w:r w:rsidRPr="00C00446">
                                <w:rPr>
                                  <w:rFonts w:ascii="Adobe Arabic" w:eastAsia="Poppins Bold" w:hAnsi="Adobe Arabic" w:cs="Adobe Arabic"/>
                                  <w:b/>
                                  <w:bCs/>
                                  <w:color w:val="FFFFFF"/>
                                  <w:kern w:val="24"/>
                                  <w:sz w:val="52"/>
                                  <w:szCs w:val="52"/>
                                </w:rPr>
                                <w:t>1</w:t>
                              </w:r>
                            </w:p>
                          </w:txbxContent>
                        </wps:txbx>
                        <wps:bodyPr lIns="0" tIns="0" rIns="0" bIns="0" rtlCol="0" anchor="t">
                          <a:spAutoFit/>
                        </wps:bodyPr>
                      </wps:wsp>
                      <wps:wsp>
                        <wps:cNvPr id="346576505" name="TextBox 38">
                          <a:extLst>
                            <a:ext uri="{FF2B5EF4-FFF2-40B4-BE49-F238E27FC236}">
                              <a16:creationId xmlns:a16="http://schemas.microsoft.com/office/drawing/2014/main" id="{7BB13AC5-4DCA-7427-B5A0-B10D57BBE11D}"/>
                            </a:ext>
                          </a:extLst>
                        </wps:cNvPr>
                        <wps:cNvSpPr txBox="1"/>
                        <wps:spPr>
                          <a:xfrm>
                            <a:off x="3220262" y="838285"/>
                            <a:ext cx="2293620" cy="319153"/>
                          </a:xfrm>
                          <a:prstGeom prst="rect">
                            <a:avLst/>
                          </a:prstGeom>
                        </wps:spPr>
                        <wps:txbx>
                          <w:txbxContent>
                            <w:p w14:paraId="091B08CA" w14:textId="7BDF8D0D" w:rsidR="00900DF0" w:rsidRDefault="00900DF0" w:rsidP="00900DF0">
                              <w:pPr>
                                <w:spacing w:line="494" w:lineRule="exact"/>
                                <w:jc w:val="center"/>
                                <w:rPr>
                                  <w:rFonts w:ascii="Adobe Arabic" w:eastAsia="Poppins Bold" w:hAnsi="Adobe Arabic" w:cs="Adobe Arabic"/>
                                  <w:b/>
                                  <w:bCs/>
                                  <w:color w:val="23211E"/>
                                  <w:kern w:val="24"/>
                                  <w:sz w:val="36"/>
                                  <w:szCs w:val="36"/>
                                  <w:lang w:bidi="ar-AE"/>
                                </w:rPr>
                              </w:pPr>
                              <w:r w:rsidRPr="00900DF0">
                                <w:rPr>
                                  <w:rFonts w:ascii="Adobe Arabic" w:eastAsia="Poppins Bold" w:hAnsi="Adobe Arabic" w:cs="Adobe Arabic"/>
                                  <w:b/>
                                  <w:bCs/>
                                  <w:color w:val="23211E"/>
                                  <w:kern w:val="24"/>
                                  <w:sz w:val="36"/>
                                  <w:szCs w:val="36"/>
                                  <w:rtl/>
                                  <w:lang w:bidi="ar-AE"/>
                                </w:rPr>
                                <w:t>التقييم 360 درجة</w:t>
                              </w:r>
                            </w:p>
                          </w:txbxContent>
                        </wps:txbx>
                        <wps:bodyPr wrap="square" lIns="0" tIns="0" rIns="0" bIns="0" rtlCol="0" anchor="t">
                          <a:spAutoFit/>
                        </wps:bodyPr>
                      </wps:wsp>
                      <wps:wsp>
                        <wps:cNvPr id="580181828" name="TextBox 39">
                          <a:extLst>
                            <a:ext uri="{FF2B5EF4-FFF2-40B4-BE49-F238E27FC236}">
                              <a16:creationId xmlns:a16="http://schemas.microsoft.com/office/drawing/2014/main" id="{6A74A886-23CD-96BA-099D-C5EEA49C79E7}"/>
                            </a:ext>
                          </a:extLst>
                        </wps:cNvPr>
                        <wps:cNvSpPr txBox="1"/>
                        <wps:spPr>
                          <a:xfrm>
                            <a:off x="3033352" y="772674"/>
                            <a:ext cx="184785" cy="408956"/>
                          </a:xfrm>
                          <a:prstGeom prst="rect">
                            <a:avLst/>
                          </a:prstGeom>
                        </wps:spPr>
                        <wps:txbx>
                          <w:txbxContent>
                            <w:p w14:paraId="6F3F3822" w14:textId="77777777" w:rsidR="00900DF0" w:rsidRPr="00C00446" w:rsidRDefault="00900DF0" w:rsidP="00900DF0">
                              <w:pPr>
                                <w:spacing w:line="633" w:lineRule="exact"/>
                                <w:rPr>
                                  <w:rFonts w:ascii="Adobe Arabic" w:eastAsia="Poppins Bold" w:hAnsi="Adobe Arabic" w:cs="Adobe Arabic"/>
                                  <w:b/>
                                  <w:bCs/>
                                  <w:color w:val="FFFFFF"/>
                                  <w:kern w:val="24"/>
                                  <w:sz w:val="52"/>
                                  <w:szCs w:val="52"/>
                                </w:rPr>
                              </w:pPr>
                              <w:r w:rsidRPr="00C00446">
                                <w:rPr>
                                  <w:rFonts w:ascii="Adobe Arabic" w:eastAsia="Poppins Bold" w:hAnsi="Adobe Arabic" w:cs="Adobe Arabic"/>
                                  <w:b/>
                                  <w:bCs/>
                                  <w:color w:val="FFFFFF"/>
                                  <w:kern w:val="24"/>
                                  <w:sz w:val="52"/>
                                  <w:szCs w:val="52"/>
                                </w:rPr>
                                <w:t>3</w:t>
                              </w:r>
                            </w:p>
                          </w:txbxContent>
                        </wps:txbx>
                        <wps:bodyPr lIns="0" tIns="0" rIns="0" bIns="0" rtlCol="0" anchor="t">
                          <a:spAutoFit/>
                        </wps:bodyPr>
                      </wps:wsp>
                    </wpg:wgp>
                  </a:graphicData>
                </a:graphic>
              </wp:inline>
            </w:drawing>
          </mc:Choice>
          <mc:Fallback>
            <w:pict>
              <v:group w14:anchorId="670B42E2" id="مجموعة 42" o:spid="_x0000_s2321" style="width:434.15pt;height:107.55pt;mso-position-horizontal-relative:char;mso-position-vertical-relative:line" coordorigin=",-348" coordsize="55138,13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">
                <v:group id="Group 2" o:spid="_x0000_s2322" style="position:absolute;top:-313;width:26802;height:6514" coordorigin=",-250" coordsize="21959,5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">
                  <v:shape id="Freeform 3" o:spid="_x0000_s2323" style="position:absolute;top:35;width:21959;height:5052;visibility:visible;mso-wrap-style:square;v-text-anchor:top" coordsize="2195941,505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" path="m123520,l2072421,v68218,,123520,55302,123520,123520l2195941,381699v,68218,-55302,123520,-123520,123520l123520,505219c55302,505219,,449917,,381699l,123520c,55302,55302,,123520,xe" fillcolor="#e0ba8c" stroked="f">
                    <v:path arrowok="t"/>
                  </v:shape>
                  <v:shape id="TextBox 4" o:spid="_x0000_s2324" type="#_x0000_t202" style="position:absolute;top:-250;width:21959;height:5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" filled="f" stroked="f">
                    <v:textbox inset="1.44342mm,1.44342mm,1.44342mm,1.44342mm"/>
                  </v:shape>
                </v:group>
                <v:group id="Group 5" o:spid="_x0000_s2325" style="position:absolute;left:1408;top:1453;width:3331;height:3330" coordorigin="1408,1453"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">
                  <v:shape id="Freeform 6" o:spid="_x0000_s2326" style="position:absolute;left:1408;top:1453;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" path="m406400,c181951,,,181951,,406400,,630849,181951,812800,406400,812800v224449,,406400,-181951,406400,-406400c812800,181951,630849,,406400,xe" fillcolor="#23211e" stroked="f">
                    <v:path arrowok="t"/>
                  </v:shape>
                  <v:shape id="TextBox 7" o:spid="_x0000_s2327" type="#_x0000_t202" style="position:absolute;left:2170;top:1929;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" filled="f" stroked="f">
                    <v:textbox inset="1.44342mm,1.44342mm,1.44342mm,1.44342mm"/>
                  </v:shape>
                </v:group>
                <v:group id="_x0000_s2328" style="position:absolute;top:7030;width:26802;height:6516" coordorigin=",7093" coordsize="21959,5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">
                  <v:shape id="Freeform 9" o:spid="_x0000_s2329" style="position:absolute;top:7379;width:21959;height:5052;visibility:visible;mso-wrap-style:square;v-text-anchor:top" coordsize="2195941,505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" path="m123520,l2072421,v68218,,123520,55302,123520,123520l2195941,381699v,68218,-55302,123520,-123520,123520l123520,505219c55302,505219,,449917,,381699l,123520c,55302,55302,,123520,xe" fillcolor="#dfaf9b" stroked="f">
                    <v:path arrowok="t"/>
                  </v:shape>
                  <v:shape id="TextBox 10" o:spid="_x0000_s2330" type="#_x0000_t202" style="position:absolute;top:7093;width:21959;height:53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" filled="f" stroked="f">
                    <v:textbox inset="1.44342mm,1.44342mm,1.44342mm,1.44342mm"/>
                  </v:shape>
                </v:group>
                <v:group id="Group 11" o:spid="_x0000_s2331" style="position:absolute;left:1408;top:8797;width:3331;height:3331" coordorigin="1408,8797"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">
                  <v:shape id="Freeform 12" o:spid="_x0000_s2332" style="position:absolute;left:1408;top:8797;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" path="m406400,c181951,,,181951,,406400,,630849,181951,812800,406400,812800v224449,,406400,-181951,406400,-406400c812800,181951,630849,,406400,xe" fillcolor="#23211e" stroked="f">
                    <v:path arrowok="t"/>
                  </v:shape>
                  <v:shape id="TextBox 13" o:spid="_x0000_s2333" type="#_x0000_t202" style="position:absolute;left:2170;top:9273;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" filled="f" stroked="f">
                    <v:textbox inset="1.44342mm,1.44342mm,1.44342mm,1.44342mm"/>
                  </v:shape>
                </v:group>
                <v:group id="Group 14" o:spid="_x0000_s2334" style="position:absolute;left:28293;top:-348;width:26803;height:6514" coordorigin="28293,-285" coordsize="21959,5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">
                  <v:shape id="Freeform 15" o:spid="_x0000_s2335" style="position:absolute;left:28293;width:21959;height:5052;visibility:visible;mso-wrap-style:square;v-text-anchor:top" coordsize="2195941,505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" path="m123520,l2072421,v68218,,123520,55302,123520,123520l2195941,381699v,68218,-55302,123520,-123520,123520l123520,505219c55302,505219,,449917,,381699l,123520c,55302,55302,,123520,xe" fillcolor="#c2bcbf" stroked="f">
                    <v:path arrowok="t"/>
                  </v:shape>
                  <v:shape id="TextBox 16" o:spid="_x0000_s2336" type="#_x0000_t202" style="position:absolute;left:28293;top:-285;width:21959;height:5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" filled="f" stroked="f">
                    <v:textbox inset="1.44342mm,1.44342mm,1.44342mm,1.44342mm"/>
                  </v:shape>
                </v:group>
                <v:group id="Group 17" o:spid="_x0000_s2337" style="position:absolute;left:29701;top:1417;width:3331;height:3331" coordorigin="29701,1417"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">
                  <v:shape id="Freeform 18" o:spid="_x0000_s2338" style="position:absolute;left:29701;top:1417;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" path="m406400,c181951,,,181951,,406400,,630849,181951,812800,406400,812800v224449,,406400,-181951,406400,-406400c812800,181951,630849,,406400,xe" fillcolor="#23211e" stroked="f">
                    <v:path arrowok="t"/>
                  </v:shape>
                  <v:shape id="TextBox 19" o:spid="_x0000_s2339" type="#_x0000_t202" style="position:absolute;left:30463;top:1894;width:6604;height:6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" filled="f" stroked="f">
                    <v:textbox inset="1.44342mm,1.44342mm,1.44342mm,1.44342mm"/>
                  </v:shape>
                </v:group>
                <v:group id="Group 20" o:spid="_x0000_s2340" style="position:absolute;left:28293;top:6995;width:26803;height:6516" coordorigin="28293,7058" coordsize="21959,5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">
                  <v:shape id="Freeform 21" o:spid="_x0000_s2341" style="position:absolute;left:28293;top:7344;width:21959;height:5052;visibility:visible;mso-wrap-style:square;v-text-anchor:top" coordsize="2195941,505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" path="m123520,l2072421,v68218,,123520,55302,123520,123520l2195941,381699v,68218,-55302,123520,-123520,123520l123520,505219c55302,505219,,449917,,381699l,123520c,55302,55302,,123520,xe" fillcolor="#b1baa7" stroked="f">
                    <v:path arrowok="t"/>
                  </v:shape>
                  <v:shape id="TextBox 22" o:spid="_x0000_s2342" type="#_x0000_t202" style="position:absolute;left:28293;top:7058;width:21959;height:53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" filled="f" stroked="f">
                    <v:textbox inset="1.44342mm,1.44342mm,1.44342mm,1.44342mm"/>
                  </v:shape>
                </v:group>
                <v:group id="Group 23" o:spid="_x0000_s2343" style="position:absolute;left:29701;top:8762;width:3331;height:3331" coordorigin="29701,8762"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">
                  <v:shape id="Freeform 24" o:spid="_x0000_s2344" style="position:absolute;left:29701;top:8762;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" path="m406400,c181951,,,181951,,406400,,630849,181951,812800,406400,812800v224449,,406400,-181951,406400,-406400c812800,181951,630849,,406400,xe" fillcolor="#23211e" stroked="f">
                    <v:path arrowok="t"/>
                  </v:shape>
                  <v:shape id="TextBox 25" o:spid="_x0000_s2345" type="#_x0000_t202" style="position:absolute;left:30463;top:9238;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" filled="f" stroked="f">
                    <v:textbox inset="1.44342mm,1.44342mm,1.44342mm,1.44342mm"/>
                  </v:shape>
                </v:group>
                <v:shape id="TextBox 29" o:spid="_x0000_s2346" type="#_x0000_t202" style="position:absolute;left:5394;top:1964;width:20143;height:2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" filled="f" stroked="f">
                  <v:textbox style="mso-fit-shape-to-text:t" inset="0,0,0,0">
                    <w:txbxContent>
                      <w:p w14:paraId="300DF338" w14:textId="516A1E2B" w:rsidR="00900DF0" w:rsidRDefault="00900DF0" w:rsidP="00900DF0">
                        <w:pPr>
                          <w:spacing w:line="240" w:lineRule="auto"/>
                          <w:jc w:val="center"/>
                          <w:rPr>
                            <w:rFonts w:ascii="Adobe Arabic" w:eastAsia="Poppins Bold" w:hAnsi="Adobe Arabic" w:cs="Adobe Arabic"/>
                            <w:b/>
                            <w:bCs/>
                            <w:color w:val="23211E"/>
                            <w:kern w:val="24"/>
                            <w:sz w:val="36"/>
                            <w:szCs w:val="36"/>
                            <w:lang w:bidi="ar-AE"/>
                          </w:rPr>
                        </w:pPr>
                        <w:r w:rsidRPr="00900DF0">
                          <w:rPr>
                            <w:rFonts w:ascii="Adobe Arabic" w:eastAsia="Poppins Bold" w:hAnsi="Adobe Arabic" w:cs="Adobe Arabic"/>
                            <w:b/>
                            <w:bCs/>
                            <w:color w:val="23211E"/>
                            <w:kern w:val="24"/>
                            <w:sz w:val="36"/>
                            <w:szCs w:val="36"/>
                            <w:rtl/>
                            <w:lang w:bidi="ar-AE"/>
                          </w:rPr>
                          <w:t>الإدارة بالأهداف</w:t>
                        </w:r>
                      </w:p>
                    </w:txbxContent>
                  </v:textbox>
                </v:shape>
                <v:shape id="TextBox 30" o:spid="_x0000_s2347" type="#_x0000_t202" style="position:absolute;left:1720;top:1183;width:1848;height:4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" filled="f" stroked="f">
                  <v:textbox style="mso-fit-shape-to-text:t" inset="0,0,0,0">
                    <w:txbxContent>
                      <w:p w14:paraId="6DD5C82F" w14:textId="77777777" w:rsidR="00900DF0" w:rsidRPr="00C00446" w:rsidRDefault="00900DF0" w:rsidP="00900DF0">
                        <w:pPr>
                          <w:rPr>
                            <w:rFonts w:ascii="Adobe Arabic" w:eastAsia="Poppins Bold" w:hAnsi="Adobe Arabic" w:cs="Adobe Arabic"/>
                            <w:b/>
                            <w:bCs/>
                            <w:color w:val="FFFFFF"/>
                            <w:kern w:val="24"/>
                            <w:sz w:val="52"/>
                            <w:szCs w:val="52"/>
                          </w:rPr>
                        </w:pPr>
                        <w:r w:rsidRPr="00C00446">
                          <w:rPr>
                            <w:rFonts w:ascii="Adobe Arabic" w:eastAsia="Poppins Bold" w:hAnsi="Adobe Arabic" w:cs="Adobe Arabic"/>
                            <w:b/>
                            <w:bCs/>
                            <w:color w:val="FFFFFF"/>
                            <w:kern w:val="24"/>
                            <w:sz w:val="52"/>
                            <w:szCs w:val="52"/>
                          </w:rPr>
                          <w:t>2</w:t>
                        </w:r>
                      </w:p>
                    </w:txbxContent>
                  </v:textbox>
                </v:shape>
                <v:shape id="TextBox 32" o:spid="_x0000_s2348" type="#_x0000_t202" style="position:absolute;left:6829;top:8427;width:19880;height:3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" filled="f" stroked="f">
                  <v:textbox style="mso-fit-shape-to-text:t" inset="0,0,0,0">
                    <w:txbxContent>
                      <w:p w14:paraId="30E3063D" w14:textId="58FC8662" w:rsidR="00900DF0" w:rsidRDefault="00900DF0" w:rsidP="00900DF0">
                        <w:pPr>
                          <w:spacing w:line="494" w:lineRule="exact"/>
                          <w:jc w:val="center"/>
                          <w:rPr>
                            <w:rFonts w:ascii="Adobe Arabic" w:eastAsia="Poppins Bold" w:hAnsi="Adobe Arabic" w:cs="Adobe Arabic"/>
                            <w:b/>
                            <w:bCs/>
                            <w:color w:val="23211E"/>
                            <w:kern w:val="24"/>
                            <w:sz w:val="36"/>
                            <w:szCs w:val="36"/>
                            <w:lang w:bidi="ar-AE"/>
                          </w:rPr>
                        </w:pPr>
                        <w:r w:rsidRPr="00900DF0">
                          <w:rPr>
                            <w:rFonts w:ascii="Adobe Arabic" w:eastAsia="Poppins Bold" w:hAnsi="Adobe Arabic" w:cs="Adobe Arabic"/>
                            <w:b/>
                            <w:bCs/>
                            <w:color w:val="23211E"/>
                            <w:kern w:val="24"/>
                            <w:sz w:val="36"/>
                            <w:szCs w:val="36"/>
                            <w:rtl/>
                            <w:lang w:bidi="ar-AE"/>
                          </w:rPr>
                          <w:t>المتابعة المستمرّة</w:t>
                        </w:r>
                      </w:p>
                    </w:txbxContent>
                  </v:textbox>
                </v:shape>
                <v:shape id="TextBox 33" o:spid="_x0000_s2349" type="#_x0000_t202" style="position:absolute;left:1720;top:8038;width:1848;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" filled="f" stroked="f">
                  <v:textbox style="mso-fit-shape-to-text:t" inset="0,0,0,0">
                    <w:txbxContent>
                      <w:p w14:paraId="2B9D027F" w14:textId="77777777" w:rsidR="00900DF0" w:rsidRPr="00C00446" w:rsidRDefault="00900DF0" w:rsidP="00900DF0">
                        <w:pPr>
                          <w:spacing w:line="633" w:lineRule="exact"/>
                          <w:rPr>
                            <w:rFonts w:ascii="Adobe Arabic" w:eastAsia="Poppins Bold" w:hAnsi="Adobe Arabic" w:cs="Adobe Arabic"/>
                            <w:b/>
                            <w:bCs/>
                            <w:color w:val="FFFFFF"/>
                            <w:kern w:val="24"/>
                            <w:sz w:val="52"/>
                            <w:szCs w:val="52"/>
                          </w:rPr>
                        </w:pPr>
                        <w:r w:rsidRPr="00C00446">
                          <w:rPr>
                            <w:rFonts w:ascii="Adobe Arabic" w:eastAsia="Poppins Bold" w:hAnsi="Adobe Arabic" w:cs="Adobe Arabic"/>
                            <w:b/>
                            <w:bCs/>
                            <w:color w:val="FFFFFF"/>
                            <w:kern w:val="24"/>
                            <w:sz w:val="52"/>
                            <w:szCs w:val="52"/>
                          </w:rPr>
                          <w:t>4</w:t>
                        </w:r>
                      </w:p>
                    </w:txbxContent>
                  </v:textbox>
                </v:shape>
                <v:shape id="TextBox 35" o:spid="_x0000_s2350" type="#_x0000_t202" style="position:absolute;left:33561;top:1938;width:20021;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" filled="f" stroked="f">
                  <v:textbox style="mso-fit-shape-to-text:t" inset="0,0,0,0">
                    <w:txbxContent>
                      <w:p w14:paraId="53CEA6F4" w14:textId="094F5AD7" w:rsidR="00900DF0" w:rsidRDefault="00900DF0" w:rsidP="00900DF0">
                        <w:pPr>
                          <w:spacing w:line="240" w:lineRule="auto"/>
                          <w:jc w:val="center"/>
                          <w:rPr>
                            <w:rFonts w:ascii="Adobe Arabic" w:eastAsia="Poppins Bold" w:hAnsi="Adobe Arabic" w:cs="Adobe Arabic"/>
                            <w:b/>
                            <w:bCs/>
                            <w:color w:val="23211E"/>
                            <w:kern w:val="24"/>
                            <w:sz w:val="36"/>
                            <w:szCs w:val="36"/>
                            <w:lang w:bidi="ar-AE"/>
                          </w:rPr>
                        </w:pPr>
                        <w:r w:rsidRPr="00900DF0">
                          <w:rPr>
                            <w:rFonts w:ascii="Adobe Arabic" w:eastAsia="Poppins Bold" w:hAnsi="Adobe Arabic" w:cs="Adobe Arabic"/>
                            <w:b/>
                            <w:bCs/>
                            <w:color w:val="23211E"/>
                            <w:kern w:val="24"/>
                            <w:sz w:val="36"/>
                            <w:szCs w:val="36"/>
                            <w:rtl/>
                            <w:lang w:bidi="ar-AE"/>
                          </w:rPr>
                          <w:t>التقييم التقليدي السنوي</w:t>
                        </w:r>
                      </w:p>
                    </w:txbxContent>
                  </v:textbox>
                </v:shape>
                <v:shape id="TextBox 36" o:spid="_x0000_s2351" type="#_x0000_t202" style="position:absolute;left:30355;top:1202;width:1847;height:4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" filled="f" stroked="f">
                  <v:textbox style="mso-fit-shape-to-text:t" inset="0,0,0,0">
                    <w:txbxContent>
                      <w:p w14:paraId="0BFB9D12" w14:textId="77777777" w:rsidR="00900DF0" w:rsidRPr="00C00446" w:rsidRDefault="00900DF0" w:rsidP="00900DF0">
                        <w:pPr>
                          <w:rPr>
                            <w:rFonts w:ascii="Adobe Arabic" w:eastAsia="Poppins Bold" w:hAnsi="Adobe Arabic" w:cs="Adobe Arabic"/>
                            <w:b/>
                            <w:bCs/>
                            <w:color w:val="FFFFFF"/>
                            <w:kern w:val="24"/>
                            <w:sz w:val="52"/>
                            <w:szCs w:val="52"/>
                          </w:rPr>
                        </w:pPr>
                        <w:r w:rsidRPr="00C00446">
                          <w:rPr>
                            <w:rFonts w:ascii="Adobe Arabic" w:eastAsia="Poppins Bold" w:hAnsi="Adobe Arabic" w:cs="Adobe Arabic"/>
                            <w:b/>
                            <w:bCs/>
                            <w:color w:val="FFFFFF"/>
                            <w:kern w:val="24"/>
                            <w:sz w:val="52"/>
                            <w:szCs w:val="52"/>
                          </w:rPr>
                          <w:t>1</w:t>
                        </w:r>
                      </w:p>
                    </w:txbxContent>
                  </v:textbox>
                </v:shape>
                <v:shape id="TextBox 38" o:spid="_x0000_s2352" type="#_x0000_t202" style="position:absolute;left:32202;top:8382;width:22936;height:3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" filled="f" stroked="f">
                  <v:textbox style="mso-fit-shape-to-text:t" inset="0,0,0,0">
                    <w:txbxContent>
                      <w:p w14:paraId="091B08CA" w14:textId="7BDF8D0D" w:rsidR="00900DF0" w:rsidRDefault="00900DF0" w:rsidP="00900DF0">
                        <w:pPr>
                          <w:spacing w:line="494" w:lineRule="exact"/>
                          <w:jc w:val="center"/>
                          <w:rPr>
                            <w:rFonts w:ascii="Adobe Arabic" w:eastAsia="Poppins Bold" w:hAnsi="Adobe Arabic" w:cs="Adobe Arabic"/>
                            <w:b/>
                            <w:bCs/>
                            <w:color w:val="23211E"/>
                            <w:kern w:val="24"/>
                            <w:sz w:val="36"/>
                            <w:szCs w:val="36"/>
                            <w:lang w:bidi="ar-AE"/>
                          </w:rPr>
                        </w:pPr>
                        <w:r w:rsidRPr="00900DF0">
                          <w:rPr>
                            <w:rFonts w:ascii="Adobe Arabic" w:eastAsia="Poppins Bold" w:hAnsi="Adobe Arabic" w:cs="Adobe Arabic"/>
                            <w:b/>
                            <w:bCs/>
                            <w:color w:val="23211E"/>
                            <w:kern w:val="24"/>
                            <w:sz w:val="36"/>
                            <w:szCs w:val="36"/>
                            <w:rtl/>
                            <w:lang w:bidi="ar-AE"/>
                          </w:rPr>
                          <w:t>التقييم 360 درجة</w:t>
                        </w:r>
                      </w:p>
                    </w:txbxContent>
                  </v:textbox>
                </v:shape>
                <v:shape id="TextBox 39" o:spid="_x0000_s2353" type="#_x0000_t202" style="position:absolute;left:30333;top:7726;width:1848;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" filled="f" stroked="f">
                  <v:textbox style="mso-fit-shape-to-text:t" inset="0,0,0,0">
                    <w:txbxContent>
                      <w:p w14:paraId="6F3F3822" w14:textId="77777777" w:rsidR="00900DF0" w:rsidRPr="00C00446" w:rsidRDefault="00900DF0" w:rsidP="00900DF0">
                        <w:pPr>
                          <w:spacing w:line="633" w:lineRule="exact"/>
                          <w:rPr>
                            <w:rFonts w:ascii="Adobe Arabic" w:eastAsia="Poppins Bold" w:hAnsi="Adobe Arabic" w:cs="Adobe Arabic"/>
                            <w:b/>
                            <w:bCs/>
                            <w:color w:val="FFFFFF"/>
                            <w:kern w:val="24"/>
                            <w:sz w:val="52"/>
                            <w:szCs w:val="52"/>
                          </w:rPr>
                        </w:pPr>
                        <w:r w:rsidRPr="00C00446">
                          <w:rPr>
                            <w:rFonts w:ascii="Adobe Arabic" w:eastAsia="Poppins Bold" w:hAnsi="Adobe Arabic" w:cs="Adobe Arabic"/>
                            <w:b/>
                            <w:bCs/>
                            <w:color w:val="FFFFFF"/>
                            <w:kern w:val="24"/>
                            <w:sz w:val="52"/>
                            <w:szCs w:val="52"/>
                          </w:rPr>
                          <w:t>3</w:t>
                        </w:r>
                      </w:p>
                    </w:txbxContent>
                  </v:textbox>
                </v:shape>
                <w10:anchorlock/>
              </v:group>
            </w:pict>
          </mc:Fallback>
        </mc:AlternateContent>
      </w:r>
    </w:p>
    <w:p w14:paraId="678169F6" w14:textId="2A5BF66E" w:rsidR="00900DF0" w:rsidRDefault="00900DF0" w:rsidP="004978DE">
      <w:pPr>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2509A3FE" wp14:editId="6DDE4EA7">
                <wp:extent cx="5731510" cy="891540"/>
                <wp:effectExtent l="0" t="0" r="2540" b="22860"/>
                <wp:docPr id="68975853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86605082" name="مجموعة 47"/>
                        <wpg:cNvGrpSpPr/>
                        <wpg:grpSpPr>
                          <a:xfrm>
                            <a:off x="0" y="0"/>
                            <a:ext cx="5731510" cy="895351"/>
                            <a:chOff x="0" y="0"/>
                            <a:chExt cx="5878196" cy="918845"/>
                          </a:xfrm>
                        </wpg:grpSpPr>
                        <wpg:grpSp>
                          <wpg:cNvPr id="2086507061" name="مجموعة 48"/>
                          <wpg:cNvGrpSpPr/>
                          <wpg:grpSpPr>
                            <a:xfrm>
                              <a:off x="0" y="0"/>
                              <a:ext cx="5878196" cy="918845"/>
                              <a:chOff x="0" y="0"/>
                              <a:chExt cx="6240348" cy="919070"/>
                            </a:xfrm>
                          </wpg:grpSpPr>
                          <wpg:grpSp>
                            <wpg:cNvPr id="1100422466" name="مجموعة 49"/>
                            <wpg:cNvGrpSpPr/>
                            <wpg:grpSpPr>
                              <a:xfrm>
                                <a:off x="0" y="169208"/>
                                <a:ext cx="5433072" cy="580613"/>
                                <a:chOff x="0" y="169208"/>
                                <a:chExt cx="5433072" cy="580613"/>
                              </a:xfrm>
                            </wpg:grpSpPr>
                            <wps:wsp>
                              <wps:cNvPr id="8991084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851874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2238589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0309304" name="مربع نص 41"/>
                          <wps:cNvSpPr txBox="1"/>
                          <wps:spPr>
                            <a:xfrm>
                              <a:off x="204466" y="257055"/>
                              <a:ext cx="4615440" cy="389397"/>
                            </a:xfrm>
                            <a:prstGeom prst="rect">
                              <a:avLst/>
                            </a:prstGeom>
                            <a:noFill/>
                          </wps:spPr>
                          <wps:txbx>
                            <w:txbxContent>
                              <w:p w14:paraId="6ACAE951" w14:textId="0DE712A2" w:rsidR="00900DF0" w:rsidRPr="00352626"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التقييم التقليدي السنوي (</w:t>
                                </w:r>
                                <w:r w:rsidRPr="00D26E98">
                                  <w:rPr>
                                    <w:rFonts w:eastAsia="Calibri" w:hAnsi="Adobe Arabic" w:cs="Adobe Arabic"/>
                                    <w:b/>
                                    <w:bCs/>
                                    <w:color w:val="FFFFFF"/>
                                    <w:kern w:val="24"/>
                                    <w:szCs w:val="28"/>
                                    <w:lang w:bidi="ar-EG"/>
                                  </w:rPr>
                                  <w:t>Annual Review</w:t>
                                </w:r>
                                <w:r w:rsidRPr="00900DF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250402147"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509A3FE" id="_x0000_s235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OOZQyafBwAA+h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3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">
                  <v:group id="_x0000_s23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">
                    <v:group id="_x0000_s23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">
                      <v:shape id="شكل حر 50" o:spid="_x0000_s23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" fillcolor="#a5a5a5 [2092]" stroked="f" strokeweight="1pt">
                        <v:stroke joinstyle="miter"/>
                      </v:roundrect>
                    </v:group>
                    <v:oval id="شكل بيضاوي 52" o:spid="_x0000_s23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" filled="f" strokecolor="#168489" strokeweight="1pt">
                      <v:stroke joinstyle="miter"/>
                    </v:oval>
                  </v:group>
                  <v:shape id="مربع نص 41" o:spid="_x0000_s236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" filled="f" stroked="f">
                    <v:textbox style="mso-fit-shape-to-text:t">
                      <w:txbxContent>
                        <w:p w14:paraId="6ACAE951" w14:textId="0DE712A2" w:rsidR="00900DF0" w:rsidRPr="00352626"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التقييم التقليدي السنوي (</w:t>
                          </w:r>
                          <w:r w:rsidRPr="00D26E98">
                            <w:rPr>
                              <w:rFonts w:eastAsia="Calibri" w:hAnsi="Adobe Arabic" w:cs="Adobe Arabic"/>
                              <w:b/>
                              <w:bCs/>
                              <w:color w:val="FFFFFF"/>
                              <w:kern w:val="24"/>
                              <w:szCs w:val="28"/>
                              <w:lang w:bidi="ar-EG"/>
                            </w:rPr>
                            <w:t>Annual Review</w:t>
                          </w:r>
                          <w:r w:rsidRPr="00900DF0">
                            <w:rPr>
                              <w:rFonts w:eastAsia="Calibri" w:hAnsi="Adobe Arabic" w:cs="Adobe Arabic"/>
                              <w:b/>
                              <w:bCs/>
                              <w:color w:val="FFFFFF"/>
                              <w:kern w:val="24"/>
                              <w:sz w:val="36"/>
                              <w:szCs w:val="36"/>
                              <w:rtl/>
                              <w:lang w:bidi="ar-EG"/>
                            </w:rPr>
                            <w:t>)</w:t>
                          </w:r>
                        </w:p>
                      </w:txbxContent>
                    </v:textbox>
                  </v:shape>
                </v:group>
                <v:shape id="صورة 54" o:spid="_x0000_s23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">
                  <v:imagedata r:id="rId90" o:title=""/>
                </v:shape>
                <w10:anchorlock/>
              </v:group>
            </w:pict>
          </mc:Fallback>
        </mc:AlternateContent>
      </w:r>
    </w:p>
    <w:p w14:paraId="3248E54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تقييم شامل مرّة في السنة.</w:t>
      </w:r>
    </w:p>
    <w:p w14:paraId="31909B2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يركّز على الأداء الماضي.</w:t>
      </w:r>
    </w:p>
    <w:p w14:paraId="139CF02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يستند إلى معايير ومقاييس محدّدة مسبقاً.</w:t>
      </w:r>
    </w:p>
    <w:p w14:paraId="06B5B880" w14:textId="30CB0BCB" w:rsidR="004978DE" w:rsidRDefault="004978DE" w:rsidP="004978DE">
      <w:pPr>
        <w:rPr>
          <w:rFonts w:ascii="Sakkal Majalla" w:hAnsi="Sakkal Majalla"/>
          <w:sz w:val="34"/>
          <w:rtl/>
        </w:rPr>
      </w:pPr>
      <w:r w:rsidRPr="004978DE">
        <w:rPr>
          <w:rFonts w:ascii="Sakkal Majalla" w:hAnsi="Sakkal Majalla"/>
          <w:sz w:val="34"/>
          <w:rtl/>
        </w:rPr>
        <w:t xml:space="preserve">      مثال: شركات مثل جنرال إلكتريك استخدمت تاريخياً نظام التصنيف الإجباري (</w:t>
      </w:r>
      <w:r w:rsidRPr="004978DE">
        <w:rPr>
          <w:rFonts w:ascii="Sakkal Majalla" w:hAnsi="Sakkal Majalla"/>
          <w:sz w:val="34"/>
        </w:rPr>
        <w:t>Forced Ranking</w:t>
      </w:r>
      <w:r w:rsidRPr="004978DE">
        <w:rPr>
          <w:rFonts w:ascii="Sakkal Majalla" w:hAnsi="Sakkal Majalla"/>
          <w:sz w:val="34"/>
          <w:rtl/>
        </w:rPr>
        <w:t>) الذي يصنّف الموظّفين إلى فئات أداء.</w:t>
      </w:r>
    </w:p>
    <w:p w14:paraId="505C4EE8" w14:textId="13D4BF19" w:rsidR="00900DF0" w:rsidRPr="004978DE" w:rsidRDefault="00900DF0"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63B3DEFF" wp14:editId="33E62073">
                <wp:extent cx="5731510" cy="891540"/>
                <wp:effectExtent l="0" t="0" r="2540" b="22860"/>
                <wp:docPr id="2665126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86308490" name="مجموعة 47"/>
                        <wpg:cNvGrpSpPr/>
                        <wpg:grpSpPr>
                          <a:xfrm>
                            <a:off x="0" y="0"/>
                            <a:ext cx="5731510" cy="895351"/>
                            <a:chOff x="0" y="0"/>
                            <a:chExt cx="5878196" cy="918845"/>
                          </a:xfrm>
                        </wpg:grpSpPr>
                        <wpg:grpSp>
                          <wpg:cNvPr id="1553225942" name="مجموعة 48"/>
                          <wpg:cNvGrpSpPr/>
                          <wpg:grpSpPr>
                            <a:xfrm>
                              <a:off x="0" y="0"/>
                              <a:ext cx="5878196" cy="918845"/>
                              <a:chOff x="0" y="0"/>
                              <a:chExt cx="6240348" cy="919070"/>
                            </a:xfrm>
                          </wpg:grpSpPr>
                          <wpg:grpSp>
                            <wpg:cNvPr id="326531928" name="مجموعة 49"/>
                            <wpg:cNvGrpSpPr/>
                            <wpg:grpSpPr>
                              <a:xfrm>
                                <a:off x="0" y="169208"/>
                                <a:ext cx="5433072" cy="580613"/>
                                <a:chOff x="0" y="169208"/>
                                <a:chExt cx="5433072" cy="580613"/>
                              </a:xfrm>
                            </wpg:grpSpPr>
                            <wps:wsp>
                              <wps:cNvPr id="11662641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809450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73228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9941915" name="مربع نص 41"/>
                          <wps:cNvSpPr txBox="1"/>
                          <wps:spPr>
                            <a:xfrm>
                              <a:off x="204466" y="257055"/>
                              <a:ext cx="4615440" cy="389397"/>
                            </a:xfrm>
                            <a:prstGeom prst="rect">
                              <a:avLst/>
                            </a:prstGeom>
                            <a:noFill/>
                          </wps:spPr>
                          <wps:txbx>
                            <w:txbxContent>
                              <w:p w14:paraId="004BFD1E" w14:textId="6C730AAF" w:rsidR="00900DF0" w:rsidRPr="00352626"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الإدارة بالأهداف (</w:t>
                                </w:r>
                                <w:r w:rsidRPr="00D26E98">
                                  <w:rPr>
                                    <w:rFonts w:eastAsia="Calibri" w:hAnsi="Adobe Arabic" w:cs="Adobe Arabic"/>
                                    <w:b/>
                                    <w:bCs/>
                                    <w:color w:val="FFFFFF"/>
                                    <w:kern w:val="24"/>
                                    <w:szCs w:val="28"/>
                                    <w:lang w:bidi="ar-EG"/>
                                  </w:rPr>
                                  <w:t>Management by Objectives</w:t>
                                </w:r>
                                <w:r w:rsidRPr="00900DF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010935791"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3B3DEFF" id="_x0000_s236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mx3+M6EHAAD6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23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">
                  <v:group id="_x0000_s23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">
                    <v:group id="_x0000_s23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">
                      <v:shape id="شكل حر 50" o:spid="_x0000_s23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" fillcolor="#a5a5a5 [2092]" stroked="f" strokeweight="1pt">
                        <v:stroke joinstyle="miter"/>
                      </v:roundrect>
                    </v:group>
                    <v:oval id="شكل بيضاوي 52" o:spid="_x0000_s23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" filled="f" strokecolor="#168489" strokeweight="1pt">
                      <v:stroke joinstyle="miter"/>
                    </v:oval>
                  </v:group>
                  <v:shape id="مربع نص 41" o:spid="_x0000_s237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" filled="f" stroked="f">
                    <v:textbox style="mso-fit-shape-to-text:t">
                      <w:txbxContent>
                        <w:p w14:paraId="004BFD1E" w14:textId="6C730AAF" w:rsidR="00900DF0" w:rsidRPr="00352626"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الإدارة بالأهداف (</w:t>
                          </w:r>
                          <w:r w:rsidRPr="00D26E98">
                            <w:rPr>
                              <w:rFonts w:eastAsia="Calibri" w:hAnsi="Adobe Arabic" w:cs="Adobe Arabic"/>
                              <w:b/>
                              <w:bCs/>
                              <w:color w:val="FFFFFF"/>
                              <w:kern w:val="24"/>
                              <w:szCs w:val="28"/>
                              <w:lang w:bidi="ar-EG"/>
                            </w:rPr>
                            <w:t>Management by Objectives</w:t>
                          </w:r>
                          <w:r w:rsidRPr="00900DF0">
                            <w:rPr>
                              <w:rFonts w:eastAsia="Calibri" w:hAnsi="Adobe Arabic" w:cs="Adobe Arabic"/>
                              <w:b/>
                              <w:bCs/>
                              <w:color w:val="FFFFFF"/>
                              <w:kern w:val="24"/>
                              <w:sz w:val="36"/>
                              <w:szCs w:val="36"/>
                              <w:rtl/>
                              <w:lang w:bidi="ar-EG"/>
                            </w:rPr>
                            <w:t>)</w:t>
                          </w:r>
                        </w:p>
                      </w:txbxContent>
                    </v:textbox>
                  </v:shape>
                </v:group>
                <v:shape id="صورة 54" o:spid="_x0000_s23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">
                  <v:imagedata r:id="rId90" o:title=""/>
                </v:shape>
                <w10:anchorlock/>
              </v:group>
            </w:pict>
          </mc:Fallback>
        </mc:AlternateContent>
      </w:r>
    </w:p>
    <w:p w14:paraId="679B5304"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تحديد أهداف واضحة وقابلة للقياس.</w:t>
      </w:r>
    </w:p>
    <w:p w14:paraId="4CCCA54E"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مراجعة دورية لمستوى تحقيق الأهداف.</w:t>
      </w:r>
    </w:p>
    <w:p w14:paraId="17C6DEB1" w14:textId="2837BE85" w:rsidR="004978DE" w:rsidRPr="004978DE" w:rsidRDefault="004978DE" w:rsidP="00900DF0">
      <w:pPr>
        <w:rPr>
          <w:rFonts w:ascii="Sakkal Majalla" w:hAnsi="Sakkal Majalla"/>
          <w:sz w:val="34"/>
          <w:rtl/>
        </w:rPr>
      </w:pPr>
      <w:r w:rsidRPr="004978DE">
        <w:rPr>
          <w:rFonts w:ascii="Sakkal Majalla" w:hAnsi="Sakkal Majalla"/>
          <w:sz w:val="34"/>
          <w:rtl/>
        </w:rPr>
        <w:t xml:space="preserve">   - مشاركة الموظّف في وضع الأهداف.   </w:t>
      </w:r>
    </w:p>
    <w:p w14:paraId="4359E4DF" w14:textId="77777777" w:rsidR="004978DE" w:rsidRDefault="004978DE" w:rsidP="004978DE">
      <w:pPr>
        <w:rPr>
          <w:rFonts w:ascii="Sakkal Majalla" w:hAnsi="Sakkal Majalla"/>
          <w:sz w:val="34"/>
          <w:rtl/>
        </w:rPr>
      </w:pPr>
      <w:r w:rsidRPr="004978DE">
        <w:rPr>
          <w:rFonts w:ascii="Sakkal Majalla" w:hAnsi="Sakkal Majalla"/>
          <w:sz w:val="34"/>
          <w:rtl/>
        </w:rPr>
        <w:t xml:space="preserve">   مثال: شركة إنتل تستخدم نظام </w:t>
      </w:r>
      <w:r w:rsidRPr="004978DE">
        <w:rPr>
          <w:rFonts w:ascii="Sakkal Majalla" w:hAnsi="Sakkal Majalla"/>
          <w:sz w:val="34"/>
        </w:rPr>
        <w:t>OKRs (Objectives and Key Results)</w:t>
      </w:r>
      <w:r w:rsidRPr="004978DE">
        <w:rPr>
          <w:rFonts w:ascii="Sakkal Majalla" w:hAnsi="Sakkal Majalla"/>
          <w:sz w:val="34"/>
          <w:rtl/>
        </w:rPr>
        <w:t xml:space="preserve"> لتحديد أهداف واضحة على مستوى الفرد والفريق.</w:t>
      </w:r>
    </w:p>
    <w:p w14:paraId="7FA84769" w14:textId="14F7DE27" w:rsidR="00900DF0" w:rsidRPr="004978DE" w:rsidRDefault="00900DF0"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41230AC" wp14:editId="54A7A9A5">
                <wp:extent cx="5731510" cy="891540"/>
                <wp:effectExtent l="0" t="0" r="2540" b="22860"/>
                <wp:docPr id="81805008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29520607" name="مجموعة 47"/>
                        <wpg:cNvGrpSpPr/>
                        <wpg:grpSpPr>
                          <a:xfrm>
                            <a:off x="0" y="0"/>
                            <a:ext cx="5731510" cy="895351"/>
                            <a:chOff x="0" y="0"/>
                            <a:chExt cx="5878196" cy="918845"/>
                          </a:xfrm>
                        </wpg:grpSpPr>
                        <wpg:grpSp>
                          <wpg:cNvPr id="1266227249" name="مجموعة 48"/>
                          <wpg:cNvGrpSpPr/>
                          <wpg:grpSpPr>
                            <a:xfrm>
                              <a:off x="0" y="0"/>
                              <a:ext cx="5878196" cy="918845"/>
                              <a:chOff x="0" y="0"/>
                              <a:chExt cx="6240348" cy="919070"/>
                            </a:xfrm>
                          </wpg:grpSpPr>
                          <wpg:grpSp>
                            <wpg:cNvPr id="1182142260" name="مجموعة 49"/>
                            <wpg:cNvGrpSpPr/>
                            <wpg:grpSpPr>
                              <a:xfrm>
                                <a:off x="0" y="169208"/>
                                <a:ext cx="5433072" cy="580613"/>
                                <a:chOff x="0" y="169208"/>
                                <a:chExt cx="5433072" cy="580613"/>
                              </a:xfrm>
                            </wpg:grpSpPr>
                            <wps:wsp>
                              <wps:cNvPr id="5857871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224928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768532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1998207" name="مربع نص 41"/>
                          <wps:cNvSpPr txBox="1"/>
                          <wps:spPr>
                            <a:xfrm>
                              <a:off x="204466" y="257055"/>
                              <a:ext cx="4615440" cy="409030"/>
                            </a:xfrm>
                            <a:prstGeom prst="rect">
                              <a:avLst/>
                            </a:prstGeom>
                            <a:noFill/>
                          </wps:spPr>
                          <wps:txbx>
                            <w:txbxContent>
                              <w:p w14:paraId="75C878BC" w14:textId="34274A47" w:rsidR="00900DF0" w:rsidRPr="00352626"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 xml:space="preserve">التقييم </w:t>
                                </w:r>
                                <w:r w:rsidRPr="00900DF0">
                                  <w:rPr>
                                    <w:rFonts w:eastAsia="Calibri" w:hAnsi="Adobe Arabic" w:cs="Adobe Arabic"/>
                                    <w:b/>
                                    <w:bCs/>
                                    <w:color w:val="FFFFFF"/>
                                    <w:kern w:val="24"/>
                                    <w:sz w:val="32"/>
                                    <w:szCs w:val="32"/>
                                    <w:rtl/>
                                    <w:lang w:bidi="ar-EG"/>
                                  </w:rPr>
                                  <w:t xml:space="preserve">360 </w:t>
                                </w:r>
                                <w:r w:rsidRPr="00900DF0">
                                  <w:rPr>
                                    <w:rFonts w:eastAsia="Calibri" w:hAnsi="Adobe Arabic" w:cs="Adobe Arabic"/>
                                    <w:b/>
                                    <w:bCs/>
                                    <w:color w:val="FFFFFF"/>
                                    <w:kern w:val="24"/>
                                    <w:sz w:val="36"/>
                                    <w:szCs w:val="36"/>
                                    <w:rtl/>
                                    <w:lang w:bidi="ar-EG"/>
                                  </w:rPr>
                                  <w:t>درجة (</w:t>
                                </w:r>
                                <w:r w:rsidRPr="00D26E98">
                                  <w:rPr>
                                    <w:rFonts w:eastAsia="Calibri" w:hAnsi="Adobe Arabic" w:cs="Adobe Arabic"/>
                                    <w:b/>
                                    <w:bCs/>
                                    <w:color w:val="FFFFFF"/>
                                    <w:kern w:val="24"/>
                                    <w:szCs w:val="28"/>
                                    <w:rtl/>
                                    <w:lang w:bidi="ar-EG"/>
                                  </w:rPr>
                                  <w:t>360</w:t>
                                </w:r>
                                <w:r w:rsidRPr="00D26E98">
                                  <w:rPr>
                                    <w:rFonts w:eastAsia="Calibri" w:hAnsi="Adobe Arabic" w:cs="Adobe Arabic"/>
                                    <w:b/>
                                    <w:bCs/>
                                    <w:color w:val="FFFFFF"/>
                                    <w:kern w:val="24"/>
                                    <w:sz w:val="32"/>
                                    <w:szCs w:val="32"/>
                                    <w:rtl/>
                                    <w:lang w:bidi="ar-EG"/>
                                  </w:rPr>
                                  <w:t>-</w:t>
                                </w:r>
                                <w:r w:rsidRPr="00D26E98">
                                  <w:rPr>
                                    <w:rFonts w:eastAsia="Calibri" w:hAnsi="Adobe Arabic" w:cs="Adobe Arabic"/>
                                    <w:b/>
                                    <w:bCs/>
                                    <w:color w:val="FFFFFF"/>
                                    <w:kern w:val="24"/>
                                    <w:szCs w:val="28"/>
                                    <w:lang w:bidi="ar-EG"/>
                                  </w:rPr>
                                  <w:t>Degree Feedback</w:t>
                                </w:r>
                                <w:r w:rsidRPr="00900DF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862218467"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41230AC" id="_x0000_s237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92Ie75UHAAD5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23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">
                  <v:group id="_x0000_s23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">
                    <v:group id="_x0000_s23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">
                      <v:shape id="شكل حر 50" o:spid="_x0000_s23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" fillcolor="#a5a5a5 [2092]" stroked="f" strokeweight="1pt">
                        <v:stroke joinstyle="miter"/>
                      </v:roundrect>
                    </v:group>
                    <v:oval id="شكل بيضاوي 52" o:spid="_x0000_s23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" filled="f" strokecolor="#168489" strokeweight="1pt">
                      <v:stroke joinstyle="miter"/>
                    </v:oval>
                  </v:group>
                  <v:shape id="مربع نص 41" o:spid="_x0000_s2379" type="#_x0000_t202" style="position:absolute;left:2044;top:2570;width:46155;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" filled="f" stroked="f">
                    <v:textbox style="mso-fit-shape-to-text:t">
                      <w:txbxContent>
                        <w:p w14:paraId="75C878BC" w14:textId="34274A47" w:rsidR="00900DF0" w:rsidRPr="00352626"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 xml:space="preserve">التقييم </w:t>
                          </w:r>
                          <w:r w:rsidRPr="00900DF0">
                            <w:rPr>
                              <w:rFonts w:eastAsia="Calibri" w:hAnsi="Adobe Arabic" w:cs="Adobe Arabic"/>
                              <w:b/>
                              <w:bCs/>
                              <w:color w:val="FFFFFF"/>
                              <w:kern w:val="24"/>
                              <w:sz w:val="32"/>
                              <w:szCs w:val="32"/>
                              <w:rtl/>
                              <w:lang w:bidi="ar-EG"/>
                            </w:rPr>
                            <w:t xml:space="preserve">360 </w:t>
                          </w:r>
                          <w:r w:rsidRPr="00900DF0">
                            <w:rPr>
                              <w:rFonts w:eastAsia="Calibri" w:hAnsi="Adobe Arabic" w:cs="Adobe Arabic"/>
                              <w:b/>
                              <w:bCs/>
                              <w:color w:val="FFFFFF"/>
                              <w:kern w:val="24"/>
                              <w:sz w:val="36"/>
                              <w:szCs w:val="36"/>
                              <w:rtl/>
                              <w:lang w:bidi="ar-EG"/>
                            </w:rPr>
                            <w:t>درجة (</w:t>
                          </w:r>
                          <w:r w:rsidRPr="00D26E98">
                            <w:rPr>
                              <w:rFonts w:eastAsia="Calibri" w:hAnsi="Adobe Arabic" w:cs="Adobe Arabic"/>
                              <w:b/>
                              <w:bCs/>
                              <w:color w:val="FFFFFF"/>
                              <w:kern w:val="24"/>
                              <w:szCs w:val="28"/>
                              <w:rtl/>
                              <w:lang w:bidi="ar-EG"/>
                            </w:rPr>
                            <w:t>360</w:t>
                          </w:r>
                          <w:r w:rsidRPr="00D26E98">
                            <w:rPr>
                              <w:rFonts w:eastAsia="Calibri" w:hAnsi="Adobe Arabic" w:cs="Adobe Arabic"/>
                              <w:b/>
                              <w:bCs/>
                              <w:color w:val="FFFFFF"/>
                              <w:kern w:val="24"/>
                              <w:sz w:val="32"/>
                              <w:szCs w:val="32"/>
                              <w:rtl/>
                              <w:lang w:bidi="ar-EG"/>
                            </w:rPr>
                            <w:t>-</w:t>
                          </w:r>
                          <w:r w:rsidRPr="00D26E98">
                            <w:rPr>
                              <w:rFonts w:eastAsia="Calibri" w:hAnsi="Adobe Arabic" w:cs="Adobe Arabic"/>
                              <w:b/>
                              <w:bCs/>
                              <w:color w:val="FFFFFF"/>
                              <w:kern w:val="24"/>
                              <w:szCs w:val="28"/>
                              <w:lang w:bidi="ar-EG"/>
                            </w:rPr>
                            <w:t>Degree Feedback</w:t>
                          </w:r>
                          <w:r w:rsidRPr="00900DF0">
                            <w:rPr>
                              <w:rFonts w:eastAsia="Calibri" w:hAnsi="Adobe Arabic" w:cs="Adobe Arabic"/>
                              <w:b/>
                              <w:bCs/>
                              <w:color w:val="FFFFFF"/>
                              <w:kern w:val="24"/>
                              <w:sz w:val="36"/>
                              <w:szCs w:val="36"/>
                              <w:rtl/>
                              <w:lang w:bidi="ar-EG"/>
                            </w:rPr>
                            <w:t>)</w:t>
                          </w:r>
                        </w:p>
                      </w:txbxContent>
                    </v:textbox>
                  </v:shape>
                </v:group>
                <v:shape id="صورة 54" o:spid="_x0000_s23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">
                  <v:imagedata r:id="rId90" o:title=""/>
                </v:shape>
                <w10:anchorlock/>
              </v:group>
            </w:pict>
          </mc:Fallback>
        </mc:AlternateContent>
      </w:r>
    </w:p>
    <w:p w14:paraId="34C84BB0"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جمع آراء متعدّدة: الرئيس المباشر، الزملاء، المرؤوسين، العملاء.</w:t>
      </w:r>
    </w:p>
    <w:p w14:paraId="030C604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نظرة شاملة للأداء من زوايا مختلفة.</w:t>
      </w:r>
    </w:p>
    <w:p w14:paraId="0CD64642" w14:textId="77777777" w:rsidR="004978DE" w:rsidRPr="004978DE" w:rsidRDefault="004978DE" w:rsidP="004978DE">
      <w:pPr>
        <w:rPr>
          <w:rFonts w:ascii="Sakkal Majalla" w:hAnsi="Sakkal Majalla"/>
          <w:sz w:val="34"/>
          <w:rtl/>
        </w:rPr>
      </w:pPr>
      <w:r w:rsidRPr="004978DE">
        <w:rPr>
          <w:rFonts w:ascii="Sakkal Majalla" w:hAnsi="Sakkal Majalla"/>
          <w:sz w:val="34"/>
          <w:rtl/>
        </w:rPr>
        <w:lastRenderedPageBreak/>
        <w:t xml:space="preserve">   - تركيز على السلوكيات والكفاءات.</w:t>
      </w:r>
    </w:p>
    <w:p w14:paraId="135209E1" w14:textId="77777777" w:rsidR="004978DE" w:rsidRDefault="004978DE" w:rsidP="004978DE">
      <w:pPr>
        <w:rPr>
          <w:rFonts w:ascii="Sakkal Majalla" w:hAnsi="Sakkal Majalla"/>
          <w:sz w:val="34"/>
          <w:rtl/>
        </w:rPr>
      </w:pPr>
      <w:r w:rsidRPr="004978DE">
        <w:rPr>
          <w:rFonts w:ascii="Sakkal Majalla" w:hAnsi="Sakkal Majalla"/>
          <w:sz w:val="34"/>
          <w:rtl/>
        </w:rPr>
        <w:t xml:space="preserve">      مثال: شركة </w:t>
      </w:r>
      <w:r w:rsidRPr="004978DE">
        <w:rPr>
          <w:rFonts w:ascii="Sakkal Majalla" w:hAnsi="Sakkal Majalla"/>
          <w:sz w:val="34"/>
        </w:rPr>
        <w:t>Microsoft</w:t>
      </w:r>
      <w:r w:rsidRPr="004978DE">
        <w:rPr>
          <w:rFonts w:ascii="Sakkal Majalla" w:hAnsi="Sakkal Majalla"/>
          <w:sz w:val="34"/>
          <w:rtl/>
        </w:rPr>
        <w:t xml:space="preserve"> استخدمت هذا النظام لتقييم المديرين وتطوير مهاراتهم القيادية.</w:t>
      </w:r>
    </w:p>
    <w:p w14:paraId="6F03CEED" w14:textId="28DFF455" w:rsidR="00900DF0" w:rsidRPr="004978DE" w:rsidRDefault="00900DF0"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2AD2DFB" wp14:editId="2D3675F1">
                <wp:extent cx="5731510" cy="891540"/>
                <wp:effectExtent l="0" t="0" r="2540" b="22860"/>
                <wp:docPr id="69636648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1562021" name="مجموعة 47"/>
                        <wpg:cNvGrpSpPr/>
                        <wpg:grpSpPr>
                          <a:xfrm>
                            <a:off x="0" y="0"/>
                            <a:ext cx="5731510" cy="895351"/>
                            <a:chOff x="0" y="0"/>
                            <a:chExt cx="5878196" cy="918845"/>
                          </a:xfrm>
                        </wpg:grpSpPr>
                        <wpg:grpSp>
                          <wpg:cNvPr id="1215121310" name="مجموعة 48"/>
                          <wpg:cNvGrpSpPr/>
                          <wpg:grpSpPr>
                            <a:xfrm>
                              <a:off x="0" y="0"/>
                              <a:ext cx="5878196" cy="918845"/>
                              <a:chOff x="0" y="0"/>
                              <a:chExt cx="6240348" cy="919070"/>
                            </a:xfrm>
                          </wpg:grpSpPr>
                          <wpg:grpSp>
                            <wpg:cNvPr id="544679742" name="مجموعة 49"/>
                            <wpg:cNvGrpSpPr/>
                            <wpg:grpSpPr>
                              <a:xfrm>
                                <a:off x="0" y="169208"/>
                                <a:ext cx="5433072" cy="580613"/>
                                <a:chOff x="0" y="169208"/>
                                <a:chExt cx="5433072" cy="580613"/>
                              </a:xfrm>
                            </wpg:grpSpPr>
                            <wps:wsp>
                              <wps:cNvPr id="2588826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984567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475891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8526579" name="مربع نص 41"/>
                          <wps:cNvSpPr txBox="1"/>
                          <wps:spPr>
                            <a:xfrm>
                              <a:off x="204466" y="257055"/>
                              <a:ext cx="4615440" cy="389397"/>
                            </a:xfrm>
                            <a:prstGeom prst="rect">
                              <a:avLst/>
                            </a:prstGeom>
                            <a:noFill/>
                          </wps:spPr>
                          <wps:txbx>
                            <w:txbxContent>
                              <w:p w14:paraId="00265FB3" w14:textId="4FFF3B84" w:rsidR="00900DF0" w:rsidRPr="00352626"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المتابعة المستمرّة (</w:t>
                                </w:r>
                                <w:r w:rsidRPr="00D26E98">
                                  <w:rPr>
                                    <w:rFonts w:eastAsia="Calibri" w:hAnsi="Adobe Arabic" w:cs="Adobe Arabic"/>
                                    <w:b/>
                                    <w:bCs/>
                                    <w:color w:val="FFFFFF"/>
                                    <w:kern w:val="24"/>
                                    <w:szCs w:val="28"/>
                                    <w:lang w:bidi="ar-EG"/>
                                  </w:rPr>
                                  <w:t>Continuous Feedback</w:t>
                                </w:r>
                                <w:r w:rsidRPr="00900DF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883906271"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2AD2DFB" id="_x0000_s238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">
                <v:group id="مجموعة 47" o:spid="_x0000_s23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">
                  <v:group id="_x0000_s23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">
                    <v:group id="_x0000_s23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">
                      <v:shape id="شكل حر 50" o:spid="_x0000_s23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" fillcolor="#a5a5a5 [2092]" stroked="f" strokeweight="1pt">
                        <v:stroke joinstyle="miter"/>
                      </v:roundrect>
                    </v:group>
                    <v:oval id="شكل بيضاوي 52" o:spid="_x0000_s23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" filled="f" strokecolor="#168489" strokeweight="1pt">
                      <v:stroke joinstyle="miter"/>
                    </v:oval>
                  </v:group>
                  <v:shape id="مربع نص 41" o:spid="_x0000_s238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" filled="f" stroked="f">
                    <v:textbox style="mso-fit-shape-to-text:t">
                      <w:txbxContent>
                        <w:p w14:paraId="00265FB3" w14:textId="4FFF3B84" w:rsidR="00900DF0" w:rsidRPr="00352626"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المتابعة المستمرّة (</w:t>
                          </w:r>
                          <w:r w:rsidRPr="00D26E98">
                            <w:rPr>
                              <w:rFonts w:eastAsia="Calibri" w:hAnsi="Adobe Arabic" w:cs="Adobe Arabic"/>
                              <w:b/>
                              <w:bCs/>
                              <w:color w:val="FFFFFF"/>
                              <w:kern w:val="24"/>
                              <w:szCs w:val="28"/>
                              <w:lang w:bidi="ar-EG"/>
                            </w:rPr>
                            <w:t>Continuous Feedback</w:t>
                          </w:r>
                          <w:r w:rsidRPr="00900DF0">
                            <w:rPr>
                              <w:rFonts w:eastAsia="Calibri" w:hAnsi="Adobe Arabic" w:cs="Adobe Arabic"/>
                              <w:b/>
                              <w:bCs/>
                              <w:color w:val="FFFFFF"/>
                              <w:kern w:val="24"/>
                              <w:sz w:val="36"/>
                              <w:szCs w:val="36"/>
                              <w:rtl/>
                              <w:lang w:bidi="ar-EG"/>
                            </w:rPr>
                            <w:t>)</w:t>
                          </w:r>
                        </w:p>
                      </w:txbxContent>
                    </v:textbox>
                  </v:shape>
                </v:group>
                <v:shape id="صورة 54" o:spid="_x0000_s23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">
                  <v:imagedata r:id="rId90" o:title=""/>
                </v:shape>
                <w10:anchorlock/>
              </v:group>
            </w:pict>
          </mc:Fallback>
        </mc:AlternateContent>
      </w:r>
    </w:p>
    <w:p w14:paraId="5279FCD3"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مراجعات متكرّرة وقصيرة (أسبوعية أو شهرية).</w:t>
      </w:r>
    </w:p>
    <w:p w14:paraId="2CE4FDF9"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تركيز على التوجيه والتطوير.</w:t>
      </w:r>
    </w:p>
    <w:p w14:paraId="67F012B2"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مرونة في تعديل الأهداف حسب المتغيّرات.</w:t>
      </w:r>
    </w:p>
    <w:p w14:paraId="000A1D52"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مثال: شركة </w:t>
      </w:r>
      <w:r w:rsidRPr="004978DE">
        <w:rPr>
          <w:rFonts w:ascii="Sakkal Majalla" w:hAnsi="Sakkal Majalla"/>
          <w:sz w:val="34"/>
        </w:rPr>
        <w:t>Adobe</w:t>
      </w:r>
      <w:r w:rsidRPr="004978DE">
        <w:rPr>
          <w:rFonts w:ascii="Sakkal Majalla" w:hAnsi="Sakkal Majalla"/>
          <w:sz w:val="34"/>
          <w:rtl/>
        </w:rPr>
        <w:t xml:space="preserve"> ألغت نظام التقييم السنوي واستبدلته بـ "جلسات التحقّق" (</w:t>
      </w:r>
      <w:r w:rsidRPr="004978DE">
        <w:rPr>
          <w:rFonts w:ascii="Sakkal Majalla" w:hAnsi="Sakkal Majalla"/>
          <w:sz w:val="34"/>
        </w:rPr>
        <w:t>Check-in Conversations</w:t>
      </w:r>
      <w:r w:rsidRPr="004978DE">
        <w:rPr>
          <w:rFonts w:ascii="Sakkal Majalla" w:hAnsi="Sakkal Majalla"/>
          <w:sz w:val="34"/>
          <w:rtl/>
        </w:rPr>
        <w:t>) الفصلية.</w:t>
      </w:r>
    </w:p>
    <w:p w14:paraId="1F13806C" w14:textId="77777777" w:rsidR="004978DE" w:rsidRPr="00C41AB1" w:rsidRDefault="004978DE" w:rsidP="00253511">
      <w:pPr>
        <w:rPr>
          <w:rFonts w:ascii="Adobe Arabic" w:hAnsi="Adobe Arabic" w:cs="Adobe Arabic"/>
          <w:b/>
          <w:bCs/>
          <w:color w:val="008080"/>
          <w:sz w:val="36"/>
          <w:szCs w:val="36"/>
          <w:rtl/>
        </w:rPr>
      </w:pPr>
      <w:r w:rsidRPr="00C41AB1">
        <w:rPr>
          <w:rFonts w:ascii="Adobe Arabic" w:hAnsi="Adobe Arabic" w:cs="Adobe Arabic"/>
          <w:b/>
          <w:bCs/>
          <w:color w:val="008080"/>
          <w:sz w:val="36"/>
          <w:szCs w:val="36"/>
          <w:rtl/>
        </w:rPr>
        <w:t>معايير تقييم الأداء الفعّال:</w:t>
      </w:r>
    </w:p>
    <w:p w14:paraId="4A327A77"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1. الموضوعية: </w:t>
      </w:r>
      <w:r w:rsidRPr="004978DE">
        <w:rPr>
          <w:rFonts w:ascii="Sakkal Majalla" w:hAnsi="Sakkal Majalla"/>
          <w:sz w:val="34"/>
          <w:rtl/>
        </w:rPr>
        <w:t>معايير واضحة قابلة للقياس وليست مبنية على الآراء الشخصية.</w:t>
      </w:r>
    </w:p>
    <w:p w14:paraId="0D90F66F"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2. الشمولية: </w:t>
      </w:r>
      <w:r w:rsidRPr="004978DE">
        <w:rPr>
          <w:rFonts w:ascii="Sakkal Majalla" w:hAnsi="Sakkal Majalla"/>
          <w:sz w:val="34"/>
          <w:rtl/>
        </w:rPr>
        <w:t>تغطية جميع جوانب الوظيفة المهمّة.</w:t>
      </w:r>
    </w:p>
    <w:p w14:paraId="0D4AB394"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3. التوافق: </w:t>
      </w:r>
      <w:r w:rsidRPr="004978DE">
        <w:rPr>
          <w:rFonts w:ascii="Sakkal Majalla" w:hAnsi="Sakkal Majalla"/>
          <w:sz w:val="34"/>
          <w:rtl/>
        </w:rPr>
        <w:t>انسجام مع أهداف المؤسّسة وقيمها.</w:t>
      </w:r>
    </w:p>
    <w:p w14:paraId="05D7F189"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4. المشاركة: </w:t>
      </w:r>
      <w:r w:rsidRPr="004978DE">
        <w:rPr>
          <w:rFonts w:ascii="Sakkal Majalla" w:hAnsi="Sakkal Majalla"/>
          <w:sz w:val="34"/>
          <w:rtl/>
        </w:rPr>
        <w:t>إشراك الموظّف في عملية التقييم.</w:t>
      </w:r>
    </w:p>
    <w:p w14:paraId="4859D429"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5. التوثيق: </w:t>
      </w:r>
      <w:r w:rsidRPr="004978DE">
        <w:rPr>
          <w:rFonts w:ascii="Sakkal Majalla" w:hAnsi="Sakkal Majalla"/>
          <w:sz w:val="34"/>
          <w:rtl/>
        </w:rPr>
        <w:t>توثيق الإنجازات والملاحظات بشكل منتظم.</w:t>
      </w:r>
    </w:p>
    <w:p w14:paraId="392CF5FF"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6. التوازن: </w:t>
      </w:r>
      <w:r w:rsidRPr="004978DE">
        <w:rPr>
          <w:rFonts w:ascii="Sakkal Majalla" w:hAnsi="Sakkal Majalla"/>
          <w:sz w:val="34"/>
          <w:rtl/>
        </w:rPr>
        <w:t>تقييم النتائج والسلوكيات والكفاءات.</w:t>
      </w:r>
    </w:p>
    <w:p w14:paraId="0CE60DF5" w14:textId="77777777" w:rsidR="004978DE" w:rsidRDefault="004978DE" w:rsidP="004978DE">
      <w:pPr>
        <w:rPr>
          <w:rFonts w:ascii="Sakkal Majalla" w:hAnsi="Sakkal Majalla"/>
          <w:sz w:val="34"/>
          <w:rtl/>
        </w:rPr>
      </w:pPr>
      <w:r w:rsidRPr="004978DE">
        <w:rPr>
          <w:rFonts w:ascii="Sakkal Majalla" w:hAnsi="Sakkal Majalla"/>
          <w:sz w:val="34"/>
          <w:rtl/>
        </w:rPr>
        <w:t xml:space="preserve">وفقاً لدراسة أجرتها مؤسّسة </w:t>
      </w:r>
      <w:r w:rsidRPr="004978DE">
        <w:rPr>
          <w:rFonts w:ascii="Sakkal Majalla" w:hAnsi="Sakkal Majalla"/>
          <w:sz w:val="34"/>
        </w:rPr>
        <w:t>Gallup</w:t>
      </w:r>
      <w:r w:rsidRPr="004978DE">
        <w:rPr>
          <w:rFonts w:ascii="Sakkal Majalla" w:hAnsi="Sakkal Majalla"/>
          <w:sz w:val="34"/>
          <w:rtl/>
        </w:rPr>
        <w:t>، الموظّفون الذين يتلقّون تغذية راجعة منتظمة أكثر انخراطاً في العمل بنسبة 3.5 أضعاف من أولئك الذين لا يحصلون عليها.</w:t>
      </w:r>
    </w:p>
    <w:p w14:paraId="3FC6AF13" w14:textId="514AA438" w:rsidR="00900DF0" w:rsidRPr="004978DE" w:rsidRDefault="00900DF0" w:rsidP="00900DF0">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378AD87A" wp14:editId="1256EB15">
                <wp:extent cx="5731510" cy="895350"/>
                <wp:effectExtent l="0" t="0" r="21590" b="19050"/>
                <wp:docPr id="122592631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98526222" name="صورة 38"/>
                          <pic:cNvPicPr/>
                        </pic:nvPicPr>
                        <pic:blipFill>
                          <a:blip r:embed="rId6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61175337" name="مجموعة 39"/>
                        <wpg:cNvGrpSpPr/>
                        <wpg:grpSpPr>
                          <a:xfrm>
                            <a:off x="0" y="0"/>
                            <a:ext cx="5731510" cy="895350"/>
                            <a:chOff x="0" y="0"/>
                            <a:chExt cx="5878196" cy="918845"/>
                          </a:xfrm>
                        </wpg:grpSpPr>
                        <wpg:grpSp>
                          <wpg:cNvPr id="1742194691" name="مجموعة 40"/>
                          <wpg:cNvGrpSpPr/>
                          <wpg:grpSpPr>
                            <a:xfrm>
                              <a:off x="0" y="0"/>
                              <a:ext cx="5878196" cy="918845"/>
                              <a:chOff x="0" y="0"/>
                              <a:chExt cx="6240348" cy="919070"/>
                            </a:xfrm>
                          </wpg:grpSpPr>
                          <wpg:grpSp>
                            <wpg:cNvPr id="1740840917" name="مجموعة 41"/>
                            <wpg:cNvGrpSpPr/>
                            <wpg:grpSpPr>
                              <a:xfrm>
                                <a:off x="0" y="169208"/>
                                <a:ext cx="5433072" cy="580613"/>
                                <a:chOff x="0" y="169208"/>
                                <a:chExt cx="5433072" cy="580613"/>
                              </a:xfrm>
                            </wpg:grpSpPr>
                            <wps:wsp>
                              <wps:cNvPr id="133312829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0802287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773545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1763796" name="مربع نص 41"/>
                          <wps:cNvSpPr txBox="1"/>
                          <wps:spPr>
                            <a:xfrm>
                              <a:off x="204484" y="257055"/>
                              <a:ext cx="4616071" cy="387740"/>
                            </a:xfrm>
                            <a:prstGeom prst="rect">
                              <a:avLst/>
                            </a:prstGeom>
                            <a:noFill/>
                          </wps:spPr>
                          <wps:txbx>
                            <w:txbxContent>
                              <w:p w14:paraId="443739FA" w14:textId="57ABC3D5" w:rsidR="00900DF0"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التغذية الراجعة الفعّالة</w:t>
                                </w:r>
                              </w:p>
                            </w:txbxContent>
                          </wps:txbx>
                          <wps:bodyPr wrap="square" rtlCol="1">
                            <a:spAutoFit/>
                          </wps:bodyPr>
                        </wps:wsp>
                      </wpg:grpSp>
                    </wpg:wgp>
                  </a:graphicData>
                </a:graphic>
              </wp:inline>
            </w:drawing>
          </mc:Choice>
          <mc:Fallback>
            <w:pict>
              <v:group w14:anchorId="378AD87A" id="_x0000_s239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">
                <v:shape id="صورة 38" o:spid="_x0000_s239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">
                  <v:imagedata r:id="rId64" o:title=""/>
                </v:shape>
                <v:group id="مجموعة 39" o:spid="_x0000_s23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">
                  <v:group id="مجموعة 40" o:spid="_x0000_s23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">
                    <v:group id="مجموعة 41" o:spid="_x0000_s23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">
                      <v:shape id="شكل حر 42" o:spid="_x0000_s23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" fillcolor="#168489" stroked="f" strokeweight="1pt">
                        <v:stroke joinstyle="miter"/>
                      </v:roundrect>
                    </v:group>
                    <v:oval id="شكل بيضاوي 44" o:spid="_x0000_s23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" filled="f" strokecolor="#a5a5a5 [2092]" strokeweight="1pt">
                      <v:stroke joinstyle="miter"/>
                    </v:oval>
                  </v:group>
                  <v:shape id="مربع نص 41" o:spid="_x0000_s239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" filled="f" stroked="f">
                    <v:textbox style="mso-fit-shape-to-text:t">
                      <w:txbxContent>
                        <w:p w14:paraId="443739FA" w14:textId="57ABC3D5" w:rsidR="00900DF0"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التغذية الراجعة الفعّالة</w:t>
                          </w:r>
                        </w:p>
                      </w:txbxContent>
                    </v:textbox>
                  </v:shape>
                </v:group>
                <w10:anchorlock/>
              </v:group>
            </w:pict>
          </mc:Fallback>
        </mc:AlternateContent>
      </w:r>
    </w:p>
    <w:p w14:paraId="7E77E6CC"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التغذية الراجعة هي محرّك التطوير الشخصي والمهني. وفقاً لاستطلاع أجرته </w:t>
      </w:r>
      <w:r w:rsidRPr="004978DE">
        <w:rPr>
          <w:rFonts w:ascii="Sakkal Majalla" w:hAnsi="Sakkal Majalla"/>
          <w:sz w:val="34"/>
        </w:rPr>
        <w:t>PwC</w:t>
      </w:r>
      <w:r w:rsidRPr="004978DE">
        <w:rPr>
          <w:rFonts w:ascii="Sakkal Majalla" w:hAnsi="Sakkal Majalla"/>
          <w:sz w:val="34"/>
          <w:rtl/>
        </w:rPr>
        <w:t>، فإنّ 60% من الموظّفين يفضّلون الحصول على تغذية راجعة أسبوعية أو شهرية، لكنّ 55% فقط يرون أنّ التغذية الراجعة التي يتلقّونها مفيدة.</w:t>
      </w:r>
    </w:p>
    <w:p w14:paraId="58DE299A" w14:textId="77777777" w:rsidR="004978DE" w:rsidRDefault="004978DE" w:rsidP="004978DE">
      <w:pPr>
        <w:rPr>
          <w:rFonts w:ascii="Adobe Arabic" w:hAnsi="Adobe Arabic" w:cs="Adobe Arabic"/>
          <w:b/>
          <w:bCs/>
          <w:color w:val="008080"/>
          <w:sz w:val="36"/>
          <w:szCs w:val="36"/>
          <w:rtl/>
        </w:rPr>
      </w:pPr>
      <w:r w:rsidRPr="00900DF0">
        <w:rPr>
          <w:rFonts w:ascii="Adobe Arabic" w:hAnsi="Adobe Arabic" w:cs="Adobe Arabic"/>
          <w:b/>
          <w:bCs/>
          <w:color w:val="008080"/>
          <w:sz w:val="36"/>
          <w:szCs w:val="36"/>
          <w:rtl/>
        </w:rPr>
        <w:t>مبادئ التغذية الراجعة الفعّالة:</w:t>
      </w:r>
    </w:p>
    <w:p w14:paraId="68D22A22" w14:textId="09932D85" w:rsidR="00253511" w:rsidRDefault="00253511" w:rsidP="00253511">
      <w:pPr>
        <w:jc w:val="center"/>
        <w:rPr>
          <w:rFonts w:ascii="Adobe Arabic" w:hAnsi="Adobe Arabic" w:cs="Adobe Arabic"/>
          <w:b/>
          <w:bCs/>
          <w:color w:val="008080"/>
          <w:sz w:val="36"/>
          <w:szCs w:val="36"/>
          <w:rtl/>
        </w:rPr>
      </w:pPr>
      <w:r w:rsidRPr="00253511">
        <w:rPr>
          <w:rFonts w:ascii="Adobe Arabic" w:hAnsi="Adobe Arabic" w:cs="Adobe Arabic"/>
          <w:b/>
          <w:bCs/>
          <w:noProof/>
          <w:color w:val="008080"/>
          <w:sz w:val="36"/>
          <w:szCs w:val="36"/>
        </w:rPr>
        <mc:AlternateContent>
          <mc:Choice Requires="wpg">
            <w:drawing>
              <wp:inline distT="0" distB="0" distL="0" distR="0" wp14:anchorId="6E45F5C5" wp14:editId="2D735A4C">
                <wp:extent cx="4559300" cy="3022600"/>
                <wp:effectExtent l="0" t="0" r="0" b="6350"/>
                <wp:docPr id="23" name="مجموعة 22">
                  <a:extLst xmlns:a="http://schemas.openxmlformats.org/drawingml/2006/main">
                    <a:ext uri="{FF2B5EF4-FFF2-40B4-BE49-F238E27FC236}">
                      <a16:creationId xmlns:a16="http://schemas.microsoft.com/office/drawing/2014/main" id="{C39711C4-CCCB-F374-62AE-840184BF7535}"/>
                    </a:ext>
                  </a:extLst>
                </wp:docPr>
                <wp:cNvGraphicFramePr/>
                <a:graphic xmlns:a="http://schemas.openxmlformats.org/drawingml/2006/main">
                  <a:graphicData uri="http://schemas.microsoft.com/office/word/2010/wordprocessingGroup">
                    <wpg:wgp>
                      <wpg:cNvGrpSpPr/>
                      <wpg:grpSpPr>
                        <a:xfrm>
                          <a:off x="0" y="0"/>
                          <a:ext cx="4559300" cy="3022600"/>
                          <a:chOff x="0" y="0"/>
                          <a:chExt cx="5398005" cy="3424936"/>
                        </a:xfrm>
                      </wpg:grpSpPr>
                      <pic:pic xmlns:pic="http://schemas.openxmlformats.org/drawingml/2006/picture">
                        <pic:nvPicPr>
                          <pic:cNvPr id="53152300" name="صورة 53152300">
                            <a:extLst>
                              <a:ext uri="{FF2B5EF4-FFF2-40B4-BE49-F238E27FC236}">
                                <a16:creationId xmlns:a16="http://schemas.microsoft.com/office/drawing/2014/main" id="{AEAA566A-B9D5-9525-E187-ECB9DFC84057}"/>
                              </a:ext>
                            </a:extLst>
                          </pic:cNvPr>
                          <pic:cNvPicPr>
                            <a:picLocks noChangeAspect="1"/>
                          </pic:cNvPicPr>
                        </pic:nvPicPr>
                        <pic:blipFill>
                          <a:blip r:embed="rId254" cstate="print">
                            <a:extLst>
                              <a:ext uri="{28A0092B-C50C-407E-A947-70E740481C1C}">
                                <a14:useLocalDpi xmlns:a14="http://schemas.microsoft.com/office/drawing/2010/main" val="0"/>
                              </a:ext>
                            </a:extLst>
                          </a:blip>
                          <a:stretch>
                            <a:fillRect/>
                          </a:stretch>
                        </pic:blipFill>
                        <pic:spPr>
                          <a:xfrm>
                            <a:off x="292605" y="21336"/>
                            <a:ext cx="5105400" cy="3403600"/>
                          </a:xfrm>
                          <a:prstGeom prst="rect">
                            <a:avLst/>
                          </a:prstGeom>
                        </pic:spPr>
                      </pic:pic>
                      <wps:wsp>
                        <wps:cNvPr id="1926425594" name="مربع نص 15">
                          <a:extLst>
                            <a:ext uri="{FF2B5EF4-FFF2-40B4-BE49-F238E27FC236}">
                              <a16:creationId xmlns:a16="http://schemas.microsoft.com/office/drawing/2014/main" id="{194B6883-D6E1-EE11-1110-2F078DD27040}"/>
                            </a:ext>
                          </a:extLst>
                        </wps:cNvPr>
                        <wps:cNvSpPr txBox="1"/>
                        <wps:spPr>
                          <a:xfrm>
                            <a:off x="3641963" y="0"/>
                            <a:ext cx="1480344" cy="472281"/>
                          </a:xfrm>
                          <a:prstGeom prst="rect">
                            <a:avLst/>
                          </a:prstGeom>
                          <a:noFill/>
                        </wps:spPr>
                        <wps:txbx>
                          <w:txbxContent>
                            <w:p w14:paraId="6933F8BE" w14:textId="77777777" w:rsidR="00253511" w:rsidRDefault="00253511" w:rsidP="00253511">
                              <w:pP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التوقيت المناسب</w:t>
                              </w:r>
                            </w:p>
                          </w:txbxContent>
                        </wps:txbx>
                        <wps:bodyPr wrap="square">
                          <a:noAutofit/>
                        </wps:bodyPr>
                      </wps:wsp>
                      <wps:wsp>
                        <wps:cNvPr id="907308807" name="مربع نص 16">
                          <a:extLst>
                            <a:ext uri="{FF2B5EF4-FFF2-40B4-BE49-F238E27FC236}">
                              <a16:creationId xmlns:a16="http://schemas.microsoft.com/office/drawing/2014/main" id="{B38C3EDA-0E7C-299D-C843-3353EAA910F0}"/>
                            </a:ext>
                          </a:extLst>
                        </wps:cNvPr>
                        <wps:cNvSpPr txBox="1"/>
                        <wps:spPr>
                          <a:xfrm>
                            <a:off x="2164384" y="0"/>
                            <a:ext cx="1249363" cy="472281"/>
                          </a:xfrm>
                          <a:prstGeom prst="rect">
                            <a:avLst/>
                          </a:prstGeom>
                          <a:noFill/>
                        </wps:spPr>
                        <wps:txbx>
                          <w:txbxContent>
                            <w:p w14:paraId="09DA7D26"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الخصوصية</w:t>
                              </w:r>
                            </w:p>
                          </w:txbxContent>
                        </wps:txbx>
                        <wps:bodyPr wrap="square">
                          <a:noAutofit/>
                        </wps:bodyPr>
                      </wps:wsp>
                      <wps:wsp>
                        <wps:cNvPr id="1430035135" name="مربع نص 17">
                          <a:extLst>
                            <a:ext uri="{FF2B5EF4-FFF2-40B4-BE49-F238E27FC236}">
                              <a16:creationId xmlns:a16="http://schemas.microsoft.com/office/drawing/2014/main" id="{60936929-8460-DD99-3655-23D8D6115668}"/>
                            </a:ext>
                          </a:extLst>
                        </wps:cNvPr>
                        <wps:cNvSpPr txBox="1"/>
                        <wps:spPr>
                          <a:xfrm>
                            <a:off x="707576" y="0"/>
                            <a:ext cx="1250156" cy="472281"/>
                          </a:xfrm>
                          <a:prstGeom prst="rect">
                            <a:avLst/>
                          </a:prstGeom>
                          <a:noFill/>
                        </wps:spPr>
                        <wps:txbx>
                          <w:txbxContent>
                            <w:p w14:paraId="1DFFD267"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التوازن</w:t>
                              </w:r>
                            </w:p>
                          </w:txbxContent>
                        </wps:txbx>
                        <wps:bodyPr wrap="square">
                          <a:noAutofit/>
                        </wps:bodyPr>
                      </wps:wsp>
                      <wps:wsp>
                        <wps:cNvPr id="750079858" name="مربع نص 18">
                          <a:extLst>
                            <a:ext uri="{FF2B5EF4-FFF2-40B4-BE49-F238E27FC236}">
                              <a16:creationId xmlns:a16="http://schemas.microsoft.com/office/drawing/2014/main" id="{CE6CFCA6-98B4-7324-EF0F-A0BB82761FA0}"/>
                            </a:ext>
                          </a:extLst>
                        </wps:cNvPr>
                        <wps:cNvSpPr txBox="1"/>
                        <wps:spPr>
                          <a:xfrm>
                            <a:off x="4055998" y="2707058"/>
                            <a:ext cx="1249363" cy="472281"/>
                          </a:xfrm>
                          <a:prstGeom prst="rect">
                            <a:avLst/>
                          </a:prstGeom>
                          <a:noFill/>
                        </wps:spPr>
                        <wps:txbx>
                          <w:txbxContent>
                            <w:p w14:paraId="7A378AB6"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المحدّدة</w:t>
                              </w:r>
                            </w:p>
                          </w:txbxContent>
                        </wps:txbx>
                        <wps:bodyPr wrap="square">
                          <a:noAutofit/>
                        </wps:bodyPr>
                      </wps:wsp>
                      <wps:wsp>
                        <wps:cNvPr id="1559069870" name="مربع نص 19">
                          <a:extLst>
                            <a:ext uri="{FF2B5EF4-FFF2-40B4-BE49-F238E27FC236}">
                              <a16:creationId xmlns:a16="http://schemas.microsoft.com/office/drawing/2014/main" id="{961F27F6-98AA-18D4-86D1-93B5DC8F8ED6}"/>
                            </a:ext>
                          </a:extLst>
                        </wps:cNvPr>
                        <wps:cNvSpPr txBox="1"/>
                        <wps:spPr>
                          <a:xfrm>
                            <a:off x="2844773" y="2706507"/>
                            <a:ext cx="1481138" cy="452438"/>
                          </a:xfrm>
                          <a:prstGeom prst="rect">
                            <a:avLst/>
                          </a:prstGeom>
                          <a:noFill/>
                        </wps:spPr>
                        <wps:txbx>
                          <w:txbxContent>
                            <w:p w14:paraId="3FD16B64" w14:textId="77777777" w:rsidR="00253511" w:rsidRPr="00253511" w:rsidRDefault="00253511" w:rsidP="00253511">
                              <w:pPr>
                                <w:jc w:val="center"/>
                                <w:rPr>
                                  <w:rFonts w:ascii="Adobe Arabic" w:eastAsia="Calibri" w:hAnsi="Adobe Arabic" w:cs="Adobe Arabic"/>
                                  <w:b/>
                                  <w:bCs/>
                                  <w:kern w:val="24"/>
                                  <w:sz w:val="34"/>
                                </w:rPr>
                              </w:pPr>
                              <w:r w:rsidRPr="00253511">
                                <w:rPr>
                                  <w:rFonts w:ascii="Adobe Arabic" w:eastAsia="Calibri" w:hAnsi="Adobe Arabic" w:cs="Adobe Arabic"/>
                                  <w:b/>
                                  <w:bCs/>
                                  <w:kern w:val="24"/>
                                  <w:sz w:val="34"/>
                                  <w:rtl/>
                                </w:rPr>
                                <w:t>المستندة للوقائع</w:t>
                              </w:r>
                            </w:p>
                          </w:txbxContent>
                        </wps:txbx>
                        <wps:bodyPr wrap="square">
                          <a:noAutofit/>
                        </wps:bodyPr>
                      </wps:wsp>
                      <wps:wsp>
                        <wps:cNvPr id="1416858972" name="مربع نص 20">
                          <a:extLst>
                            <a:ext uri="{FF2B5EF4-FFF2-40B4-BE49-F238E27FC236}">
                              <a16:creationId xmlns:a16="http://schemas.microsoft.com/office/drawing/2014/main" id="{CBA6E54A-A708-A3B6-F61C-38F55A1FB1A8}"/>
                            </a:ext>
                          </a:extLst>
                        </wps:cNvPr>
                        <wps:cNvSpPr txBox="1"/>
                        <wps:spPr>
                          <a:xfrm>
                            <a:off x="1461884" y="2707058"/>
                            <a:ext cx="1613694" cy="472281"/>
                          </a:xfrm>
                          <a:prstGeom prst="rect">
                            <a:avLst/>
                          </a:prstGeom>
                          <a:noFill/>
                        </wps:spPr>
                        <wps:txbx>
                          <w:txbxContent>
                            <w:p w14:paraId="6011BE28"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التركيز على السلوك</w:t>
                              </w:r>
                            </w:p>
                          </w:txbxContent>
                        </wps:txbx>
                        <wps:bodyPr wrap="square">
                          <a:noAutofit/>
                        </wps:bodyPr>
                      </wps:wsp>
                      <wps:wsp>
                        <wps:cNvPr id="502477899" name="مربع نص 21">
                          <a:extLst>
                            <a:ext uri="{FF2B5EF4-FFF2-40B4-BE49-F238E27FC236}">
                              <a16:creationId xmlns:a16="http://schemas.microsoft.com/office/drawing/2014/main" id="{6B8D89D9-249A-075E-4E40-11EBA54779EE}"/>
                            </a:ext>
                          </a:extLst>
                        </wps:cNvPr>
                        <wps:cNvSpPr txBox="1"/>
                        <wps:spPr>
                          <a:xfrm>
                            <a:off x="0" y="2707058"/>
                            <a:ext cx="1614488" cy="472281"/>
                          </a:xfrm>
                          <a:prstGeom prst="rect">
                            <a:avLst/>
                          </a:prstGeom>
                          <a:noFill/>
                        </wps:spPr>
                        <wps:txbx>
                          <w:txbxContent>
                            <w:p w14:paraId="23B8F4C7"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التوجّه نحو الحلول</w:t>
                              </w:r>
                            </w:p>
                          </w:txbxContent>
                        </wps:txbx>
                        <wps:bodyPr wrap="square">
                          <a:noAutofit/>
                        </wps:bodyPr>
                      </wps:wsp>
                    </wpg:wgp>
                  </a:graphicData>
                </a:graphic>
              </wp:inline>
            </w:drawing>
          </mc:Choice>
          <mc:Fallback>
            <w:pict>
              <v:group w14:anchorId="6E45F5C5" id="_x0000_s2399" style="width:359pt;height:238pt;mso-position-horizontal-relative:char;mso-position-vertical-relative:line" coordsize="53980,342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">
                <v:shape id="صورة 53152300" o:spid="_x0000_s2400" type="#_x0000_t75" style="position:absolute;left:2926;top:213;width:51054;height:34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">
                  <v:imagedata r:id="rId255" o:title=""/>
                </v:shape>
                <v:shape id="مربع نص 15" o:spid="_x0000_s2401" type="#_x0000_t202" style="position:absolute;left:36419;width:14804;height:47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" filled="f" stroked="f">
                  <v:textbox>
                    <w:txbxContent>
                      <w:p w14:paraId="6933F8BE" w14:textId="77777777" w:rsidR="00253511" w:rsidRDefault="00253511" w:rsidP="00253511">
                        <w:pP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التوقيت المناسب</w:t>
                        </w:r>
                      </w:p>
                    </w:txbxContent>
                  </v:textbox>
                </v:shape>
                <v:shape id="مربع نص 16" o:spid="_x0000_s2402" type="#_x0000_t202" style="position:absolute;left:21643;width:12494;height:47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" filled="f" stroked="f">
                  <v:textbox>
                    <w:txbxContent>
                      <w:p w14:paraId="09DA7D26"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الخصوصية</w:t>
                        </w:r>
                      </w:p>
                    </w:txbxContent>
                  </v:textbox>
                </v:shape>
                <v:shape id="مربع نص 17" o:spid="_x0000_s2403" type="#_x0000_t202" style="position:absolute;left:7075;width:12502;height:47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" filled="f" stroked="f">
                  <v:textbox>
                    <w:txbxContent>
                      <w:p w14:paraId="1DFFD267"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التوازن</w:t>
                        </w:r>
                      </w:p>
                    </w:txbxContent>
                  </v:textbox>
                </v:shape>
                <v:shape id="مربع نص 18" o:spid="_x0000_s2404" type="#_x0000_t202" style="position:absolute;left:40559;top:27070;width:12494;height:4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" filled="f" stroked="f">
                  <v:textbox>
                    <w:txbxContent>
                      <w:p w14:paraId="7A378AB6"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المحدّدة</w:t>
                        </w:r>
                      </w:p>
                    </w:txbxContent>
                  </v:textbox>
                </v:shape>
                <v:shape id="مربع نص 19" o:spid="_x0000_s2405" type="#_x0000_t202" style="position:absolute;left:28447;top:27065;width:14812;height:4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" filled="f" stroked="f">
                  <v:textbox>
                    <w:txbxContent>
                      <w:p w14:paraId="3FD16B64" w14:textId="77777777" w:rsidR="00253511" w:rsidRPr="00253511" w:rsidRDefault="00253511" w:rsidP="00253511">
                        <w:pPr>
                          <w:jc w:val="center"/>
                          <w:rPr>
                            <w:rFonts w:ascii="Adobe Arabic" w:eastAsia="Calibri" w:hAnsi="Adobe Arabic" w:cs="Adobe Arabic"/>
                            <w:b/>
                            <w:bCs/>
                            <w:kern w:val="24"/>
                            <w:sz w:val="34"/>
                          </w:rPr>
                        </w:pPr>
                        <w:r w:rsidRPr="00253511">
                          <w:rPr>
                            <w:rFonts w:ascii="Adobe Arabic" w:eastAsia="Calibri" w:hAnsi="Adobe Arabic" w:cs="Adobe Arabic"/>
                            <w:b/>
                            <w:bCs/>
                            <w:kern w:val="24"/>
                            <w:sz w:val="34"/>
                            <w:rtl/>
                          </w:rPr>
                          <w:t>المستندة للوقائع</w:t>
                        </w:r>
                      </w:p>
                    </w:txbxContent>
                  </v:textbox>
                </v:shape>
                <v:shape id="مربع نص 20" o:spid="_x0000_s2406" type="#_x0000_t202" style="position:absolute;left:14618;top:27070;width:16137;height:4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" filled="f" stroked="f">
                  <v:textbox>
                    <w:txbxContent>
                      <w:p w14:paraId="6011BE28"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التركيز على السلوك</w:t>
                        </w:r>
                      </w:p>
                    </w:txbxContent>
                  </v:textbox>
                </v:shape>
                <v:shape id="مربع نص 21" o:spid="_x0000_s2407" type="#_x0000_t202" style="position:absolute;top:27070;width:16144;height:4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" filled="f" stroked="f">
                  <v:textbox>
                    <w:txbxContent>
                      <w:p w14:paraId="23B8F4C7"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التوجّه نحو الحلول</w:t>
                        </w:r>
                      </w:p>
                    </w:txbxContent>
                  </v:textbox>
                </v:shape>
                <w10:anchorlock/>
              </v:group>
            </w:pict>
          </mc:Fallback>
        </mc:AlternateContent>
      </w:r>
    </w:p>
    <w:p w14:paraId="0A6B470C" w14:textId="77777777" w:rsidR="00D26E98" w:rsidRPr="00900DF0" w:rsidRDefault="00D26E98" w:rsidP="00253511">
      <w:pPr>
        <w:jc w:val="center"/>
        <w:rPr>
          <w:rFonts w:ascii="Adobe Arabic" w:hAnsi="Adobe Arabic" w:cs="Adobe Arabic"/>
          <w:b/>
          <w:bCs/>
          <w:color w:val="008080"/>
          <w:sz w:val="36"/>
          <w:szCs w:val="36"/>
          <w:rtl/>
        </w:rPr>
      </w:pPr>
    </w:p>
    <w:p w14:paraId="5DEEDEC5"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1. التوقيت المناسب: </w:t>
      </w:r>
      <w:r w:rsidRPr="004978DE">
        <w:rPr>
          <w:rFonts w:ascii="Sakkal Majalla" w:hAnsi="Sakkal Majalla"/>
          <w:sz w:val="34"/>
          <w:rtl/>
        </w:rPr>
        <w:t>تقديم التغذية الراجعة في أقرب وقت ممكن بعد الحدث أو السلوك.</w:t>
      </w:r>
    </w:p>
    <w:p w14:paraId="2FE52600"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2. الخصوصية: </w:t>
      </w:r>
      <w:r w:rsidRPr="004978DE">
        <w:rPr>
          <w:rFonts w:ascii="Sakkal Majalla" w:hAnsi="Sakkal Majalla"/>
          <w:sz w:val="34"/>
          <w:rtl/>
        </w:rPr>
        <w:t>انتقاد الأداء السلبي بشكل خاص، والإشادة بالإنجازات بشكل علني.</w:t>
      </w:r>
    </w:p>
    <w:p w14:paraId="04EFA033"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3. التوازن: </w:t>
      </w:r>
      <w:r w:rsidRPr="004978DE">
        <w:rPr>
          <w:rFonts w:ascii="Sakkal Majalla" w:hAnsi="Sakkal Majalla"/>
          <w:sz w:val="34"/>
          <w:rtl/>
        </w:rPr>
        <w:t>توازن بين الجوانب الإيجابية والمجالات التي تحتاج للتطوير.</w:t>
      </w:r>
    </w:p>
    <w:p w14:paraId="77E181F7"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4. المحدّدة: </w:t>
      </w:r>
      <w:r w:rsidRPr="004978DE">
        <w:rPr>
          <w:rFonts w:ascii="Sakkal Majalla" w:hAnsi="Sakkal Majalla"/>
          <w:sz w:val="34"/>
          <w:rtl/>
        </w:rPr>
        <w:t>وصف السلوك أو الأداء بدقّة وليس بعموميات.</w:t>
      </w:r>
    </w:p>
    <w:p w14:paraId="2143DED6"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5. المستندة للوقائع: </w:t>
      </w:r>
      <w:r w:rsidRPr="004978DE">
        <w:rPr>
          <w:rFonts w:ascii="Sakkal Majalla" w:hAnsi="Sakkal Majalla"/>
          <w:sz w:val="34"/>
          <w:rtl/>
        </w:rPr>
        <w:t>تركيز على الأحداث والنتائج الملموسة وليس التخمينات.</w:t>
      </w:r>
    </w:p>
    <w:p w14:paraId="43C88631"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6. التركيز على السلوك: </w:t>
      </w:r>
      <w:r w:rsidRPr="004978DE">
        <w:rPr>
          <w:rFonts w:ascii="Sakkal Majalla" w:hAnsi="Sakkal Majalla"/>
          <w:sz w:val="34"/>
          <w:rtl/>
        </w:rPr>
        <w:t>انتقاد السلوك وليس الشخص.</w:t>
      </w:r>
    </w:p>
    <w:p w14:paraId="7ED0E674"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7. التوجّه نحو الحلول: </w:t>
      </w:r>
      <w:r w:rsidRPr="004978DE">
        <w:rPr>
          <w:rFonts w:ascii="Sakkal Majalla" w:hAnsi="Sakkal Majalla"/>
          <w:sz w:val="34"/>
          <w:rtl/>
        </w:rPr>
        <w:t>اقتراح طرق محدّدة للتحسين.</w:t>
      </w:r>
    </w:p>
    <w:p w14:paraId="2F25FC7C" w14:textId="77777777" w:rsidR="004978DE" w:rsidRDefault="004978DE" w:rsidP="00F92356">
      <w:pPr>
        <w:keepNext/>
        <w:pageBreakBefore/>
        <w:rPr>
          <w:rFonts w:ascii="Adobe Arabic" w:hAnsi="Adobe Arabic" w:cs="Adobe Arabic"/>
          <w:b/>
          <w:bCs/>
          <w:color w:val="008080"/>
          <w:sz w:val="36"/>
          <w:szCs w:val="36"/>
        </w:rPr>
      </w:pPr>
      <w:r w:rsidRPr="00900DF0">
        <w:rPr>
          <w:rFonts w:ascii="Adobe Arabic" w:hAnsi="Adobe Arabic" w:cs="Adobe Arabic"/>
          <w:b/>
          <w:bCs/>
          <w:color w:val="008080"/>
          <w:sz w:val="36"/>
          <w:szCs w:val="36"/>
          <w:rtl/>
        </w:rPr>
        <w:lastRenderedPageBreak/>
        <w:t>أنماط التغذية الراجعة:</w:t>
      </w:r>
    </w:p>
    <w:p w14:paraId="4E94AC07" w14:textId="03AC4F50" w:rsidR="00F92356" w:rsidRPr="00900DF0" w:rsidRDefault="00F92356" w:rsidP="00F92356">
      <w:pPr>
        <w:jc w:val="center"/>
        <w:rPr>
          <w:rFonts w:ascii="Adobe Arabic" w:hAnsi="Adobe Arabic" w:cs="Adobe Arabic"/>
          <w:b/>
          <w:bCs/>
          <w:color w:val="008080"/>
          <w:sz w:val="36"/>
          <w:szCs w:val="36"/>
          <w:rtl/>
        </w:rPr>
      </w:pPr>
      <w:r w:rsidRPr="005E1D24">
        <w:rPr>
          <w:rFonts w:ascii="Sakkal Majalla" w:hAnsi="Sakkal Majalla"/>
          <w:b/>
          <w:bCs/>
          <w:noProof/>
          <w:sz w:val="34"/>
        </w:rPr>
        <mc:AlternateContent>
          <mc:Choice Requires="wpg">
            <w:drawing>
              <wp:inline distT="0" distB="0" distL="0" distR="0" wp14:anchorId="046B5EF9" wp14:editId="26271EB2">
                <wp:extent cx="3312180" cy="1848671"/>
                <wp:effectExtent l="0" t="0" r="0" b="0"/>
                <wp:docPr id="1464289026" name="مجموعة 28"/>
                <wp:cNvGraphicFramePr/>
                <a:graphic xmlns:a="http://schemas.openxmlformats.org/drawingml/2006/main">
                  <a:graphicData uri="http://schemas.microsoft.com/office/word/2010/wordprocessingGroup">
                    <wpg:wgp>
                      <wpg:cNvGrpSpPr/>
                      <wpg:grpSpPr>
                        <a:xfrm>
                          <a:off x="0" y="0"/>
                          <a:ext cx="3312180" cy="1848671"/>
                          <a:chOff x="2388977" y="0"/>
                          <a:chExt cx="3312180" cy="1848671"/>
                        </a:xfrm>
                      </wpg:grpSpPr>
                      <wps:wsp>
                        <wps:cNvPr id="851454727" name="TextBox 13"/>
                        <wps:cNvSpPr txBox="1"/>
                        <wps:spPr>
                          <a:xfrm rot="10800000">
                            <a:off x="2714342" y="6259"/>
                            <a:ext cx="293984" cy="425964"/>
                          </a:xfrm>
                          <a:prstGeom prst="rect">
                            <a:avLst/>
                          </a:prstGeom>
                        </wps:spPr>
                        <wps:bodyPr lIns="21287" tIns="21287" rIns="21287" bIns="21287" rtlCol="0" anchor="ctr"/>
                      </wps:wsp>
                      <wps:wsp>
                        <wps:cNvPr id="1583161120" name="AutoShape 14"/>
                        <wps:cNvCnPr/>
                        <wps:spPr>
                          <a:xfrm>
                            <a:off x="2861334" y="905642"/>
                            <a:ext cx="0" cy="209347"/>
                          </a:xfrm>
                          <a:prstGeom prst="line">
                            <a:avLst/>
                          </a:prstGeom>
                          <a:ln w="28575" cap="rnd">
                            <a:solidFill>
                              <a:srgbClr val="FFD366"/>
                            </a:solidFill>
                            <a:prstDash val="sysDot"/>
                            <a:headEnd type="none" w="sm" len="sm"/>
                            <a:tailEnd type="oval" w="med" len="med"/>
                          </a:ln>
                        </wps:spPr>
                        <wps:bodyPr/>
                      </wps:wsp>
                      <wps:wsp>
                        <wps:cNvPr id="19144931" name="Freeform 17"/>
                        <wps:cNvSpPr/>
                        <wps:spPr>
                          <a:xfrm>
                            <a:off x="2534201" y="280585"/>
                            <a:ext cx="638569" cy="63857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FFCC66"/>
                          </a:solidFill>
                          <a:ln w="19050" cap="sq">
                            <a:solidFill>
                              <a:srgbClr val="FFD366"/>
                            </a:solidFill>
                            <a:prstDash val="solid"/>
                            <a:miter/>
                          </a:ln>
                        </wps:spPr>
                        <wps:bodyPr/>
                      </wps:wsp>
                      <wps:wsp>
                        <wps:cNvPr id="790857475" name="TextBox 18"/>
                        <wps:cNvSpPr txBox="1"/>
                        <wps:spPr>
                          <a:xfrm>
                            <a:off x="2594067" y="310518"/>
                            <a:ext cx="518838" cy="548771"/>
                          </a:xfrm>
                          <a:prstGeom prst="rect">
                            <a:avLst/>
                          </a:prstGeom>
                        </wps:spPr>
                        <wps:bodyPr lIns="21287" tIns="21287" rIns="21287" bIns="21287" rtlCol="0" anchor="ctr"/>
                      </wps:wsp>
                      <wps:wsp>
                        <wps:cNvPr id="1071777398" name="TextBox 21"/>
                        <wps:cNvSpPr txBox="1"/>
                        <wps:spPr>
                          <a:xfrm rot="10800000">
                            <a:off x="3856968" y="0"/>
                            <a:ext cx="293984" cy="425964"/>
                          </a:xfrm>
                          <a:prstGeom prst="rect">
                            <a:avLst/>
                          </a:prstGeom>
                        </wps:spPr>
                        <wps:bodyPr lIns="21287" tIns="21287" rIns="21287" bIns="21287" rtlCol="0" anchor="ctr"/>
                      </wps:wsp>
                      <wps:wsp>
                        <wps:cNvPr id="2046080124" name="AutoShape 22"/>
                        <wps:cNvCnPr/>
                        <wps:spPr>
                          <a:xfrm>
                            <a:off x="4003960" y="899383"/>
                            <a:ext cx="0" cy="209347"/>
                          </a:xfrm>
                          <a:prstGeom prst="line">
                            <a:avLst/>
                          </a:prstGeom>
                          <a:ln w="28575" cap="rnd">
                            <a:solidFill>
                              <a:srgbClr val="BFBFBF"/>
                            </a:solidFill>
                            <a:prstDash val="sysDot"/>
                            <a:headEnd type="none" w="sm" len="sm"/>
                            <a:tailEnd type="oval" w="med" len="med"/>
                          </a:ln>
                        </wps:spPr>
                        <wps:bodyPr/>
                      </wps:wsp>
                      <wps:wsp>
                        <wps:cNvPr id="1291096842" name="Freeform 25"/>
                        <wps:cNvSpPr/>
                        <wps:spPr>
                          <a:xfrm>
                            <a:off x="3676829" y="274327"/>
                            <a:ext cx="638569" cy="63857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chemeClr val="bg1">
                              <a:lumMod val="65000"/>
                            </a:schemeClr>
                          </a:solidFill>
                          <a:ln w="19050" cap="sq">
                            <a:solidFill>
                              <a:srgbClr val="BFBFBF"/>
                            </a:solidFill>
                            <a:prstDash val="solid"/>
                            <a:miter/>
                          </a:ln>
                        </wps:spPr>
                        <wps:bodyPr/>
                      </wps:wsp>
                      <wps:wsp>
                        <wps:cNvPr id="1158234282" name="TextBox 26"/>
                        <wps:cNvSpPr txBox="1"/>
                        <wps:spPr>
                          <a:xfrm>
                            <a:off x="3736695" y="304260"/>
                            <a:ext cx="518838" cy="548771"/>
                          </a:xfrm>
                          <a:prstGeom prst="rect">
                            <a:avLst/>
                          </a:prstGeom>
                        </wps:spPr>
                        <wps:bodyPr lIns="21287" tIns="21287" rIns="21287" bIns="21287" rtlCol="0" anchor="ctr"/>
                      </wps:wsp>
                      <wps:wsp>
                        <wps:cNvPr id="1671748950" name="TextBox 29"/>
                        <wps:cNvSpPr txBox="1"/>
                        <wps:spPr>
                          <a:xfrm rot="10800000">
                            <a:off x="5000414" y="0"/>
                            <a:ext cx="293984" cy="425964"/>
                          </a:xfrm>
                          <a:prstGeom prst="rect">
                            <a:avLst/>
                          </a:prstGeom>
                        </wps:spPr>
                        <wps:bodyPr lIns="21287" tIns="21287" rIns="21287" bIns="21287" rtlCol="0" anchor="ctr"/>
                      </wps:wsp>
                      <wps:wsp>
                        <wps:cNvPr id="785870260" name="AutoShape 30"/>
                        <wps:cNvCnPr/>
                        <wps:spPr>
                          <a:xfrm>
                            <a:off x="5147407" y="899383"/>
                            <a:ext cx="0" cy="209347"/>
                          </a:xfrm>
                          <a:prstGeom prst="line">
                            <a:avLst/>
                          </a:prstGeom>
                          <a:ln w="28575" cap="rnd">
                            <a:solidFill>
                              <a:srgbClr val="168489"/>
                            </a:solidFill>
                            <a:prstDash val="sysDot"/>
                            <a:headEnd type="none" w="sm" len="sm"/>
                            <a:tailEnd type="oval" w="med" len="med"/>
                          </a:ln>
                        </wps:spPr>
                        <wps:bodyPr/>
                      </wps:wsp>
                      <wps:wsp>
                        <wps:cNvPr id="283102406" name="Freeform 33"/>
                        <wps:cNvSpPr/>
                        <wps:spPr>
                          <a:xfrm>
                            <a:off x="4820275" y="274327"/>
                            <a:ext cx="638569" cy="63857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009999"/>
                          </a:solidFill>
                          <a:ln w="19050" cap="sq">
                            <a:solidFill>
                              <a:srgbClr val="168489"/>
                            </a:solidFill>
                            <a:prstDash val="solid"/>
                            <a:miter/>
                          </a:ln>
                        </wps:spPr>
                        <wps:bodyPr/>
                      </wps:wsp>
                      <wps:wsp>
                        <wps:cNvPr id="1957494767" name="TextBox 34"/>
                        <wps:cNvSpPr txBox="1"/>
                        <wps:spPr>
                          <a:xfrm>
                            <a:off x="4880141" y="304260"/>
                            <a:ext cx="518838" cy="548771"/>
                          </a:xfrm>
                          <a:prstGeom prst="rect">
                            <a:avLst/>
                          </a:prstGeom>
                        </wps:spPr>
                        <wps:bodyPr lIns="21287" tIns="21287" rIns="21287" bIns="21287" rtlCol="0" anchor="ctr"/>
                      </wps:wsp>
                      <wps:wsp>
                        <wps:cNvPr id="1276730619" name="TextBox 49"/>
                        <wps:cNvSpPr txBox="1"/>
                        <wps:spPr>
                          <a:xfrm>
                            <a:off x="2689918" y="456016"/>
                            <a:ext cx="364490" cy="285750"/>
                          </a:xfrm>
                          <a:prstGeom prst="rect">
                            <a:avLst/>
                          </a:prstGeom>
                        </wps:spPr>
                        <wps:txbx>
                          <w:txbxContent>
                            <w:p w14:paraId="0907AE73" w14:textId="77777777" w:rsidR="00F92356" w:rsidRDefault="00F92356" w:rsidP="00F92356">
                              <w:pPr>
                                <w:bidi w:val="0"/>
                                <w:spacing w:line="450" w:lineRule="exact"/>
                                <w:jc w:val="center"/>
                                <w:rPr>
                                  <w:rFonts w:ascii="SST Arabic Medium" w:eastAsia="SST Arabic Bold" w:hAnsi="SST Arabic Medium" w:cs="SST Arabic Medium"/>
                                  <w:b/>
                                  <w:bCs/>
                                  <w:color w:val="F8F8F8"/>
                                  <w:kern w:val="24"/>
                                  <w:sz w:val="36"/>
                                  <w:szCs w:val="36"/>
                                </w:rPr>
                              </w:pPr>
                              <w:r>
                                <w:rPr>
                                  <w:rFonts w:ascii="SST Arabic Medium" w:eastAsia="SST Arabic Bold" w:hAnsi="SST Arabic Medium" w:cs="SST Arabic Medium"/>
                                  <w:b/>
                                  <w:bCs/>
                                  <w:color w:val="F8F8F8"/>
                                  <w:kern w:val="24"/>
                                  <w:sz w:val="36"/>
                                  <w:szCs w:val="36"/>
                                  <w:rtl/>
                                </w:rPr>
                                <w:t>03</w:t>
                              </w:r>
                            </w:p>
                          </w:txbxContent>
                        </wps:txbx>
                        <wps:bodyPr wrap="square" lIns="0" tIns="0" rIns="0" bIns="0" rtlCol="0" anchor="t">
                          <a:spAutoFit/>
                        </wps:bodyPr>
                      </wps:wsp>
                      <wps:wsp>
                        <wps:cNvPr id="1128946333" name="TextBox 50"/>
                        <wps:cNvSpPr txBox="1"/>
                        <wps:spPr>
                          <a:xfrm>
                            <a:off x="2388977" y="1275901"/>
                            <a:ext cx="1024890" cy="572770"/>
                          </a:xfrm>
                          <a:prstGeom prst="rect">
                            <a:avLst/>
                          </a:prstGeom>
                        </wps:spPr>
                        <wps:txbx>
                          <w:txbxContent>
                            <w:p w14:paraId="7A69C63B" w14:textId="71AB5CD9" w:rsidR="00F92356" w:rsidRDefault="00F92356" w:rsidP="00F92356">
                              <w:pPr>
                                <w:jc w:val="center"/>
                                <w:rPr>
                                  <w:rFonts w:ascii="Adobe Arabic" w:hAnsi="Adobe Arabic" w:cs="Adobe Arabic"/>
                                  <w:b/>
                                  <w:bCs/>
                                  <w:color w:val="FFD366"/>
                                  <w:kern w:val="24"/>
                                  <w:sz w:val="36"/>
                                  <w:szCs w:val="36"/>
                                  <w:lang w:bidi="ar-EG"/>
                                </w:rPr>
                              </w:pPr>
                              <w:r w:rsidRPr="00F92356">
                                <w:rPr>
                                  <w:rFonts w:ascii="Adobe Arabic" w:hAnsi="Adobe Arabic" w:cs="Adobe Arabic"/>
                                  <w:b/>
                                  <w:bCs/>
                                  <w:color w:val="FFD366"/>
                                  <w:kern w:val="24"/>
                                  <w:sz w:val="36"/>
                                  <w:szCs w:val="36"/>
                                  <w:rtl/>
                                  <w:lang w:bidi="ar-EG"/>
                                </w:rPr>
                                <w:t>التغذية الراجعة التحفيزية</w:t>
                              </w:r>
                            </w:p>
                          </w:txbxContent>
                        </wps:txbx>
                        <wps:bodyPr wrap="square" lIns="0" tIns="0" rIns="0" bIns="0" rtlCol="0" anchor="t">
                          <a:spAutoFit/>
                        </wps:bodyPr>
                      </wps:wsp>
                      <wps:wsp>
                        <wps:cNvPr id="1656692470" name="TextBox 51"/>
                        <wps:cNvSpPr txBox="1"/>
                        <wps:spPr>
                          <a:xfrm>
                            <a:off x="3821569" y="479905"/>
                            <a:ext cx="290830" cy="285750"/>
                          </a:xfrm>
                          <a:prstGeom prst="rect">
                            <a:avLst/>
                          </a:prstGeom>
                        </wps:spPr>
                        <wps:txbx>
                          <w:txbxContent>
                            <w:p w14:paraId="1DD1549F" w14:textId="77777777" w:rsidR="00F92356" w:rsidRDefault="00F92356" w:rsidP="00F92356">
                              <w:pPr>
                                <w:bidi w:val="0"/>
                                <w:spacing w:line="450" w:lineRule="exact"/>
                                <w:jc w:val="center"/>
                                <w:rPr>
                                  <w:rFonts w:ascii="SST Arabic Medium" w:eastAsia="SST Arabic Bold" w:hAnsi="SST Arabic Medium" w:cs="SST Arabic Medium"/>
                                  <w:b/>
                                  <w:bCs/>
                                  <w:color w:val="F8F8F8"/>
                                  <w:kern w:val="24"/>
                                  <w:sz w:val="36"/>
                                  <w:szCs w:val="36"/>
                                </w:rPr>
                              </w:pPr>
                              <w:r>
                                <w:rPr>
                                  <w:rFonts w:ascii="SST Arabic Medium" w:eastAsia="SST Arabic Bold" w:hAnsi="SST Arabic Medium" w:cs="SST Arabic Medium"/>
                                  <w:b/>
                                  <w:bCs/>
                                  <w:color w:val="F8F8F8"/>
                                  <w:kern w:val="24"/>
                                  <w:sz w:val="36"/>
                                  <w:szCs w:val="36"/>
                                  <w:rtl/>
                                </w:rPr>
                                <w:t>02</w:t>
                              </w:r>
                            </w:p>
                          </w:txbxContent>
                        </wps:txbx>
                        <wps:bodyPr wrap="square" lIns="0" tIns="0" rIns="0" bIns="0" rtlCol="0" anchor="t">
                          <a:spAutoFit/>
                        </wps:bodyPr>
                      </wps:wsp>
                      <wps:wsp>
                        <wps:cNvPr id="1100028680" name="TextBox 52"/>
                        <wps:cNvSpPr txBox="1"/>
                        <wps:spPr>
                          <a:xfrm>
                            <a:off x="4996830" y="417009"/>
                            <a:ext cx="355600" cy="285750"/>
                          </a:xfrm>
                          <a:prstGeom prst="rect">
                            <a:avLst/>
                          </a:prstGeom>
                        </wps:spPr>
                        <wps:txbx>
                          <w:txbxContent>
                            <w:p w14:paraId="03FA9261" w14:textId="77777777" w:rsidR="00F92356" w:rsidRDefault="00F92356" w:rsidP="00F92356">
                              <w:pPr>
                                <w:bidi w:val="0"/>
                                <w:spacing w:line="450" w:lineRule="exact"/>
                                <w:jc w:val="center"/>
                                <w:rPr>
                                  <w:rFonts w:ascii="SST Arabic Medium" w:eastAsia="SST Arabic Bold" w:hAnsi="SST Arabic Medium" w:cs="SST Arabic Medium"/>
                                  <w:b/>
                                  <w:bCs/>
                                  <w:color w:val="F8F8F8"/>
                                  <w:kern w:val="24"/>
                                  <w:sz w:val="36"/>
                                  <w:szCs w:val="36"/>
                                </w:rPr>
                              </w:pPr>
                              <w:r>
                                <w:rPr>
                                  <w:rFonts w:ascii="SST Arabic Medium" w:eastAsia="SST Arabic Bold" w:hAnsi="SST Arabic Medium" w:cs="SST Arabic Medium"/>
                                  <w:b/>
                                  <w:bCs/>
                                  <w:color w:val="F8F8F8"/>
                                  <w:kern w:val="24"/>
                                  <w:sz w:val="36"/>
                                  <w:szCs w:val="36"/>
                                  <w:rtl/>
                                </w:rPr>
                                <w:t>01</w:t>
                              </w:r>
                            </w:p>
                          </w:txbxContent>
                        </wps:txbx>
                        <wps:bodyPr wrap="square" lIns="0" tIns="0" rIns="0" bIns="0" rtlCol="0" anchor="t">
                          <a:spAutoFit/>
                        </wps:bodyPr>
                      </wps:wsp>
                      <wps:wsp>
                        <wps:cNvPr id="852578409" name="TextBox 53"/>
                        <wps:cNvSpPr txBox="1"/>
                        <wps:spPr>
                          <a:xfrm>
                            <a:off x="4630547" y="1275760"/>
                            <a:ext cx="1070610" cy="572770"/>
                          </a:xfrm>
                          <a:prstGeom prst="rect">
                            <a:avLst/>
                          </a:prstGeom>
                        </wps:spPr>
                        <wps:txbx>
                          <w:txbxContent>
                            <w:p w14:paraId="0A2E26A4" w14:textId="0818D72A" w:rsidR="00F92356" w:rsidRDefault="00F92356" w:rsidP="00F92356">
                              <w:pPr>
                                <w:jc w:val="center"/>
                                <w:rPr>
                                  <w:rFonts w:ascii="Adobe Arabic" w:hAnsi="Adobe Arabic" w:cs="Adobe Arabic"/>
                                  <w:b/>
                                  <w:bCs/>
                                  <w:color w:val="168489"/>
                                  <w:kern w:val="24"/>
                                  <w:sz w:val="36"/>
                                  <w:szCs w:val="36"/>
                                  <w:lang w:bidi="ar-EG"/>
                                </w:rPr>
                              </w:pPr>
                              <w:r w:rsidRPr="00F92356">
                                <w:rPr>
                                  <w:rFonts w:ascii="Adobe Arabic" w:hAnsi="Adobe Arabic" w:cs="Adobe Arabic"/>
                                  <w:b/>
                                  <w:bCs/>
                                  <w:color w:val="168489"/>
                                  <w:kern w:val="24"/>
                                  <w:sz w:val="36"/>
                                  <w:szCs w:val="36"/>
                                  <w:rtl/>
                                  <w:lang w:bidi="ar-EG"/>
                                </w:rPr>
                                <w:t>التغذية الراجعة التقويمية</w:t>
                              </w:r>
                            </w:p>
                          </w:txbxContent>
                        </wps:txbx>
                        <wps:bodyPr wrap="square" lIns="0" tIns="0" rIns="0" bIns="0" rtlCol="0" anchor="t">
                          <a:spAutoFit/>
                        </wps:bodyPr>
                      </wps:wsp>
                      <wps:wsp>
                        <wps:cNvPr id="1828661426" name="TextBox 55"/>
                        <wps:cNvSpPr txBox="1"/>
                        <wps:spPr>
                          <a:xfrm>
                            <a:off x="3413853" y="1275750"/>
                            <a:ext cx="1083310" cy="572770"/>
                          </a:xfrm>
                          <a:prstGeom prst="rect">
                            <a:avLst/>
                          </a:prstGeom>
                        </wps:spPr>
                        <wps:txbx>
                          <w:txbxContent>
                            <w:p w14:paraId="6BE33AF1" w14:textId="7868EC1F" w:rsidR="00F92356" w:rsidRPr="00EA1171" w:rsidRDefault="00F92356" w:rsidP="00F92356">
                              <w:pPr>
                                <w:jc w:val="center"/>
                                <w:rPr>
                                  <w:rFonts w:ascii="Adobe Arabic" w:hAnsi="Adobe Arabic" w:cs="Adobe Arabic"/>
                                  <w:b/>
                                  <w:bCs/>
                                  <w:kern w:val="24"/>
                                  <w:sz w:val="36"/>
                                  <w:szCs w:val="36"/>
                                  <w:lang w:bidi="ar-EG"/>
                                </w:rPr>
                              </w:pPr>
                              <w:r w:rsidRPr="00F92356">
                                <w:rPr>
                                  <w:rFonts w:ascii="Adobe Arabic" w:hAnsi="Adobe Arabic" w:cs="Adobe Arabic"/>
                                  <w:b/>
                                  <w:bCs/>
                                  <w:kern w:val="24"/>
                                  <w:sz w:val="36"/>
                                  <w:szCs w:val="36"/>
                                  <w:rtl/>
                                  <w:lang w:bidi="ar-EG"/>
                                </w:rPr>
                                <w:t>التغذية الراجعة التطويرية</w:t>
                              </w:r>
                            </w:p>
                          </w:txbxContent>
                        </wps:txbx>
                        <wps:bodyPr wrap="square" lIns="0" tIns="0" rIns="0" bIns="0" rtlCol="0" anchor="t">
                          <a:spAutoFit/>
                        </wps:bodyPr>
                      </wps:wsp>
                    </wpg:wgp>
                  </a:graphicData>
                </a:graphic>
              </wp:inline>
            </w:drawing>
          </mc:Choice>
          <mc:Fallback>
            <w:pict>
              <v:group w14:anchorId="046B5EF9" id="مجموعة 28" o:spid="_x0000_s2408" style="width:260.8pt;height:145.55pt;mso-position-horizontal-relative:char;mso-position-vertical-relative:line" coordorigin="23889" coordsize="33121,18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">
                <v:shape id="TextBox 13" o:spid="_x0000_s2409" type="#_x0000_t202" style="position:absolute;left:27143;top:62;width:2940;height:426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" filled="f" stroked="f">
                  <v:textbox inset=".59131mm,.59131mm,.59131mm,.59131mm"/>
                </v:shape>
                <v:line id="AutoShape 14" o:spid="_x0000_s2410" style="position:absolute;visibility:visible;mso-wrap-style:square" from="28613,9056" to="28613,1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" strokecolor="#ffd366" strokeweight="2.25pt">
                  <v:stroke dashstyle="1 1" startarrowwidth="narrow" startarrowlength="short" endarrow="oval" endcap="round"/>
                </v:line>
                <v:shape id="Freeform 17" o:spid="_x0000_s2411" style="position:absolute;left:25342;top:2805;width:6385;height:6386;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" path="m406400,c181951,,,181951,,406400,,630849,181951,812800,406400,812800v224449,,406400,-181951,406400,-406400c812800,181951,630849,,406400,r,xe" fillcolor="#fc6" strokecolor="#ffd366" strokeweight="1.5pt">
                  <v:stroke joinstyle="miter" endcap="square"/>
                  <v:path arrowok="t"/>
                </v:shape>
                <v:shape id="TextBox 18" o:spid="_x0000_s2412" type="#_x0000_t202" style="position:absolute;left:25940;top:3105;width:5189;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" filled="f" stroked="f">
                  <v:textbox inset=".59131mm,.59131mm,.59131mm,.59131mm"/>
                </v:shape>
                <v:shape id="TextBox 21" o:spid="_x0000_s2413" type="#_x0000_t202" style="position:absolute;left:38569;width:2940;height:4259;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" filled="f" stroked="f">
                  <v:textbox inset=".59131mm,.59131mm,.59131mm,.59131mm"/>
                </v:shape>
                <v:line id="AutoShape 22" o:spid="_x0000_s2414" style="position:absolute;visibility:visible;mso-wrap-style:square" from="40039,8993" to="40039,11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" strokecolor="#bfbfbf" strokeweight="2.25pt">
                  <v:stroke dashstyle="1 1" startarrowwidth="narrow" startarrowlength="short" endarrow="oval" endcap="round"/>
                </v:line>
                <v:shape id="Freeform 25" o:spid="_x0000_s2415" style="position:absolute;left:36768;top:2743;width:6385;height:638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" path="m406400,c181951,,,181951,,406400,,630849,181951,812800,406400,812800v224449,,406400,-181951,406400,-406400c812800,181951,630849,,406400,r,xe" fillcolor="#a5a5a5 [2092]" strokecolor="#bfbfbf" strokeweight="1.5pt">
                  <v:stroke joinstyle="miter" endcap="square"/>
                  <v:path arrowok="t"/>
                </v:shape>
                <v:shape id="TextBox 26" o:spid="_x0000_s2416" type="#_x0000_t202" style="position:absolute;left:37366;top:3042;width:5189;height:54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" filled="f" stroked="f">
                  <v:textbox inset=".59131mm,.59131mm,.59131mm,.59131mm"/>
                </v:shape>
                <v:shape id="TextBox 29" o:spid="_x0000_s2417" type="#_x0000_t202" style="position:absolute;left:50004;width:2939;height:4259;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" filled="f" stroked="f">
                  <v:textbox inset=".59131mm,.59131mm,.59131mm,.59131mm"/>
                </v:shape>
                <v:line id="AutoShape 30" o:spid="_x0000_s2418" style="position:absolute;visibility:visible;mso-wrap-style:square" from="51474,8993" to="51474,11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" strokecolor="#168489" strokeweight="2.25pt">
                  <v:stroke dashstyle="1 1" startarrowwidth="narrow" startarrowlength="short" endarrow="oval" endcap="round"/>
                </v:line>
                <v:shape id="Freeform 33" o:spid="_x0000_s2419" style="position:absolute;left:48202;top:2743;width:6386;height:638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" path="m406400,c181951,,,181951,,406400,,630849,181951,812800,406400,812800v224449,,406400,-181951,406400,-406400c812800,181951,630849,,406400,r,xe" fillcolor="#099" strokecolor="#168489" strokeweight="1.5pt">
                  <v:stroke joinstyle="miter" endcap="square"/>
                  <v:path arrowok="t"/>
                </v:shape>
                <v:shape id="TextBox 34" o:spid="_x0000_s2420" type="#_x0000_t202" style="position:absolute;left:48801;top:3042;width:5188;height:54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" filled="f" stroked="f">
                  <v:textbox inset=".59131mm,.59131mm,.59131mm,.59131mm"/>
                </v:shape>
                <v:shape id="TextBox 49" o:spid="_x0000_s2421" type="#_x0000_t202" style="position:absolute;left:26899;top:4560;width:3645;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" filled="f" stroked="f">
                  <v:textbox style="mso-fit-shape-to-text:t" inset="0,0,0,0">
                    <w:txbxContent>
                      <w:p w14:paraId="0907AE73" w14:textId="77777777" w:rsidR="00F92356" w:rsidRDefault="00F92356" w:rsidP="00F92356">
                        <w:pPr>
                          <w:bidi w:val="0"/>
                          <w:spacing w:line="450" w:lineRule="exact"/>
                          <w:jc w:val="center"/>
                          <w:rPr>
                            <w:rFonts w:ascii="SST Arabic Medium" w:eastAsia="SST Arabic Bold" w:hAnsi="SST Arabic Medium" w:cs="SST Arabic Medium"/>
                            <w:b/>
                            <w:bCs/>
                            <w:color w:val="F8F8F8"/>
                            <w:kern w:val="24"/>
                            <w:sz w:val="36"/>
                            <w:szCs w:val="36"/>
                          </w:rPr>
                        </w:pPr>
                        <w:r>
                          <w:rPr>
                            <w:rFonts w:ascii="SST Arabic Medium" w:eastAsia="SST Arabic Bold" w:hAnsi="SST Arabic Medium" w:cs="SST Arabic Medium"/>
                            <w:b/>
                            <w:bCs/>
                            <w:color w:val="F8F8F8"/>
                            <w:kern w:val="24"/>
                            <w:sz w:val="36"/>
                            <w:szCs w:val="36"/>
                            <w:rtl/>
                          </w:rPr>
                          <w:t>03</w:t>
                        </w:r>
                      </w:p>
                    </w:txbxContent>
                  </v:textbox>
                </v:shape>
                <v:shape id="TextBox 50" o:spid="_x0000_s2422" type="#_x0000_t202" style="position:absolute;left:23889;top:12759;width:10249;height:5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" filled="f" stroked="f">
                  <v:textbox style="mso-fit-shape-to-text:t" inset="0,0,0,0">
                    <w:txbxContent>
                      <w:p w14:paraId="7A69C63B" w14:textId="71AB5CD9" w:rsidR="00F92356" w:rsidRDefault="00F92356" w:rsidP="00F92356">
                        <w:pPr>
                          <w:jc w:val="center"/>
                          <w:rPr>
                            <w:rFonts w:ascii="Adobe Arabic" w:hAnsi="Adobe Arabic" w:cs="Adobe Arabic"/>
                            <w:b/>
                            <w:bCs/>
                            <w:color w:val="FFD366"/>
                            <w:kern w:val="24"/>
                            <w:sz w:val="36"/>
                            <w:szCs w:val="36"/>
                            <w:lang w:bidi="ar-EG"/>
                          </w:rPr>
                        </w:pPr>
                        <w:r w:rsidRPr="00F92356">
                          <w:rPr>
                            <w:rFonts w:ascii="Adobe Arabic" w:hAnsi="Adobe Arabic" w:cs="Adobe Arabic"/>
                            <w:b/>
                            <w:bCs/>
                            <w:color w:val="FFD366"/>
                            <w:kern w:val="24"/>
                            <w:sz w:val="36"/>
                            <w:szCs w:val="36"/>
                            <w:rtl/>
                            <w:lang w:bidi="ar-EG"/>
                          </w:rPr>
                          <w:t>التغذية الراجعة التحفيزية</w:t>
                        </w:r>
                      </w:p>
                    </w:txbxContent>
                  </v:textbox>
                </v:shape>
                <v:shape id="TextBox 51" o:spid="_x0000_s2423" type="#_x0000_t202" style="position:absolute;left:38215;top:4799;width:2908;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" filled="f" stroked="f">
                  <v:textbox style="mso-fit-shape-to-text:t" inset="0,0,0,0">
                    <w:txbxContent>
                      <w:p w14:paraId="1DD1549F" w14:textId="77777777" w:rsidR="00F92356" w:rsidRDefault="00F92356" w:rsidP="00F92356">
                        <w:pPr>
                          <w:bidi w:val="0"/>
                          <w:spacing w:line="450" w:lineRule="exact"/>
                          <w:jc w:val="center"/>
                          <w:rPr>
                            <w:rFonts w:ascii="SST Arabic Medium" w:eastAsia="SST Arabic Bold" w:hAnsi="SST Arabic Medium" w:cs="SST Arabic Medium"/>
                            <w:b/>
                            <w:bCs/>
                            <w:color w:val="F8F8F8"/>
                            <w:kern w:val="24"/>
                            <w:sz w:val="36"/>
                            <w:szCs w:val="36"/>
                          </w:rPr>
                        </w:pPr>
                        <w:r>
                          <w:rPr>
                            <w:rFonts w:ascii="SST Arabic Medium" w:eastAsia="SST Arabic Bold" w:hAnsi="SST Arabic Medium" w:cs="SST Arabic Medium"/>
                            <w:b/>
                            <w:bCs/>
                            <w:color w:val="F8F8F8"/>
                            <w:kern w:val="24"/>
                            <w:sz w:val="36"/>
                            <w:szCs w:val="36"/>
                            <w:rtl/>
                          </w:rPr>
                          <w:t>02</w:t>
                        </w:r>
                      </w:p>
                    </w:txbxContent>
                  </v:textbox>
                </v:shape>
                <v:shape id="TextBox 52" o:spid="_x0000_s2424" type="#_x0000_t202" style="position:absolute;left:49968;top:4170;width:3556;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" filled="f" stroked="f">
                  <v:textbox style="mso-fit-shape-to-text:t" inset="0,0,0,0">
                    <w:txbxContent>
                      <w:p w14:paraId="03FA9261" w14:textId="77777777" w:rsidR="00F92356" w:rsidRDefault="00F92356" w:rsidP="00F92356">
                        <w:pPr>
                          <w:bidi w:val="0"/>
                          <w:spacing w:line="450" w:lineRule="exact"/>
                          <w:jc w:val="center"/>
                          <w:rPr>
                            <w:rFonts w:ascii="SST Arabic Medium" w:eastAsia="SST Arabic Bold" w:hAnsi="SST Arabic Medium" w:cs="SST Arabic Medium"/>
                            <w:b/>
                            <w:bCs/>
                            <w:color w:val="F8F8F8"/>
                            <w:kern w:val="24"/>
                            <w:sz w:val="36"/>
                            <w:szCs w:val="36"/>
                          </w:rPr>
                        </w:pPr>
                        <w:r>
                          <w:rPr>
                            <w:rFonts w:ascii="SST Arabic Medium" w:eastAsia="SST Arabic Bold" w:hAnsi="SST Arabic Medium" w:cs="SST Arabic Medium"/>
                            <w:b/>
                            <w:bCs/>
                            <w:color w:val="F8F8F8"/>
                            <w:kern w:val="24"/>
                            <w:sz w:val="36"/>
                            <w:szCs w:val="36"/>
                            <w:rtl/>
                          </w:rPr>
                          <w:t>01</w:t>
                        </w:r>
                      </w:p>
                    </w:txbxContent>
                  </v:textbox>
                </v:shape>
                <v:shape id="TextBox 53" o:spid="_x0000_s2425" type="#_x0000_t202" style="position:absolute;left:46305;top:12757;width:10706;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" filled="f" stroked="f">
                  <v:textbox style="mso-fit-shape-to-text:t" inset="0,0,0,0">
                    <w:txbxContent>
                      <w:p w14:paraId="0A2E26A4" w14:textId="0818D72A" w:rsidR="00F92356" w:rsidRDefault="00F92356" w:rsidP="00F92356">
                        <w:pPr>
                          <w:jc w:val="center"/>
                          <w:rPr>
                            <w:rFonts w:ascii="Adobe Arabic" w:hAnsi="Adobe Arabic" w:cs="Adobe Arabic"/>
                            <w:b/>
                            <w:bCs/>
                            <w:color w:val="168489"/>
                            <w:kern w:val="24"/>
                            <w:sz w:val="36"/>
                            <w:szCs w:val="36"/>
                            <w:lang w:bidi="ar-EG"/>
                          </w:rPr>
                        </w:pPr>
                        <w:r w:rsidRPr="00F92356">
                          <w:rPr>
                            <w:rFonts w:ascii="Adobe Arabic" w:hAnsi="Adobe Arabic" w:cs="Adobe Arabic"/>
                            <w:b/>
                            <w:bCs/>
                            <w:color w:val="168489"/>
                            <w:kern w:val="24"/>
                            <w:sz w:val="36"/>
                            <w:szCs w:val="36"/>
                            <w:rtl/>
                            <w:lang w:bidi="ar-EG"/>
                          </w:rPr>
                          <w:t>التغذية الراجعة التقويمية</w:t>
                        </w:r>
                      </w:p>
                    </w:txbxContent>
                  </v:textbox>
                </v:shape>
                <v:shape id="TextBox 55" o:spid="_x0000_s2426" type="#_x0000_t202" style="position:absolute;left:34138;top:12757;width:10833;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" filled="f" stroked="f">
                  <v:textbox style="mso-fit-shape-to-text:t" inset="0,0,0,0">
                    <w:txbxContent>
                      <w:p w14:paraId="6BE33AF1" w14:textId="7868EC1F" w:rsidR="00F92356" w:rsidRPr="00EA1171" w:rsidRDefault="00F92356" w:rsidP="00F92356">
                        <w:pPr>
                          <w:jc w:val="center"/>
                          <w:rPr>
                            <w:rFonts w:ascii="Adobe Arabic" w:hAnsi="Adobe Arabic" w:cs="Adobe Arabic"/>
                            <w:b/>
                            <w:bCs/>
                            <w:kern w:val="24"/>
                            <w:sz w:val="36"/>
                            <w:szCs w:val="36"/>
                            <w:lang w:bidi="ar-EG"/>
                          </w:rPr>
                        </w:pPr>
                        <w:r w:rsidRPr="00F92356">
                          <w:rPr>
                            <w:rFonts w:ascii="Adobe Arabic" w:hAnsi="Adobe Arabic" w:cs="Adobe Arabic"/>
                            <w:b/>
                            <w:bCs/>
                            <w:kern w:val="24"/>
                            <w:sz w:val="36"/>
                            <w:szCs w:val="36"/>
                            <w:rtl/>
                            <w:lang w:bidi="ar-EG"/>
                          </w:rPr>
                          <w:t>التغذية الراجعة التطويرية</w:t>
                        </w:r>
                      </w:p>
                    </w:txbxContent>
                  </v:textbox>
                </v:shape>
                <w10:anchorlock/>
              </v:group>
            </w:pict>
          </mc:Fallback>
        </mc:AlternateContent>
      </w:r>
    </w:p>
    <w:p w14:paraId="577E4B21" w14:textId="552EDE0E" w:rsidR="00F92356" w:rsidRDefault="00F92356" w:rsidP="004978DE">
      <w:pPr>
        <w:rPr>
          <w:rFonts w:ascii="Sakkal Majalla" w:hAnsi="Sakkal Majalla"/>
          <w:b/>
          <w:bCs/>
          <w:sz w:val="34"/>
        </w:rPr>
      </w:pPr>
      <w:r w:rsidRPr="002A078C">
        <w:rPr>
          <w:rFonts w:ascii="Sakkal Majalla" w:hAnsi="Sakkal Majalla"/>
          <w:noProof/>
          <w:sz w:val="34"/>
          <w:lang w:bidi="ar-EG"/>
        </w:rPr>
        <mc:AlternateContent>
          <mc:Choice Requires="wpg">
            <w:drawing>
              <wp:inline distT="0" distB="0" distL="0" distR="0" wp14:anchorId="0209ABD0" wp14:editId="571DE8FE">
                <wp:extent cx="5731510" cy="891540"/>
                <wp:effectExtent l="0" t="0" r="2540" b="22860"/>
                <wp:docPr id="135982705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68563899" name="مجموعة 47"/>
                        <wpg:cNvGrpSpPr/>
                        <wpg:grpSpPr>
                          <a:xfrm>
                            <a:off x="0" y="0"/>
                            <a:ext cx="5731510" cy="895351"/>
                            <a:chOff x="0" y="0"/>
                            <a:chExt cx="5878196" cy="918845"/>
                          </a:xfrm>
                        </wpg:grpSpPr>
                        <wpg:grpSp>
                          <wpg:cNvPr id="1231008635" name="مجموعة 48"/>
                          <wpg:cNvGrpSpPr/>
                          <wpg:grpSpPr>
                            <a:xfrm>
                              <a:off x="0" y="0"/>
                              <a:ext cx="5878196" cy="918845"/>
                              <a:chOff x="0" y="0"/>
                              <a:chExt cx="6240348" cy="919070"/>
                            </a:xfrm>
                          </wpg:grpSpPr>
                          <wpg:grpSp>
                            <wpg:cNvPr id="1868595940" name="مجموعة 49"/>
                            <wpg:cNvGrpSpPr/>
                            <wpg:grpSpPr>
                              <a:xfrm>
                                <a:off x="0" y="169208"/>
                                <a:ext cx="5433072" cy="580613"/>
                                <a:chOff x="0" y="169208"/>
                                <a:chExt cx="5433072" cy="580613"/>
                              </a:xfrm>
                            </wpg:grpSpPr>
                            <wps:wsp>
                              <wps:cNvPr id="18087439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8414642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74094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2720981" name="مربع نص 41"/>
                          <wps:cNvSpPr txBox="1"/>
                          <wps:spPr>
                            <a:xfrm>
                              <a:off x="204466" y="257055"/>
                              <a:ext cx="4615440" cy="389397"/>
                            </a:xfrm>
                            <a:prstGeom prst="rect">
                              <a:avLst/>
                            </a:prstGeom>
                            <a:noFill/>
                          </wps:spPr>
                          <wps:txbx>
                            <w:txbxContent>
                              <w:p w14:paraId="23152042" w14:textId="47045F3F"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التغذية الراجعة التقويمية (</w:t>
                                </w:r>
                                <w:r w:rsidRPr="00D26E98">
                                  <w:rPr>
                                    <w:rFonts w:eastAsia="Calibri" w:hAnsi="Adobe Arabic" w:cs="Adobe Arabic"/>
                                    <w:b/>
                                    <w:bCs/>
                                    <w:color w:val="FFFFFF"/>
                                    <w:kern w:val="24"/>
                                    <w:szCs w:val="28"/>
                                    <w:lang w:bidi="ar-EG"/>
                                  </w:rPr>
                                  <w:t>Evaluative Feedback</w:t>
                                </w:r>
                                <w:r w:rsidRPr="00F9235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330876145"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209ABD0" id="_x0000_s242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3VBWlwcAAPwcAAAOAAAAZHJzL2Uyb0RvYy54bWzsWVuP20QUfkfiP4z8&#10;iNTG90vULdpuaYW0lIoWAY+OM0ms2h5jTzbZvtKiqn+kgECoXMU/Sf4N38x4bCebbbILVELqw248&#10;9pzrnDnznT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b3VBWlwcAAPw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24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">
                  <v:group id="_x0000_s24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">
                    <v:group id="_x0000_s24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">
                      <v:shape id="شكل حر 50" o:spid="_x0000_s24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" fillcolor="#a5a5a5 [2092]" stroked="f" strokeweight="1pt">
                        <v:stroke joinstyle="miter"/>
                      </v:roundrect>
                    </v:group>
                    <v:oval id="شكل بيضاوي 52" o:spid="_x0000_s24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" filled="f" strokecolor="#168489" strokeweight="1pt">
                      <v:stroke joinstyle="miter"/>
                    </v:oval>
                  </v:group>
                  <v:shape id="مربع نص 41" o:spid="_x0000_s243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" filled="f" stroked="f">
                    <v:textbox style="mso-fit-shape-to-text:t">
                      <w:txbxContent>
                        <w:p w14:paraId="23152042" w14:textId="47045F3F"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التغذية الراجعة التقويمية (</w:t>
                          </w:r>
                          <w:r w:rsidRPr="00D26E98">
                            <w:rPr>
                              <w:rFonts w:eastAsia="Calibri" w:hAnsi="Adobe Arabic" w:cs="Adobe Arabic"/>
                              <w:b/>
                              <w:bCs/>
                              <w:color w:val="FFFFFF"/>
                              <w:kern w:val="24"/>
                              <w:szCs w:val="28"/>
                              <w:lang w:bidi="ar-EG"/>
                            </w:rPr>
                            <w:t>Evaluative Feedback</w:t>
                          </w:r>
                          <w:r w:rsidRPr="00F92356">
                            <w:rPr>
                              <w:rFonts w:eastAsia="Calibri" w:hAnsi="Adobe Arabic" w:cs="Adobe Arabic"/>
                              <w:b/>
                              <w:bCs/>
                              <w:color w:val="FFFFFF"/>
                              <w:kern w:val="24"/>
                              <w:sz w:val="36"/>
                              <w:szCs w:val="36"/>
                              <w:rtl/>
                              <w:lang w:bidi="ar-EG"/>
                            </w:rPr>
                            <w:t>)</w:t>
                          </w:r>
                        </w:p>
                      </w:txbxContent>
                    </v:textbox>
                  </v:shape>
                </v:group>
                <v:shape id="صورة 54" o:spid="_x0000_s24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">
                  <v:imagedata r:id="rId90" o:title=""/>
                </v:shape>
                <w10:anchorlock/>
              </v:group>
            </w:pict>
          </mc:Fallback>
        </mc:AlternateContent>
      </w:r>
    </w:p>
    <w:p w14:paraId="2F491C21"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تقييم لمستوى الأداء مقارنة بالمعايير المتوقّعة.</w:t>
      </w:r>
    </w:p>
    <w:p w14:paraId="22C8D80F"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تحديد نقاط القوّة والضعف.</w:t>
      </w:r>
    </w:p>
    <w:p w14:paraId="0E158886" w14:textId="77777777" w:rsidR="004978DE" w:rsidRDefault="004978DE" w:rsidP="004978DE">
      <w:pPr>
        <w:rPr>
          <w:rFonts w:ascii="Sakkal Majalla" w:hAnsi="Sakkal Majalla"/>
          <w:sz w:val="34"/>
        </w:rPr>
      </w:pPr>
      <w:r w:rsidRPr="004978DE">
        <w:rPr>
          <w:rFonts w:ascii="Sakkal Majalla" w:hAnsi="Sakkal Majalla"/>
          <w:sz w:val="34"/>
          <w:rtl/>
        </w:rPr>
        <w:t xml:space="preserve">   - مثال: "أداؤك في العرض التقديمي كان ممتازاً من حيث المحتوى، لكن يمكن تحسين التواصل البصري مع الجمهور".</w:t>
      </w:r>
    </w:p>
    <w:p w14:paraId="415A408C" w14:textId="06350A8F" w:rsidR="00F92356" w:rsidRPr="004978DE" w:rsidRDefault="00F92356"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BE2B497" wp14:editId="2140B0C0">
                <wp:extent cx="5731510" cy="891540"/>
                <wp:effectExtent l="0" t="0" r="2540" b="22860"/>
                <wp:docPr id="59904093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13188892" name="مجموعة 47"/>
                        <wpg:cNvGrpSpPr/>
                        <wpg:grpSpPr>
                          <a:xfrm>
                            <a:off x="0" y="0"/>
                            <a:ext cx="5731510" cy="895351"/>
                            <a:chOff x="0" y="0"/>
                            <a:chExt cx="5878196" cy="918845"/>
                          </a:xfrm>
                        </wpg:grpSpPr>
                        <wpg:grpSp>
                          <wpg:cNvPr id="72379783" name="مجموعة 48"/>
                          <wpg:cNvGrpSpPr/>
                          <wpg:grpSpPr>
                            <a:xfrm>
                              <a:off x="0" y="0"/>
                              <a:ext cx="5878196" cy="918845"/>
                              <a:chOff x="0" y="0"/>
                              <a:chExt cx="6240348" cy="919070"/>
                            </a:xfrm>
                          </wpg:grpSpPr>
                          <wpg:grpSp>
                            <wpg:cNvPr id="1207394986" name="مجموعة 49"/>
                            <wpg:cNvGrpSpPr/>
                            <wpg:grpSpPr>
                              <a:xfrm>
                                <a:off x="0" y="169208"/>
                                <a:ext cx="5433072" cy="580613"/>
                                <a:chOff x="0" y="169208"/>
                                <a:chExt cx="5433072" cy="580613"/>
                              </a:xfrm>
                            </wpg:grpSpPr>
                            <wps:wsp>
                              <wps:cNvPr id="4010251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954816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62331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9754566" name="مربع نص 41"/>
                          <wps:cNvSpPr txBox="1"/>
                          <wps:spPr>
                            <a:xfrm>
                              <a:off x="204466" y="257055"/>
                              <a:ext cx="4615440" cy="389397"/>
                            </a:xfrm>
                            <a:prstGeom prst="rect">
                              <a:avLst/>
                            </a:prstGeom>
                            <a:noFill/>
                          </wps:spPr>
                          <wps:txbx>
                            <w:txbxContent>
                              <w:p w14:paraId="3E6B0C62" w14:textId="37452E64"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التغذية الراجعة التطويرية (</w:t>
                                </w:r>
                                <w:r w:rsidRPr="00D26E98">
                                  <w:rPr>
                                    <w:rFonts w:eastAsia="Calibri" w:hAnsi="Adobe Arabic" w:cs="Adobe Arabic"/>
                                    <w:b/>
                                    <w:bCs/>
                                    <w:color w:val="FFFFFF"/>
                                    <w:kern w:val="24"/>
                                    <w:szCs w:val="28"/>
                                    <w:lang w:bidi="ar-EG"/>
                                  </w:rPr>
                                  <w:t>Developmental Feedback</w:t>
                                </w:r>
                                <w:r w:rsidRPr="00F9235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839627456"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BE2B497" id="_x0000_s243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AF2ZAOZBwAA+B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4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">
                  <v:group id="_x0000_s24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">
                    <v:group id="_x0000_s24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">
                      <v:shape id="شكل حر 50" o:spid="_x0000_s24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" fillcolor="#a5a5a5 [2092]" stroked="f" strokeweight="1pt">
                        <v:stroke joinstyle="miter"/>
                      </v:roundrect>
                    </v:group>
                    <v:oval id="شكل بيضاوي 52" o:spid="_x0000_s24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" filled="f" strokecolor="#168489" strokeweight="1pt">
                      <v:stroke joinstyle="miter"/>
                    </v:oval>
                  </v:group>
                  <v:shape id="مربع نص 41" o:spid="_x0000_s244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" filled="f" stroked="f">
                    <v:textbox style="mso-fit-shape-to-text:t">
                      <w:txbxContent>
                        <w:p w14:paraId="3E6B0C62" w14:textId="37452E64"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التغذية الراجعة التطويرية (</w:t>
                          </w:r>
                          <w:r w:rsidRPr="00D26E98">
                            <w:rPr>
                              <w:rFonts w:eastAsia="Calibri" w:hAnsi="Adobe Arabic" w:cs="Adobe Arabic"/>
                              <w:b/>
                              <w:bCs/>
                              <w:color w:val="FFFFFF"/>
                              <w:kern w:val="24"/>
                              <w:szCs w:val="28"/>
                              <w:lang w:bidi="ar-EG"/>
                            </w:rPr>
                            <w:t>Developmental Feedback</w:t>
                          </w:r>
                          <w:r w:rsidRPr="00F92356">
                            <w:rPr>
                              <w:rFonts w:eastAsia="Calibri" w:hAnsi="Adobe Arabic" w:cs="Adobe Arabic"/>
                              <w:b/>
                              <w:bCs/>
                              <w:color w:val="FFFFFF"/>
                              <w:kern w:val="24"/>
                              <w:sz w:val="36"/>
                              <w:szCs w:val="36"/>
                              <w:rtl/>
                              <w:lang w:bidi="ar-EG"/>
                            </w:rPr>
                            <w:t>)</w:t>
                          </w:r>
                        </w:p>
                      </w:txbxContent>
                    </v:textbox>
                  </v:shape>
                </v:group>
                <v:shape id="صورة 54" o:spid="_x0000_s24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">
                  <v:imagedata r:id="rId90" o:title=""/>
                </v:shape>
                <w10:anchorlock/>
              </v:group>
            </w:pict>
          </mc:Fallback>
        </mc:AlternateContent>
      </w:r>
    </w:p>
    <w:p w14:paraId="430EDCC5"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تركيز على فرص النموّ المستقبلية.</w:t>
      </w:r>
    </w:p>
    <w:p w14:paraId="2C383A53"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اقتراح أساليب وطرق محدّدة للتطوير.</w:t>
      </w:r>
    </w:p>
    <w:p w14:paraId="042243F2" w14:textId="77777777" w:rsidR="004978DE" w:rsidRDefault="004978DE" w:rsidP="004978DE">
      <w:pPr>
        <w:rPr>
          <w:rFonts w:ascii="Sakkal Majalla" w:hAnsi="Sakkal Majalla"/>
          <w:sz w:val="34"/>
        </w:rPr>
      </w:pPr>
      <w:r w:rsidRPr="004978DE">
        <w:rPr>
          <w:rFonts w:ascii="Sakkal Majalla" w:hAnsi="Sakkal Majalla"/>
          <w:sz w:val="34"/>
          <w:rtl/>
        </w:rPr>
        <w:t xml:space="preserve">   - مثال: "لتحسين مهاراتك في إدارة الاجتماعات، يمكنك تجربة تقنية جدول الأعمال المسبق وتحديد أدوار واضحة للمشاركين".</w:t>
      </w:r>
    </w:p>
    <w:p w14:paraId="51F8A3A9" w14:textId="54A44500" w:rsidR="00F92356" w:rsidRPr="004978DE" w:rsidRDefault="00F92356"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CF7E299" wp14:editId="1B7CF16F">
                <wp:extent cx="5731510" cy="891540"/>
                <wp:effectExtent l="0" t="0" r="2540" b="22860"/>
                <wp:docPr id="20065858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50431405" name="مجموعة 47"/>
                        <wpg:cNvGrpSpPr/>
                        <wpg:grpSpPr>
                          <a:xfrm>
                            <a:off x="0" y="0"/>
                            <a:ext cx="5731510" cy="895351"/>
                            <a:chOff x="0" y="0"/>
                            <a:chExt cx="5878196" cy="918845"/>
                          </a:xfrm>
                        </wpg:grpSpPr>
                        <wpg:grpSp>
                          <wpg:cNvPr id="1049674076" name="مجموعة 48"/>
                          <wpg:cNvGrpSpPr/>
                          <wpg:grpSpPr>
                            <a:xfrm>
                              <a:off x="0" y="0"/>
                              <a:ext cx="5878196" cy="918845"/>
                              <a:chOff x="0" y="0"/>
                              <a:chExt cx="6240348" cy="919070"/>
                            </a:xfrm>
                          </wpg:grpSpPr>
                          <wpg:grpSp>
                            <wpg:cNvPr id="724963074" name="مجموعة 49"/>
                            <wpg:cNvGrpSpPr/>
                            <wpg:grpSpPr>
                              <a:xfrm>
                                <a:off x="0" y="169208"/>
                                <a:ext cx="5433072" cy="580613"/>
                                <a:chOff x="0" y="169208"/>
                                <a:chExt cx="5433072" cy="580613"/>
                              </a:xfrm>
                            </wpg:grpSpPr>
                            <wps:wsp>
                              <wps:cNvPr id="11774669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66527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485860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8022090" name="مربع نص 41"/>
                          <wps:cNvSpPr txBox="1"/>
                          <wps:spPr>
                            <a:xfrm>
                              <a:off x="204466" y="257055"/>
                              <a:ext cx="4615440" cy="389397"/>
                            </a:xfrm>
                            <a:prstGeom prst="rect">
                              <a:avLst/>
                            </a:prstGeom>
                            <a:noFill/>
                          </wps:spPr>
                          <wps:txbx>
                            <w:txbxContent>
                              <w:p w14:paraId="4AAB64E8" w14:textId="0AD68134"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التغذية الراجعة التحفيزية (</w:t>
                                </w:r>
                                <w:r w:rsidRPr="00D26E98">
                                  <w:rPr>
                                    <w:rFonts w:eastAsia="Calibri" w:hAnsi="Adobe Arabic" w:cs="Adobe Arabic"/>
                                    <w:b/>
                                    <w:bCs/>
                                    <w:color w:val="FFFFFF"/>
                                    <w:kern w:val="24"/>
                                    <w:szCs w:val="28"/>
                                    <w:lang w:bidi="ar-EG"/>
                                  </w:rPr>
                                  <w:t>Motivational Feedback</w:t>
                                </w:r>
                                <w:r w:rsidRPr="00F9235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288321669"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CF7E299" id="_x0000_s244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Ec9cmAcAAPo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hRHPXJgHAAD6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4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">
                  <v:group id="_x0000_s24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">
                    <v:group id="_x0000_s24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">
                      <v:shape id="شكل حر 50" o:spid="_x0000_s24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" fillcolor="#a5a5a5 [2092]" stroked="f" strokeweight="1pt">
                        <v:stroke joinstyle="miter"/>
                      </v:roundrect>
                    </v:group>
                    <v:oval id="شكل بيضاوي 52" o:spid="_x0000_s24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" filled="f" strokecolor="#168489" strokeweight="1pt">
                      <v:stroke joinstyle="miter"/>
                    </v:oval>
                  </v:group>
                  <v:shape id="مربع نص 41" o:spid="_x0000_s245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" filled="f" stroked="f">
                    <v:textbox style="mso-fit-shape-to-text:t">
                      <w:txbxContent>
                        <w:p w14:paraId="4AAB64E8" w14:textId="0AD68134"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التغذية الراجعة التحفيزية (</w:t>
                          </w:r>
                          <w:r w:rsidRPr="00D26E98">
                            <w:rPr>
                              <w:rFonts w:eastAsia="Calibri" w:hAnsi="Adobe Arabic" w:cs="Adobe Arabic"/>
                              <w:b/>
                              <w:bCs/>
                              <w:color w:val="FFFFFF"/>
                              <w:kern w:val="24"/>
                              <w:szCs w:val="28"/>
                              <w:lang w:bidi="ar-EG"/>
                            </w:rPr>
                            <w:t>Motivational Feedback</w:t>
                          </w:r>
                          <w:r w:rsidRPr="00F92356">
                            <w:rPr>
                              <w:rFonts w:eastAsia="Calibri" w:hAnsi="Adobe Arabic" w:cs="Adobe Arabic"/>
                              <w:b/>
                              <w:bCs/>
                              <w:color w:val="FFFFFF"/>
                              <w:kern w:val="24"/>
                              <w:sz w:val="36"/>
                              <w:szCs w:val="36"/>
                              <w:rtl/>
                              <w:lang w:bidi="ar-EG"/>
                            </w:rPr>
                            <w:t>)</w:t>
                          </w:r>
                        </w:p>
                      </w:txbxContent>
                    </v:textbox>
                  </v:shape>
                </v:group>
                <v:shape id="صورة 54" o:spid="_x0000_s24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">
                  <v:imagedata r:id="rId90" o:title=""/>
                </v:shape>
                <w10:anchorlock/>
              </v:group>
            </w:pict>
          </mc:Fallback>
        </mc:AlternateContent>
      </w:r>
    </w:p>
    <w:p w14:paraId="44F0866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الإشادة بالإنجازات والجهود المميّزة.</w:t>
      </w:r>
    </w:p>
    <w:p w14:paraId="5A60E679"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ربط الأداء بأهداف المؤسّسة وقيمها.</w:t>
      </w:r>
    </w:p>
    <w:p w14:paraId="52768D9E" w14:textId="77777777" w:rsidR="004978DE" w:rsidRPr="004978DE" w:rsidRDefault="004978DE" w:rsidP="004978DE">
      <w:pPr>
        <w:rPr>
          <w:rFonts w:ascii="Sakkal Majalla" w:hAnsi="Sakkal Majalla"/>
          <w:sz w:val="34"/>
          <w:rtl/>
        </w:rPr>
      </w:pPr>
      <w:r w:rsidRPr="004978DE">
        <w:rPr>
          <w:rFonts w:ascii="Sakkal Majalla" w:hAnsi="Sakkal Majalla"/>
          <w:sz w:val="34"/>
          <w:rtl/>
        </w:rPr>
        <w:lastRenderedPageBreak/>
        <w:t xml:space="preserve">   - مثال: "جهودك في تطوير العلاقة مع العميل </w:t>
      </w:r>
      <w:r w:rsidRPr="004978DE">
        <w:rPr>
          <w:rFonts w:ascii="Sakkal Majalla" w:hAnsi="Sakkal Majalla"/>
          <w:sz w:val="34"/>
        </w:rPr>
        <w:t>X</w:t>
      </w:r>
      <w:r w:rsidRPr="004978DE">
        <w:rPr>
          <w:rFonts w:ascii="Sakkal Majalla" w:hAnsi="Sakkal Majalla"/>
          <w:sz w:val="34"/>
          <w:rtl/>
        </w:rPr>
        <w:t xml:space="preserve"> أدّت لتجديد العقد، وهذا يساهم مباشرة في هدفنا لزيادة ولاء العملاء".</w:t>
      </w:r>
    </w:p>
    <w:p w14:paraId="2923C230" w14:textId="77777777" w:rsidR="004978DE" w:rsidRPr="00900DF0" w:rsidRDefault="004978DE" w:rsidP="004978DE">
      <w:pPr>
        <w:rPr>
          <w:rFonts w:ascii="Adobe Arabic" w:hAnsi="Adobe Arabic" w:cs="Adobe Arabic"/>
          <w:b/>
          <w:bCs/>
          <w:color w:val="008080"/>
          <w:sz w:val="36"/>
          <w:szCs w:val="36"/>
          <w:rtl/>
        </w:rPr>
      </w:pPr>
      <w:r w:rsidRPr="00900DF0">
        <w:rPr>
          <w:rFonts w:ascii="Adobe Arabic" w:hAnsi="Adobe Arabic" w:cs="Adobe Arabic"/>
          <w:b/>
          <w:bCs/>
          <w:color w:val="008080"/>
          <w:sz w:val="36"/>
          <w:szCs w:val="36"/>
          <w:rtl/>
        </w:rPr>
        <w:t>نماذج لتقديم التغذية الراجعة:</w:t>
      </w:r>
    </w:p>
    <w:p w14:paraId="5BDD7278" w14:textId="77777777" w:rsidR="004978DE" w:rsidRPr="00F92356" w:rsidRDefault="004978DE" w:rsidP="004978DE">
      <w:pPr>
        <w:rPr>
          <w:rFonts w:ascii="Sakkal Majalla" w:hAnsi="Sakkal Majalla"/>
          <w:b/>
          <w:bCs/>
          <w:color w:val="C00000"/>
          <w:sz w:val="34"/>
          <w:rtl/>
        </w:rPr>
      </w:pPr>
      <w:r w:rsidRPr="00F92356">
        <w:rPr>
          <w:rFonts w:ascii="Sakkal Majalla" w:hAnsi="Sakkal Majalla"/>
          <w:b/>
          <w:bCs/>
          <w:color w:val="C00000"/>
          <w:sz w:val="34"/>
          <w:rtl/>
        </w:rPr>
        <w:t>1. نموذج "ساندويتش" (</w:t>
      </w:r>
      <w:r w:rsidRPr="00F92356">
        <w:rPr>
          <w:rFonts w:ascii="Sakkal Majalla" w:hAnsi="Sakkal Majalla"/>
          <w:b/>
          <w:bCs/>
          <w:color w:val="C00000"/>
          <w:sz w:val="34"/>
        </w:rPr>
        <w:t>Sandwich Model</w:t>
      </w:r>
      <w:r w:rsidRPr="00F92356">
        <w:rPr>
          <w:rFonts w:ascii="Sakkal Majalla" w:hAnsi="Sakkal Majalla"/>
          <w:b/>
          <w:bCs/>
          <w:color w:val="C00000"/>
          <w:sz w:val="34"/>
          <w:rtl/>
        </w:rPr>
        <w:t>):</w:t>
      </w:r>
    </w:p>
    <w:p w14:paraId="597D46ED"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البدء بملاحظة إيجابية.</w:t>
      </w:r>
    </w:p>
    <w:p w14:paraId="3616CA10"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تقديم النقد البنّاء.</w:t>
      </w:r>
    </w:p>
    <w:p w14:paraId="2352AB18"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الختام بملاحظة إيجابية أخرى.</w:t>
      </w:r>
    </w:p>
    <w:p w14:paraId="357A850C"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مثال: "أعجبتني طريقة تحليلك للمشكلة، لكن التقرير يحتاج لمزيد من البيانات الداعمة، وبشكل عام عملك يظهر تحسّناً ملحوظاً".</w:t>
      </w:r>
    </w:p>
    <w:p w14:paraId="384EE238" w14:textId="77777777" w:rsidR="004978DE" w:rsidRPr="00F92356" w:rsidRDefault="004978DE" w:rsidP="004978DE">
      <w:pPr>
        <w:rPr>
          <w:rFonts w:ascii="Sakkal Majalla" w:hAnsi="Sakkal Majalla"/>
          <w:b/>
          <w:bCs/>
          <w:color w:val="C00000"/>
          <w:sz w:val="34"/>
          <w:rtl/>
        </w:rPr>
      </w:pPr>
      <w:r w:rsidRPr="00F92356">
        <w:rPr>
          <w:rFonts w:ascii="Sakkal Majalla" w:hAnsi="Sakkal Majalla"/>
          <w:b/>
          <w:bCs/>
          <w:color w:val="C00000"/>
          <w:sz w:val="34"/>
          <w:rtl/>
        </w:rPr>
        <w:t xml:space="preserve">2. نموذج </w:t>
      </w:r>
      <w:r w:rsidRPr="00F92356">
        <w:rPr>
          <w:rFonts w:ascii="Sakkal Majalla" w:hAnsi="Sakkal Majalla"/>
          <w:b/>
          <w:bCs/>
          <w:color w:val="C00000"/>
          <w:sz w:val="34"/>
        </w:rPr>
        <w:t>SBI (Situation-Behavior-Impact)</w:t>
      </w:r>
      <w:r w:rsidRPr="00F92356">
        <w:rPr>
          <w:rFonts w:ascii="Sakkal Majalla" w:hAnsi="Sakkal Majalla"/>
          <w:b/>
          <w:bCs/>
          <w:color w:val="C00000"/>
          <w:sz w:val="34"/>
          <w:rtl/>
        </w:rPr>
        <w:t>:</w:t>
      </w:r>
    </w:p>
    <w:p w14:paraId="45495569"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الموقف: وصف الظرف المحدّد.</w:t>
      </w:r>
    </w:p>
    <w:p w14:paraId="295E7988"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السلوك: وصف السلوك الملاحظ.</w:t>
      </w:r>
    </w:p>
    <w:p w14:paraId="28692ED3"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التأثير: شرح تأثير هذا السلوك.</w:t>
      </w:r>
    </w:p>
    <w:p w14:paraId="66361504"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مثال: "في اجتماع الفريق بالأمس (الموقف)، لاحظت أنك قاطعت زميلك مرتين أثناء عرضه (السلوك)، مما أدى إلى عدم اكتمال أفكاره وإرباك المناقشة (التأثير)".</w:t>
      </w:r>
    </w:p>
    <w:p w14:paraId="43D1156B" w14:textId="77777777" w:rsidR="004978DE" w:rsidRPr="00F92356" w:rsidRDefault="004978DE" w:rsidP="004978DE">
      <w:pPr>
        <w:rPr>
          <w:rFonts w:ascii="Sakkal Majalla" w:hAnsi="Sakkal Majalla"/>
          <w:b/>
          <w:bCs/>
          <w:color w:val="C00000"/>
          <w:sz w:val="34"/>
          <w:rtl/>
        </w:rPr>
      </w:pPr>
      <w:r w:rsidRPr="00F92356">
        <w:rPr>
          <w:rFonts w:ascii="Sakkal Majalla" w:hAnsi="Sakkal Majalla"/>
          <w:b/>
          <w:bCs/>
          <w:color w:val="C00000"/>
          <w:sz w:val="34"/>
          <w:rtl/>
        </w:rPr>
        <w:t xml:space="preserve">3. نموذج </w:t>
      </w:r>
      <w:r w:rsidRPr="00F92356">
        <w:rPr>
          <w:rFonts w:ascii="Sakkal Majalla" w:hAnsi="Sakkal Majalla"/>
          <w:b/>
          <w:bCs/>
          <w:color w:val="C00000"/>
          <w:sz w:val="34"/>
        </w:rPr>
        <w:t>COIN (Context, Observation, Impact, Next Steps)</w:t>
      </w:r>
      <w:r w:rsidRPr="00F92356">
        <w:rPr>
          <w:rFonts w:ascii="Sakkal Majalla" w:hAnsi="Sakkal Majalla"/>
          <w:b/>
          <w:bCs/>
          <w:color w:val="C00000"/>
          <w:sz w:val="34"/>
          <w:rtl/>
        </w:rPr>
        <w:t>:</w:t>
      </w:r>
    </w:p>
    <w:p w14:paraId="472F70FA"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السياق: تحديد الظروف والسياق.</w:t>
      </w:r>
    </w:p>
    <w:p w14:paraId="020E0F20"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الملاحظة: وصف ما تمّت ملاحظته بدقّة.</w:t>
      </w:r>
    </w:p>
    <w:p w14:paraId="7066EC1B"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التأثير: شرح النتائج والآثار.</w:t>
      </w:r>
    </w:p>
    <w:p w14:paraId="377CAB7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الخطوات التالية: اقتراح إجراءات التحسين.</w:t>
      </w:r>
    </w:p>
    <w:p w14:paraId="44CAD51D"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مثال: "في مشروع تطوير الموقع (السياق)، لاحظت أنك قمت بالبرمجة دون توثيق كافٍ (الملاحظة)، مما يجعل من الصعب على بقية الفريق فهم العمل والبناء عليه (التأثير). أقترح أن نتفق على معايير للتوثيق ونلتزم بها في المشاريع القادمة (الخطوات التالية)".</w:t>
      </w:r>
    </w:p>
    <w:p w14:paraId="345E8E0E" w14:textId="77777777" w:rsidR="004978DE" w:rsidRPr="004978DE" w:rsidRDefault="004978DE" w:rsidP="004978DE">
      <w:pPr>
        <w:rPr>
          <w:rFonts w:ascii="Sakkal Majalla" w:hAnsi="Sakkal Majalla"/>
          <w:sz w:val="34"/>
          <w:rtl/>
        </w:rPr>
      </w:pPr>
      <w:r w:rsidRPr="004978DE">
        <w:rPr>
          <w:rFonts w:ascii="Sakkal Majalla" w:hAnsi="Sakkal Majalla"/>
          <w:sz w:val="34"/>
          <w:rtl/>
        </w:rPr>
        <w:t>يقول بيل جيتس: "نجاحك في الحياة سيعتمد بشكل كبير على كيفية تعاملك مع التغذية الراجعة. يجب عليك طلبها بنشاط، والاستماع بعناية، والتصرف بناءً عليها".</w:t>
      </w:r>
    </w:p>
    <w:p w14:paraId="2A7C84BB" w14:textId="4A961C73" w:rsidR="004978DE" w:rsidRPr="004978DE" w:rsidRDefault="00900DF0" w:rsidP="00F92356">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7BCE37B9" wp14:editId="41DE9069">
                <wp:extent cx="5731510" cy="895350"/>
                <wp:effectExtent l="0" t="0" r="21590" b="19050"/>
                <wp:docPr id="135573140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908758239" name="صورة 38"/>
                          <pic:cNvPicPr/>
                        </pic:nvPicPr>
                        <pic:blipFill>
                          <a:blip r:embed="rId63"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63553636" name="مجموعة 39"/>
                        <wpg:cNvGrpSpPr/>
                        <wpg:grpSpPr>
                          <a:xfrm>
                            <a:off x="0" y="0"/>
                            <a:ext cx="5731510" cy="895350"/>
                            <a:chOff x="0" y="0"/>
                            <a:chExt cx="5878196" cy="918845"/>
                          </a:xfrm>
                        </wpg:grpSpPr>
                        <wpg:grpSp>
                          <wpg:cNvPr id="1308938418" name="مجموعة 40"/>
                          <wpg:cNvGrpSpPr/>
                          <wpg:grpSpPr>
                            <a:xfrm>
                              <a:off x="0" y="0"/>
                              <a:ext cx="5878196" cy="918845"/>
                              <a:chOff x="0" y="0"/>
                              <a:chExt cx="6240348" cy="919070"/>
                            </a:xfrm>
                          </wpg:grpSpPr>
                          <wpg:grpSp>
                            <wpg:cNvPr id="280977085" name="مجموعة 41"/>
                            <wpg:cNvGrpSpPr/>
                            <wpg:grpSpPr>
                              <a:xfrm>
                                <a:off x="0" y="169208"/>
                                <a:ext cx="5433072" cy="580613"/>
                                <a:chOff x="0" y="169208"/>
                                <a:chExt cx="5433072" cy="580613"/>
                              </a:xfrm>
                            </wpg:grpSpPr>
                            <wps:wsp>
                              <wps:cNvPr id="157301852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2647443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940170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6220795" name="مربع نص 41"/>
                          <wps:cNvSpPr txBox="1"/>
                          <wps:spPr>
                            <a:xfrm>
                              <a:off x="204484" y="257055"/>
                              <a:ext cx="4616071" cy="387740"/>
                            </a:xfrm>
                            <a:prstGeom prst="rect">
                              <a:avLst/>
                            </a:prstGeom>
                            <a:noFill/>
                          </wps:spPr>
                          <wps:txbx>
                            <w:txbxContent>
                              <w:p w14:paraId="2AB8161B" w14:textId="446145BE" w:rsidR="00900DF0"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إعداد خطة تطوير شخصية قيادية</w:t>
                                </w:r>
                              </w:p>
                            </w:txbxContent>
                          </wps:txbx>
                          <wps:bodyPr wrap="square" rtlCol="1">
                            <a:spAutoFit/>
                          </wps:bodyPr>
                        </wps:wsp>
                      </wpg:grpSp>
                    </wpg:wgp>
                  </a:graphicData>
                </a:graphic>
              </wp:inline>
            </w:drawing>
          </mc:Choice>
          <mc:Fallback>
            <w:pict>
              <v:group w14:anchorId="7BCE37B9" id="_x0000_s245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">
                <v:shape id="صورة 38" o:spid="_x0000_s245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">
                  <v:imagedata r:id="rId64" o:title=""/>
                </v:shape>
                <v:group id="مجموعة 39" o:spid="_x0000_s24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">
                  <v:group id="مجموعة 40" o:spid="_x0000_s24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">
                    <v:group id="مجموعة 41" o:spid="_x0000_s24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">
                      <v:shape id="شكل حر 42" o:spid="_x0000_s24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4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" fillcolor="#168489" stroked="f" strokeweight="1pt">
                        <v:stroke joinstyle="miter"/>
                      </v:roundrect>
                    </v:group>
                    <v:oval id="شكل بيضاوي 44" o:spid="_x0000_s24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" filled="f" strokecolor="#a5a5a5 [2092]" strokeweight="1pt">
                      <v:stroke joinstyle="miter"/>
                    </v:oval>
                  </v:group>
                  <v:shape id="مربع نص 41" o:spid="_x0000_s246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" filled="f" stroked="f">
                    <v:textbox style="mso-fit-shape-to-text:t">
                      <w:txbxContent>
                        <w:p w14:paraId="2AB8161B" w14:textId="446145BE" w:rsidR="00900DF0"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إعداد خطة تطوير شخصية قيادية</w:t>
                          </w:r>
                        </w:p>
                      </w:txbxContent>
                    </v:textbox>
                  </v:shape>
                </v:group>
                <w10:anchorlock/>
              </v:group>
            </w:pict>
          </mc:Fallback>
        </mc:AlternateContent>
      </w:r>
    </w:p>
    <w:p w14:paraId="4D1EDE14"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التطوير القيادي المستمرّ أصبح ضرورة وليس خياراً في عالم الأعمال سريع التغيّر. وفقاً لدراسة أجرتها مؤسّسة </w:t>
      </w:r>
      <w:r w:rsidRPr="004978DE">
        <w:rPr>
          <w:rFonts w:ascii="Sakkal Majalla" w:hAnsi="Sakkal Majalla"/>
          <w:sz w:val="34"/>
        </w:rPr>
        <w:t>McKinsey</w:t>
      </w:r>
      <w:r w:rsidRPr="004978DE">
        <w:rPr>
          <w:rFonts w:ascii="Sakkal Majalla" w:hAnsi="Sakkal Majalla"/>
          <w:sz w:val="34"/>
          <w:rtl/>
        </w:rPr>
        <w:t>، تستثمر الشركات الرائدة أكثر من 200 مليون دولار سنوياً في برامج التطوير القيادي.</w:t>
      </w:r>
    </w:p>
    <w:p w14:paraId="343A84E0" w14:textId="77777777" w:rsidR="004978DE" w:rsidRDefault="004978DE" w:rsidP="004978DE">
      <w:pPr>
        <w:rPr>
          <w:rFonts w:ascii="Adobe Arabic" w:hAnsi="Adobe Arabic" w:cs="Adobe Arabic"/>
          <w:b/>
          <w:bCs/>
          <w:color w:val="008080"/>
          <w:sz w:val="36"/>
          <w:szCs w:val="36"/>
        </w:rPr>
      </w:pPr>
      <w:r w:rsidRPr="00F92356">
        <w:rPr>
          <w:rFonts w:ascii="Adobe Arabic" w:hAnsi="Adobe Arabic" w:cs="Adobe Arabic"/>
          <w:b/>
          <w:bCs/>
          <w:color w:val="008080"/>
          <w:sz w:val="36"/>
          <w:szCs w:val="36"/>
          <w:rtl/>
        </w:rPr>
        <w:t>مكوّنات خطّة التطوير القيادية الفعّالة:</w:t>
      </w:r>
    </w:p>
    <w:p w14:paraId="0483EB16" w14:textId="10B4E46E" w:rsidR="00F92356" w:rsidRPr="00F92356" w:rsidRDefault="00F92356" w:rsidP="00F92356">
      <w:pPr>
        <w:jc w:val="center"/>
        <w:rPr>
          <w:rFonts w:ascii="Adobe Arabic" w:hAnsi="Adobe Arabic" w:cs="Adobe Arabic"/>
          <w:b/>
          <w:bCs/>
          <w:color w:val="008080"/>
          <w:sz w:val="36"/>
          <w:szCs w:val="36"/>
          <w:rtl/>
        </w:rPr>
      </w:pPr>
      <w:r w:rsidRPr="008C5D03">
        <w:rPr>
          <w:rFonts w:ascii="Sakkal Majalla" w:hAnsi="Sakkal Majalla"/>
          <w:b/>
          <w:bCs/>
          <w:noProof/>
          <w:color w:val="008080"/>
          <w:sz w:val="34"/>
        </w:rPr>
        <mc:AlternateContent>
          <mc:Choice Requires="wpg">
            <w:drawing>
              <wp:inline distT="0" distB="0" distL="0" distR="0" wp14:anchorId="06AC13C6" wp14:editId="5E05DF38">
                <wp:extent cx="5731510" cy="2639695"/>
                <wp:effectExtent l="0" t="0" r="21590" b="27305"/>
                <wp:docPr id="366114754" name="Group 219"/>
                <wp:cNvGraphicFramePr/>
                <a:graphic xmlns:a="http://schemas.openxmlformats.org/drawingml/2006/main">
                  <a:graphicData uri="http://schemas.microsoft.com/office/word/2010/wordprocessingGroup">
                    <wpg:wgp>
                      <wpg:cNvGrpSpPr/>
                      <wpg:grpSpPr>
                        <a:xfrm>
                          <a:off x="0" y="0"/>
                          <a:ext cx="5731510" cy="2639695"/>
                          <a:chOff x="0" y="11627"/>
                          <a:chExt cx="6069927" cy="2796209"/>
                        </a:xfrm>
                      </wpg:grpSpPr>
                      <wps:wsp>
                        <wps:cNvPr id="178326992" name="Freeform: Shape 226"/>
                        <wps:cNvSpPr/>
                        <wps:spPr>
                          <a:xfrm flipH="1">
                            <a:off x="3281753" y="23254"/>
                            <a:ext cx="864323" cy="550829"/>
                          </a:xfrm>
                          <a:custGeom>
                            <a:avLst/>
                            <a:gdLst>
                              <a:gd name="connsiteX0" fmla="*/ 1086587 w 1425518"/>
                              <a:gd name="connsiteY0" fmla="*/ 0 h 908476"/>
                              <a:gd name="connsiteX1" fmla="*/ 887320 w 1425518"/>
                              <a:gd name="connsiteY1" fmla="*/ 95992 h 908476"/>
                              <a:gd name="connsiteX2" fmla="*/ 8958 w 1425518"/>
                              <a:gd name="connsiteY2" fmla="*/ 893731 h 908476"/>
                              <a:gd name="connsiteX3" fmla="*/ 0 w 1425518"/>
                              <a:gd name="connsiteY3" fmla="*/ 908476 h 908476"/>
                              <a:gd name="connsiteX4" fmla="*/ 961692 w 1425518"/>
                              <a:gd name="connsiteY4" fmla="*/ 908476 h 908476"/>
                              <a:gd name="connsiteX5" fmla="*/ 1425518 w 1425518"/>
                              <a:gd name="connsiteY5" fmla="*/ 444650 h 908476"/>
                              <a:gd name="connsiteX6" fmla="*/ 1142234 w 1425518"/>
                              <a:gd name="connsiteY6" fmla="*/ 17274 h 908476"/>
                              <a:gd name="connsiteX7" fmla="*/ 1086587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1086587" y="0"/>
                                </a:moveTo>
                                <a:lnTo>
                                  <a:pt x="887320" y="95992"/>
                                </a:lnTo>
                                <a:cubicBezTo>
                                  <a:pt x="534304" y="287762"/>
                                  <a:pt x="232820" y="562371"/>
                                  <a:pt x="8958" y="893731"/>
                                </a:cubicBezTo>
                                <a:lnTo>
                                  <a:pt x="0" y="908476"/>
                                </a:lnTo>
                                <a:lnTo>
                                  <a:pt x="961692" y="908476"/>
                                </a:lnTo>
                                <a:cubicBezTo>
                                  <a:pt x="1217856" y="908476"/>
                                  <a:pt x="1425518" y="700814"/>
                                  <a:pt x="1425518" y="444650"/>
                                </a:cubicBezTo>
                                <a:cubicBezTo>
                                  <a:pt x="1425518" y="252527"/>
                                  <a:pt x="1308708" y="87686"/>
                                  <a:pt x="1142234" y="17274"/>
                                </a:cubicBezTo>
                                <a:lnTo>
                                  <a:pt x="108658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D69ABB" w14:textId="77777777" w:rsidR="00F92356" w:rsidRDefault="00F92356" w:rsidP="00F92356">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1</w:t>
                              </w:r>
                            </w:p>
                          </w:txbxContent>
                        </wps:txbx>
                        <wps:bodyPr wrap="square" rtlCol="0" anchor="ctr">
                          <a:noAutofit/>
                        </wps:bodyPr>
                      </wps:wsp>
                      <wps:wsp>
                        <wps:cNvPr id="1778224304" name="Freeform: Shape 227"/>
                        <wps:cNvSpPr/>
                        <wps:spPr>
                          <a:xfrm flipH="1">
                            <a:off x="1923852" y="23254"/>
                            <a:ext cx="864322" cy="550829"/>
                          </a:xfrm>
                          <a:custGeom>
                            <a:avLst/>
                            <a:gdLst>
                              <a:gd name="connsiteX0" fmla="*/ 338931 w 1425517"/>
                              <a:gd name="connsiteY0" fmla="*/ 0 h 908476"/>
                              <a:gd name="connsiteX1" fmla="*/ 283284 w 1425517"/>
                              <a:gd name="connsiteY1" fmla="*/ 17274 h 908476"/>
                              <a:gd name="connsiteX2" fmla="*/ 0 w 1425517"/>
                              <a:gd name="connsiteY2" fmla="*/ 444650 h 908476"/>
                              <a:gd name="connsiteX3" fmla="*/ 463826 w 1425517"/>
                              <a:gd name="connsiteY3" fmla="*/ 908476 h 908476"/>
                              <a:gd name="connsiteX4" fmla="*/ 1425517 w 1425517"/>
                              <a:gd name="connsiteY4" fmla="*/ 908476 h 908476"/>
                              <a:gd name="connsiteX5" fmla="*/ 1416559 w 1425517"/>
                              <a:gd name="connsiteY5" fmla="*/ 893731 h 908476"/>
                              <a:gd name="connsiteX6" fmla="*/ 538197 w 1425517"/>
                              <a:gd name="connsiteY6" fmla="*/ 95992 h 908476"/>
                              <a:gd name="connsiteX7" fmla="*/ 338931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338931" y="0"/>
                                </a:moveTo>
                                <a:lnTo>
                                  <a:pt x="283284" y="17274"/>
                                </a:lnTo>
                                <a:cubicBezTo>
                                  <a:pt x="116810" y="87686"/>
                                  <a:pt x="0" y="252527"/>
                                  <a:pt x="0" y="444650"/>
                                </a:cubicBezTo>
                                <a:cubicBezTo>
                                  <a:pt x="0" y="700814"/>
                                  <a:pt x="207662" y="908476"/>
                                  <a:pt x="463826" y="908476"/>
                                </a:cubicBezTo>
                                <a:lnTo>
                                  <a:pt x="1425517" y="908476"/>
                                </a:lnTo>
                                <a:lnTo>
                                  <a:pt x="1416559" y="893731"/>
                                </a:lnTo>
                                <a:cubicBezTo>
                                  <a:pt x="1192697" y="562371"/>
                                  <a:pt x="891213" y="287762"/>
                                  <a:pt x="538197" y="95992"/>
                                </a:cubicBezTo>
                                <a:lnTo>
                                  <a:pt x="338931"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A19B58" w14:textId="77777777" w:rsidR="00F92356" w:rsidRDefault="00F92356" w:rsidP="00F92356">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2</w:t>
                              </w:r>
                            </w:p>
                          </w:txbxContent>
                        </wps:txbx>
                        <wps:bodyPr wrap="square" rtlCol="0" anchor="ctr">
                          <a:noAutofit/>
                        </wps:bodyPr>
                      </wps:wsp>
                      <wps:wsp>
                        <wps:cNvPr id="1530450222" name="Freeform: Shape 228"/>
                        <wps:cNvSpPr/>
                        <wps:spPr>
                          <a:xfrm flipH="1">
                            <a:off x="1671297" y="1128504"/>
                            <a:ext cx="610667" cy="562456"/>
                          </a:xfrm>
                          <a:custGeom>
                            <a:avLst/>
                            <a:gdLst>
                              <a:gd name="connsiteX0" fmla="*/ 962391 w 1007166"/>
                              <a:gd name="connsiteY0" fmla="*/ 0 h 927652"/>
                              <a:gd name="connsiteX1" fmla="*/ 463826 w 1007166"/>
                              <a:gd name="connsiteY1" fmla="*/ 0 h 927652"/>
                              <a:gd name="connsiteX2" fmla="*/ 0 w 1007166"/>
                              <a:gd name="connsiteY2" fmla="*/ 463826 h 927652"/>
                              <a:gd name="connsiteX3" fmla="*/ 463826 w 1007166"/>
                              <a:gd name="connsiteY3" fmla="*/ 927652 h 927652"/>
                              <a:gd name="connsiteX4" fmla="*/ 962391 w 1007166"/>
                              <a:gd name="connsiteY4" fmla="*/ 927652 h 927652"/>
                              <a:gd name="connsiteX5" fmla="*/ 994303 w 1007166"/>
                              <a:gd name="connsiteY5" fmla="*/ 718558 h 927652"/>
                              <a:gd name="connsiteX6" fmla="*/ 1007166 w 1007166"/>
                              <a:gd name="connsiteY6" fmla="*/ 463826 h 927652"/>
                              <a:gd name="connsiteX7" fmla="*/ 994303 w 1007166"/>
                              <a:gd name="connsiteY7" fmla="*/ 209094 h 927652"/>
                              <a:gd name="connsiteX8" fmla="*/ 962391 w 100716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6" h="927652">
                                <a:moveTo>
                                  <a:pt x="962391" y="0"/>
                                </a:moveTo>
                                <a:lnTo>
                                  <a:pt x="463826" y="0"/>
                                </a:lnTo>
                                <a:cubicBezTo>
                                  <a:pt x="207662" y="0"/>
                                  <a:pt x="0" y="207662"/>
                                  <a:pt x="0" y="463826"/>
                                </a:cubicBezTo>
                                <a:cubicBezTo>
                                  <a:pt x="0" y="719990"/>
                                  <a:pt x="207662" y="927652"/>
                                  <a:pt x="463826" y="927652"/>
                                </a:cubicBezTo>
                                <a:lnTo>
                                  <a:pt x="962391" y="927652"/>
                                </a:lnTo>
                                <a:lnTo>
                                  <a:pt x="994303" y="718558"/>
                                </a:lnTo>
                                <a:cubicBezTo>
                                  <a:pt x="1002809" y="634804"/>
                                  <a:pt x="1007166" y="549824"/>
                                  <a:pt x="1007166" y="463826"/>
                                </a:cubicBezTo>
                                <a:cubicBezTo>
                                  <a:pt x="1007166" y="377828"/>
                                  <a:pt x="1002809" y="292848"/>
                                  <a:pt x="994303" y="209094"/>
                                </a:cubicBezTo>
                                <a:lnTo>
                                  <a:pt x="962391" y="0"/>
                                </a:ln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54FC65" w14:textId="77777777" w:rsidR="00F92356" w:rsidRDefault="00F92356" w:rsidP="00F92356">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4</w:t>
                              </w:r>
                            </w:p>
                          </w:txbxContent>
                        </wps:txbx>
                        <wps:bodyPr wrap="square" rtlCol="0" anchor="ctr">
                          <a:noAutofit/>
                        </wps:bodyPr>
                      </wps:wsp>
                      <wps:wsp>
                        <wps:cNvPr id="1426818959" name="Freeform: Shape 229"/>
                        <wps:cNvSpPr/>
                        <wps:spPr>
                          <a:xfrm flipH="1">
                            <a:off x="3787963" y="1128504"/>
                            <a:ext cx="610667" cy="562456"/>
                          </a:xfrm>
                          <a:custGeom>
                            <a:avLst/>
                            <a:gdLst>
                              <a:gd name="connsiteX0" fmla="*/ 543341 w 1007167"/>
                              <a:gd name="connsiteY0" fmla="*/ 0 h 927652"/>
                              <a:gd name="connsiteX1" fmla="*/ 44775 w 1007167"/>
                              <a:gd name="connsiteY1" fmla="*/ 0 h 927652"/>
                              <a:gd name="connsiteX2" fmla="*/ 12863 w 1007167"/>
                              <a:gd name="connsiteY2" fmla="*/ 209094 h 927652"/>
                              <a:gd name="connsiteX3" fmla="*/ 0 w 1007167"/>
                              <a:gd name="connsiteY3" fmla="*/ 463826 h 927652"/>
                              <a:gd name="connsiteX4" fmla="*/ 12863 w 1007167"/>
                              <a:gd name="connsiteY4" fmla="*/ 718558 h 927652"/>
                              <a:gd name="connsiteX5" fmla="*/ 44775 w 1007167"/>
                              <a:gd name="connsiteY5" fmla="*/ 927652 h 927652"/>
                              <a:gd name="connsiteX6" fmla="*/ 543341 w 1007167"/>
                              <a:gd name="connsiteY6" fmla="*/ 927652 h 927652"/>
                              <a:gd name="connsiteX7" fmla="*/ 1007167 w 1007167"/>
                              <a:gd name="connsiteY7" fmla="*/ 463826 h 927652"/>
                              <a:gd name="connsiteX8" fmla="*/ 543341 w 1007167"/>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7" h="927652">
                                <a:moveTo>
                                  <a:pt x="543341" y="0"/>
                                </a:moveTo>
                                <a:lnTo>
                                  <a:pt x="44775" y="0"/>
                                </a:lnTo>
                                <a:lnTo>
                                  <a:pt x="12863" y="209094"/>
                                </a:lnTo>
                                <a:cubicBezTo>
                                  <a:pt x="4357" y="292848"/>
                                  <a:pt x="0" y="377828"/>
                                  <a:pt x="0" y="463826"/>
                                </a:cubicBezTo>
                                <a:cubicBezTo>
                                  <a:pt x="0" y="549824"/>
                                  <a:pt x="4357" y="634804"/>
                                  <a:pt x="12863" y="718558"/>
                                </a:cubicBezTo>
                                <a:lnTo>
                                  <a:pt x="44775" y="927652"/>
                                </a:lnTo>
                                <a:lnTo>
                                  <a:pt x="543341" y="927652"/>
                                </a:lnTo>
                                <a:cubicBezTo>
                                  <a:pt x="799505" y="927652"/>
                                  <a:pt x="1007167" y="719990"/>
                                  <a:pt x="1007167" y="463826"/>
                                </a:cubicBezTo>
                                <a:cubicBezTo>
                                  <a:pt x="1007167" y="207662"/>
                                  <a:pt x="799505" y="0"/>
                                  <a:pt x="543341" y="0"/>
                                </a:cubicBez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2546846" w14:textId="77777777" w:rsidR="00F92356" w:rsidRDefault="00F92356" w:rsidP="00F92356">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3</w:t>
                              </w:r>
                            </w:p>
                          </w:txbxContent>
                        </wps:txbx>
                        <wps:bodyPr wrap="square" rtlCol="0" anchor="ctr">
                          <a:noAutofit/>
                        </wps:bodyPr>
                      </wps:wsp>
                      <wps:wsp>
                        <wps:cNvPr id="1670864402" name="Freeform: Shape 230"/>
                        <wps:cNvSpPr/>
                        <wps:spPr>
                          <a:xfrm flipH="1">
                            <a:off x="1923852" y="2245380"/>
                            <a:ext cx="864322" cy="550829"/>
                          </a:xfrm>
                          <a:custGeom>
                            <a:avLst/>
                            <a:gdLst>
                              <a:gd name="connsiteX0" fmla="*/ 1425517 w 1425517"/>
                              <a:gd name="connsiteY0" fmla="*/ 0 h 908476"/>
                              <a:gd name="connsiteX1" fmla="*/ 463826 w 1425517"/>
                              <a:gd name="connsiteY1" fmla="*/ 0 h 908476"/>
                              <a:gd name="connsiteX2" fmla="*/ 0 w 1425517"/>
                              <a:gd name="connsiteY2" fmla="*/ 463826 h 908476"/>
                              <a:gd name="connsiteX3" fmla="*/ 283284 w 1425517"/>
                              <a:gd name="connsiteY3" fmla="*/ 891202 h 908476"/>
                              <a:gd name="connsiteX4" fmla="*/ 338931 w 1425517"/>
                              <a:gd name="connsiteY4" fmla="*/ 908476 h 908476"/>
                              <a:gd name="connsiteX5" fmla="*/ 538197 w 1425517"/>
                              <a:gd name="connsiteY5" fmla="*/ 812484 h 908476"/>
                              <a:gd name="connsiteX6" fmla="*/ 1416559 w 1425517"/>
                              <a:gd name="connsiteY6" fmla="*/ 14745 h 908476"/>
                              <a:gd name="connsiteX7" fmla="*/ 1425517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1425517" y="0"/>
                                </a:moveTo>
                                <a:lnTo>
                                  <a:pt x="463826" y="0"/>
                                </a:lnTo>
                                <a:cubicBezTo>
                                  <a:pt x="207662" y="0"/>
                                  <a:pt x="0" y="207662"/>
                                  <a:pt x="0" y="463826"/>
                                </a:cubicBezTo>
                                <a:cubicBezTo>
                                  <a:pt x="0" y="655949"/>
                                  <a:pt x="116810" y="820790"/>
                                  <a:pt x="283284" y="891202"/>
                                </a:cubicBezTo>
                                <a:lnTo>
                                  <a:pt x="338931" y="908476"/>
                                </a:lnTo>
                                <a:lnTo>
                                  <a:pt x="538197" y="812484"/>
                                </a:lnTo>
                                <a:cubicBezTo>
                                  <a:pt x="891213" y="620715"/>
                                  <a:pt x="1192697" y="346105"/>
                                  <a:pt x="1416559" y="14745"/>
                                </a:cubicBezTo>
                                <a:lnTo>
                                  <a:pt x="142551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0793194" w14:textId="77777777" w:rsidR="00F92356" w:rsidRDefault="00F92356" w:rsidP="00F92356">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6</w:t>
                              </w:r>
                            </w:p>
                          </w:txbxContent>
                        </wps:txbx>
                        <wps:bodyPr wrap="square" rtlCol="0" anchor="ctr">
                          <a:noAutofit/>
                        </wps:bodyPr>
                      </wps:wsp>
                      <wps:wsp>
                        <wps:cNvPr id="379713705" name="Freeform: Shape 231"/>
                        <wps:cNvSpPr/>
                        <wps:spPr>
                          <a:xfrm flipH="1">
                            <a:off x="3281753" y="2245380"/>
                            <a:ext cx="864323" cy="550829"/>
                          </a:xfrm>
                          <a:custGeom>
                            <a:avLst/>
                            <a:gdLst>
                              <a:gd name="connsiteX0" fmla="*/ 961692 w 1425518"/>
                              <a:gd name="connsiteY0" fmla="*/ 0 h 908476"/>
                              <a:gd name="connsiteX1" fmla="*/ 0 w 1425518"/>
                              <a:gd name="connsiteY1" fmla="*/ 0 h 908476"/>
                              <a:gd name="connsiteX2" fmla="*/ 8958 w 1425518"/>
                              <a:gd name="connsiteY2" fmla="*/ 14745 h 908476"/>
                              <a:gd name="connsiteX3" fmla="*/ 887320 w 1425518"/>
                              <a:gd name="connsiteY3" fmla="*/ 812484 h 908476"/>
                              <a:gd name="connsiteX4" fmla="*/ 1086587 w 1425518"/>
                              <a:gd name="connsiteY4" fmla="*/ 908476 h 908476"/>
                              <a:gd name="connsiteX5" fmla="*/ 1142234 w 1425518"/>
                              <a:gd name="connsiteY5" fmla="*/ 891202 h 908476"/>
                              <a:gd name="connsiteX6" fmla="*/ 1425518 w 1425518"/>
                              <a:gd name="connsiteY6" fmla="*/ 463826 h 908476"/>
                              <a:gd name="connsiteX7" fmla="*/ 961692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961692" y="0"/>
                                </a:moveTo>
                                <a:lnTo>
                                  <a:pt x="0" y="0"/>
                                </a:lnTo>
                                <a:lnTo>
                                  <a:pt x="8958" y="14745"/>
                                </a:lnTo>
                                <a:cubicBezTo>
                                  <a:pt x="232820" y="346105"/>
                                  <a:pt x="534304" y="620715"/>
                                  <a:pt x="887320" y="812484"/>
                                </a:cubicBezTo>
                                <a:lnTo>
                                  <a:pt x="1086587" y="908476"/>
                                </a:lnTo>
                                <a:lnTo>
                                  <a:pt x="1142234" y="891202"/>
                                </a:lnTo>
                                <a:cubicBezTo>
                                  <a:pt x="1308708" y="820790"/>
                                  <a:pt x="1425518" y="655949"/>
                                  <a:pt x="1425518" y="463826"/>
                                </a:cubicBezTo>
                                <a:cubicBezTo>
                                  <a:pt x="1425518" y="207662"/>
                                  <a:pt x="1217856" y="0"/>
                                  <a:pt x="961692" y="0"/>
                                </a:cubicBez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EBEA9F" w14:textId="77777777" w:rsidR="00F92356" w:rsidRDefault="00F92356" w:rsidP="00F92356">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5</w:t>
                              </w:r>
                            </w:p>
                          </w:txbxContent>
                        </wps:txbx>
                        <wps:bodyPr wrap="square" rtlCol="0" anchor="ctr">
                          <a:noAutofit/>
                        </wps:bodyPr>
                      </wps:wsp>
                      <wps:wsp>
                        <wps:cNvPr id="1937618979" name="Freeform: Shape 232"/>
                        <wps:cNvSpPr/>
                        <wps:spPr>
                          <a:xfrm flipH="1">
                            <a:off x="506210" y="11627"/>
                            <a:ext cx="2076462" cy="562456"/>
                          </a:xfrm>
                          <a:custGeom>
                            <a:avLst/>
                            <a:gdLst>
                              <a:gd name="connsiteX0" fmla="*/ 2960860 w 3424686"/>
                              <a:gd name="connsiteY0" fmla="*/ 0 h 927652"/>
                              <a:gd name="connsiteX1" fmla="*/ 124895 w 3424686"/>
                              <a:gd name="connsiteY1" fmla="*/ 0 h 927652"/>
                              <a:gd name="connsiteX2" fmla="*/ 31418 w 3424686"/>
                              <a:gd name="connsiteY2" fmla="*/ 9423 h 927652"/>
                              <a:gd name="connsiteX3" fmla="*/ 0 w 3424686"/>
                              <a:gd name="connsiteY3" fmla="*/ 19176 h 927652"/>
                              <a:gd name="connsiteX4" fmla="*/ 199266 w 3424686"/>
                              <a:gd name="connsiteY4" fmla="*/ 115168 h 927652"/>
                              <a:gd name="connsiteX5" fmla="*/ 1077628 w 3424686"/>
                              <a:gd name="connsiteY5" fmla="*/ 912907 h 927652"/>
                              <a:gd name="connsiteX6" fmla="*/ 1086586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24895" y="0"/>
                                </a:lnTo>
                                <a:cubicBezTo>
                                  <a:pt x="92875" y="0"/>
                                  <a:pt x="61612" y="3245"/>
                                  <a:pt x="31418" y="9423"/>
                                </a:cubicBezTo>
                                <a:lnTo>
                                  <a:pt x="0" y="19176"/>
                                </a:lnTo>
                                <a:lnTo>
                                  <a:pt x="199266" y="115168"/>
                                </a:lnTo>
                                <a:cubicBezTo>
                                  <a:pt x="552282" y="306938"/>
                                  <a:pt x="853766" y="581547"/>
                                  <a:pt x="1077628" y="912907"/>
                                </a:cubicBezTo>
                                <a:lnTo>
                                  <a:pt x="1086586" y="927652"/>
                                </a:ln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09395523" name="Freeform: Shape 233"/>
                        <wps:cNvSpPr/>
                        <wps:spPr>
                          <a:xfrm flipH="1">
                            <a:off x="3487254" y="11627"/>
                            <a:ext cx="2076462" cy="562456"/>
                          </a:xfrm>
                          <a:custGeom>
                            <a:avLst/>
                            <a:gdLst>
                              <a:gd name="connsiteX0" fmla="*/ 3299791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2338099 w 3424686"/>
                              <a:gd name="connsiteY4" fmla="*/ 927652 h 927652"/>
                              <a:gd name="connsiteX5" fmla="*/ 2347057 w 3424686"/>
                              <a:gd name="connsiteY5" fmla="*/ 912907 h 927652"/>
                              <a:gd name="connsiteX6" fmla="*/ 3225419 w 3424686"/>
                              <a:gd name="connsiteY6" fmla="*/ 115168 h 927652"/>
                              <a:gd name="connsiteX7" fmla="*/ 3424686 w 3424686"/>
                              <a:gd name="connsiteY7" fmla="*/ 19176 h 927652"/>
                              <a:gd name="connsiteX8" fmla="*/ 3393268 w 3424686"/>
                              <a:gd name="connsiteY8" fmla="*/ 9423 h 927652"/>
                              <a:gd name="connsiteX9" fmla="*/ 3299791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3299791" y="0"/>
                                </a:moveTo>
                                <a:lnTo>
                                  <a:pt x="463826" y="0"/>
                                </a:lnTo>
                                <a:cubicBezTo>
                                  <a:pt x="207662" y="0"/>
                                  <a:pt x="0" y="207662"/>
                                  <a:pt x="0" y="463826"/>
                                </a:cubicBezTo>
                                <a:cubicBezTo>
                                  <a:pt x="0" y="719990"/>
                                  <a:pt x="207662" y="927652"/>
                                  <a:pt x="463826" y="927652"/>
                                </a:cubicBezTo>
                                <a:lnTo>
                                  <a:pt x="2338099" y="927652"/>
                                </a:lnTo>
                                <a:lnTo>
                                  <a:pt x="2347057" y="912907"/>
                                </a:lnTo>
                                <a:cubicBezTo>
                                  <a:pt x="2570919" y="581547"/>
                                  <a:pt x="2872403" y="306938"/>
                                  <a:pt x="3225419" y="115168"/>
                                </a:cubicBezTo>
                                <a:lnTo>
                                  <a:pt x="3424686" y="19176"/>
                                </a:lnTo>
                                <a:lnTo>
                                  <a:pt x="3393268" y="9423"/>
                                </a:lnTo>
                                <a:cubicBezTo>
                                  <a:pt x="3363074" y="3245"/>
                                  <a:pt x="3331812" y="0"/>
                                  <a:pt x="3299791"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598003249" name="Freeform: Shape 234"/>
                        <wps:cNvSpPr/>
                        <wps:spPr>
                          <a:xfrm flipH="1">
                            <a:off x="0" y="1128504"/>
                            <a:ext cx="1698445" cy="562456"/>
                          </a:xfrm>
                          <a:custGeom>
                            <a:avLst/>
                            <a:gdLst>
                              <a:gd name="connsiteX0" fmla="*/ 2337400 w 2801226"/>
                              <a:gd name="connsiteY0" fmla="*/ 0 h 927652"/>
                              <a:gd name="connsiteX1" fmla="*/ 0 w 2801226"/>
                              <a:gd name="connsiteY1" fmla="*/ 0 h 927652"/>
                              <a:gd name="connsiteX2" fmla="*/ 31912 w 2801226"/>
                              <a:gd name="connsiteY2" fmla="*/ 209094 h 927652"/>
                              <a:gd name="connsiteX3" fmla="*/ 44775 w 2801226"/>
                              <a:gd name="connsiteY3" fmla="*/ 463826 h 927652"/>
                              <a:gd name="connsiteX4" fmla="*/ 31912 w 2801226"/>
                              <a:gd name="connsiteY4" fmla="*/ 718558 h 927652"/>
                              <a:gd name="connsiteX5" fmla="*/ 0 w 2801226"/>
                              <a:gd name="connsiteY5" fmla="*/ 927652 h 927652"/>
                              <a:gd name="connsiteX6" fmla="*/ 2337400 w 2801226"/>
                              <a:gd name="connsiteY6" fmla="*/ 927652 h 927652"/>
                              <a:gd name="connsiteX7" fmla="*/ 2801226 w 2801226"/>
                              <a:gd name="connsiteY7" fmla="*/ 463826 h 927652"/>
                              <a:gd name="connsiteX8" fmla="*/ 2337400 w 280122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6" h="927652">
                                <a:moveTo>
                                  <a:pt x="2337400" y="0"/>
                                </a:moveTo>
                                <a:lnTo>
                                  <a:pt x="0" y="0"/>
                                </a:lnTo>
                                <a:lnTo>
                                  <a:pt x="31912" y="209094"/>
                                </a:lnTo>
                                <a:cubicBezTo>
                                  <a:pt x="40418" y="292848"/>
                                  <a:pt x="44775" y="377828"/>
                                  <a:pt x="44775" y="463826"/>
                                </a:cubicBezTo>
                                <a:cubicBezTo>
                                  <a:pt x="44775" y="549824"/>
                                  <a:pt x="40418" y="634804"/>
                                  <a:pt x="31912" y="718558"/>
                                </a:cubicBezTo>
                                <a:lnTo>
                                  <a:pt x="0" y="927652"/>
                                </a:lnTo>
                                <a:lnTo>
                                  <a:pt x="2337400" y="927652"/>
                                </a:lnTo>
                                <a:cubicBezTo>
                                  <a:pt x="2593564" y="927652"/>
                                  <a:pt x="2801226" y="719990"/>
                                  <a:pt x="2801226" y="463826"/>
                                </a:cubicBezTo>
                                <a:cubicBezTo>
                                  <a:pt x="2801226" y="207662"/>
                                  <a:pt x="2593564" y="0"/>
                                  <a:pt x="233740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53318369" name="Freeform: Shape 235"/>
                        <wps:cNvSpPr/>
                        <wps:spPr>
                          <a:xfrm flipH="1">
                            <a:off x="4371483" y="1128504"/>
                            <a:ext cx="1698444" cy="562456"/>
                          </a:xfrm>
                          <a:custGeom>
                            <a:avLst/>
                            <a:gdLst>
                              <a:gd name="connsiteX0" fmla="*/ 2801225 w 2801225"/>
                              <a:gd name="connsiteY0" fmla="*/ 0 h 927652"/>
                              <a:gd name="connsiteX1" fmla="*/ 463826 w 2801225"/>
                              <a:gd name="connsiteY1" fmla="*/ 0 h 927652"/>
                              <a:gd name="connsiteX2" fmla="*/ 0 w 2801225"/>
                              <a:gd name="connsiteY2" fmla="*/ 463826 h 927652"/>
                              <a:gd name="connsiteX3" fmla="*/ 463826 w 2801225"/>
                              <a:gd name="connsiteY3" fmla="*/ 927652 h 927652"/>
                              <a:gd name="connsiteX4" fmla="*/ 2801225 w 2801225"/>
                              <a:gd name="connsiteY4" fmla="*/ 927652 h 927652"/>
                              <a:gd name="connsiteX5" fmla="*/ 2769313 w 2801225"/>
                              <a:gd name="connsiteY5" fmla="*/ 718558 h 927652"/>
                              <a:gd name="connsiteX6" fmla="*/ 2756450 w 2801225"/>
                              <a:gd name="connsiteY6" fmla="*/ 463826 h 927652"/>
                              <a:gd name="connsiteX7" fmla="*/ 2769313 w 2801225"/>
                              <a:gd name="connsiteY7" fmla="*/ 209094 h 927652"/>
                              <a:gd name="connsiteX8" fmla="*/ 2801225 w 2801225"/>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5" h="927652">
                                <a:moveTo>
                                  <a:pt x="2801225" y="0"/>
                                </a:moveTo>
                                <a:lnTo>
                                  <a:pt x="463826" y="0"/>
                                </a:lnTo>
                                <a:cubicBezTo>
                                  <a:pt x="207662" y="0"/>
                                  <a:pt x="0" y="207662"/>
                                  <a:pt x="0" y="463826"/>
                                </a:cubicBezTo>
                                <a:cubicBezTo>
                                  <a:pt x="0" y="719990"/>
                                  <a:pt x="207662" y="927652"/>
                                  <a:pt x="463826" y="927652"/>
                                </a:cubicBezTo>
                                <a:lnTo>
                                  <a:pt x="2801225" y="927652"/>
                                </a:lnTo>
                                <a:lnTo>
                                  <a:pt x="2769313" y="718558"/>
                                </a:lnTo>
                                <a:cubicBezTo>
                                  <a:pt x="2760807" y="634804"/>
                                  <a:pt x="2756450" y="549824"/>
                                  <a:pt x="2756450" y="463826"/>
                                </a:cubicBezTo>
                                <a:cubicBezTo>
                                  <a:pt x="2756450" y="377828"/>
                                  <a:pt x="2760807" y="292848"/>
                                  <a:pt x="2769313" y="209094"/>
                                </a:cubicBezTo>
                                <a:lnTo>
                                  <a:pt x="2801225"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88703782" name="Freeform: Shape 236"/>
                        <wps:cNvSpPr/>
                        <wps:spPr>
                          <a:xfrm flipH="1">
                            <a:off x="506210" y="2245380"/>
                            <a:ext cx="2076462" cy="562456"/>
                          </a:xfrm>
                          <a:custGeom>
                            <a:avLst/>
                            <a:gdLst>
                              <a:gd name="connsiteX0" fmla="*/ 2960860 w 3424686"/>
                              <a:gd name="connsiteY0" fmla="*/ 0 h 927652"/>
                              <a:gd name="connsiteX1" fmla="*/ 1086586 w 3424686"/>
                              <a:gd name="connsiteY1" fmla="*/ 0 h 927652"/>
                              <a:gd name="connsiteX2" fmla="*/ 1077628 w 3424686"/>
                              <a:gd name="connsiteY2" fmla="*/ 14745 h 927652"/>
                              <a:gd name="connsiteX3" fmla="*/ 199266 w 3424686"/>
                              <a:gd name="connsiteY3" fmla="*/ 812484 h 927652"/>
                              <a:gd name="connsiteX4" fmla="*/ 0 w 3424686"/>
                              <a:gd name="connsiteY4" fmla="*/ 908476 h 927652"/>
                              <a:gd name="connsiteX5" fmla="*/ 31418 w 3424686"/>
                              <a:gd name="connsiteY5" fmla="*/ 918229 h 927652"/>
                              <a:gd name="connsiteX6" fmla="*/ 124895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086586" y="0"/>
                                </a:lnTo>
                                <a:lnTo>
                                  <a:pt x="1077628" y="14745"/>
                                </a:lnTo>
                                <a:cubicBezTo>
                                  <a:pt x="853766" y="346105"/>
                                  <a:pt x="552282" y="620715"/>
                                  <a:pt x="199266" y="812484"/>
                                </a:cubicBezTo>
                                <a:lnTo>
                                  <a:pt x="0" y="908476"/>
                                </a:lnTo>
                                <a:lnTo>
                                  <a:pt x="31418" y="918229"/>
                                </a:lnTo>
                                <a:cubicBezTo>
                                  <a:pt x="61612" y="924408"/>
                                  <a:pt x="92875" y="927652"/>
                                  <a:pt x="124895" y="927652"/>
                                </a:cubicBez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75906239" name="Freeform: Shape 237"/>
                        <wps:cNvSpPr/>
                        <wps:spPr>
                          <a:xfrm flipH="1">
                            <a:off x="3487254" y="2245380"/>
                            <a:ext cx="2076462" cy="562456"/>
                          </a:xfrm>
                          <a:custGeom>
                            <a:avLst/>
                            <a:gdLst>
                              <a:gd name="connsiteX0" fmla="*/ 2338099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3299791 w 3424686"/>
                              <a:gd name="connsiteY4" fmla="*/ 927652 h 927652"/>
                              <a:gd name="connsiteX5" fmla="*/ 3393268 w 3424686"/>
                              <a:gd name="connsiteY5" fmla="*/ 918229 h 927652"/>
                              <a:gd name="connsiteX6" fmla="*/ 3424686 w 3424686"/>
                              <a:gd name="connsiteY6" fmla="*/ 908476 h 927652"/>
                              <a:gd name="connsiteX7" fmla="*/ 3225419 w 3424686"/>
                              <a:gd name="connsiteY7" fmla="*/ 812484 h 927652"/>
                              <a:gd name="connsiteX8" fmla="*/ 2347057 w 3424686"/>
                              <a:gd name="connsiteY8" fmla="*/ 14745 h 927652"/>
                              <a:gd name="connsiteX9" fmla="*/ 2338099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338099" y="0"/>
                                </a:moveTo>
                                <a:lnTo>
                                  <a:pt x="463826" y="0"/>
                                </a:lnTo>
                                <a:cubicBezTo>
                                  <a:pt x="207662" y="0"/>
                                  <a:pt x="0" y="207662"/>
                                  <a:pt x="0" y="463826"/>
                                </a:cubicBezTo>
                                <a:cubicBezTo>
                                  <a:pt x="0" y="719990"/>
                                  <a:pt x="207662" y="927652"/>
                                  <a:pt x="463826" y="927652"/>
                                </a:cubicBezTo>
                                <a:lnTo>
                                  <a:pt x="3299791" y="927652"/>
                                </a:lnTo>
                                <a:cubicBezTo>
                                  <a:pt x="3331812" y="927652"/>
                                  <a:pt x="3363074" y="924408"/>
                                  <a:pt x="3393268" y="918229"/>
                                </a:cubicBezTo>
                                <a:lnTo>
                                  <a:pt x="3424686" y="908476"/>
                                </a:lnTo>
                                <a:lnTo>
                                  <a:pt x="3225419" y="812484"/>
                                </a:lnTo>
                                <a:cubicBezTo>
                                  <a:pt x="2872403" y="620715"/>
                                  <a:pt x="2570919" y="346105"/>
                                  <a:pt x="2347057" y="14745"/>
                                </a:cubicBezTo>
                                <a:lnTo>
                                  <a:pt x="233809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95692102" name="TextBox 18"/>
                        <wps:cNvSpPr txBox="1">
                          <a:spLocks noChangeArrowheads="1"/>
                        </wps:cNvSpPr>
                        <wps:spPr bwMode="auto">
                          <a:xfrm>
                            <a:off x="3851200" y="85046"/>
                            <a:ext cx="1698444" cy="371378"/>
                          </a:xfrm>
                          <a:prstGeom prst="rect">
                            <a:avLst/>
                          </a:prstGeom>
                        </wps:spPr>
                        <wps:txbx>
                          <w:txbxContent>
                            <w:p w14:paraId="02CDF0DD" w14:textId="5B59F1CE"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التقييم الذاتي</w:t>
                              </w:r>
                            </w:p>
                          </w:txbxContent>
                        </wps:txbx>
                        <wps:bodyPr rot="0" vert="horz" wrap="square" lIns="0" tIns="45720" rIns="0" bIns="45720" anchor="b" anchorCtr="0" upright="1">
                          <a:noAutofit/>
                        </wps:bodyPr>
                      </wps:wsp>
                      <wps:wsp>
                        <wps:cNvPr id="1888715446" name="TextBox 18"/>
                        <wps:cNvSpPr txBox="1">
                          <a:spLocks noChangeArrowheads="1"/>
                        </wps:cNvSpPr>
                        <wps:spPr bwMode="auto">
                          <a:xfrm>
                            <a:off x="432842" y="70185"/>
                            <a:ext cx="1775816" cy="383417"/>
                          </a:xfrm>
                          <a:prstGeom prst="rect">
                            <a:avLst/>
                          </a:prstGeom>
                        </wps:spPr>
                        <wps:txbx>
                          <w:txbxContent>
                            <w:p w14:paraId="1315C5C8" w14:textId="7012983B"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تحديد الأهداف التطويرية</w:t>
                              </w:r>
                            </w:p>
                          </w:txbxContent>
                        </wps:txbx>
                        <wps:bodyPr rot="0" vert="horz" wrap="square" lIns="0" tIns="45720" rIns="0" bIns="45720" anchor="b" anchorCtr="0" upright="1">
                          <a:noAutofit/>
                        </wps:bodyPr>
                      </wps:wsp>
                      <wps:wsp>
                        <wps:cNvPr id="1403181734" name="TextBox 18"/>
                        <wps:cNvSpPr txBox="1">
                          <a:spLocks noChangeArrowheads="1"/>
                        </wps:cNvSpPr>
                        <wps:spPr bwMode="auto">
                          <a:xfrm>
                            <a:off x="4000401" y="2146163"/>
                            <a:ext cx="1549244" cy="595495"/>
                          </a:xfrm>
                          <a:prstGeom prst="rect">
                            <a:avLst/>
                          </a:prstGeom>
                        </wps:spPr>
                        <wps:txbx>
                          <w:txbxContent>
                            <w:p w14:paraId="570DC542" w14:textId="4CFE349F"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الموارد والدعم</w:t>
                              </w:r>
                            </w:p>
                          </w:txbxContent>
                        </wps:txbx>
                        <wps:bodyPr rot="0" vert="horz" wrap="square" lIns="0" tIns="45720" rIns="0" bIns="45720" anchor="b" anchorCtr="0" upright="1">
                          <a:noAutofit/>
                        </wps:bodyPr>
                      </wps:wsp>
                      <wps:wsp>
                        <wps:cNvPr id="798299860" name="TextBox 18"/>
                        <wps:cNvSpPr txBox="1">
                          <a:spLocks noChangeArrowheads="1"/>
                        </wps:cNvSpPr>
                        <wps:spPr bwMode="auto">
                          <a:xfrm>
                            <a:off x="598118" y="2163813"/>
                            <a:ext cx="1280066" cy="644023"/>
                          </a:xfrm>
                          <a:prstGeom prst="rect">
                            <a:avLst/>
                          </a:prstGeom>
                        </wps:spPr>
                        <wps:txbx>
                          <w:txbxContent>
                            <w:p w14:paraId="5283D0AC" w14:textId="155FA458"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متابعة التقدّم</w:t>
                              </w:r>
                            </w:p>
                          </w:txbxContent>
                        </wps:txbx>
                        <wps:bodyPr rot="0" vert="horz" wrap="square" lIns="0" tIns="45720" rIns="0" bIns="45720" anchor="b" anchorCtr="0" upright="1">
                          <a:noAutofit/>
                        </wps:bodyPr>
                      </wps:wsp>
                      <wps:wsp>
                        <wps:cNvPr id="426283907" name="TextBox 18"/>
                        <wps:cNvSpPr txBox="1">
                          <a:spLocks noChangeArrowheads="1"/>
                        </wps:cNvSpPr>
                        <wps:spPr bwMode="auto">
                          <a:xfrm>
                            <a:off x="4455334" y="1172297"/>
                            <a:ext cx="1509534" cy="395451"/>
                          </a:xfrm>
                          <a:prstGeom prst="rect">
                            <a:avLst/>
                          </a:prstGeom>
                        </wps:spPr>
                        <wps:txbx>
                          <w:txbxContent>
                            <w:p w14:paraId="013FABAD" w14:textId="4FDA57FF"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استراتيجيات التعلّم</w:t>
                              </w:r>
                            </w:p>
                          </w:txbxContent>
                        </wps:txbx>
                        <wps:bodyPr rot="0" vert="horz" wrap="square" lIns="0" tIns="45720" rIns="0" bIns="45720" anchor="b" anchorCtr="0" upright="1">
                          <a:noAutofit/>
                        </wps:bodyPr>
                      </wps:wsp>
                      <wps:wsp>
                        <wps:cNvPr id="158739837" name="TextBox 18"/>
                        <wps:cNvSpPr txBox="1">
                          <a:spLocks noChangeArrowheads="1"/>
                        </wps:cNvSpPr>
                        <wps:spPr bwMode="auto">
                          <a:xfrm>
                            <a:off x="73303" y="1254684"/>
                            <a:ext cx="1551841" cy="385412"/>
                          </a:xfrm>
                          <a:prstGeom prst="rect">
                            <a:avLst/>
                          </a:prstGeom>
                        </wps:spPr>
                        <wps:txbx>
                          <w:txbxContent>
                            <w:p w14:paraId="46D5710A" w14:textId="2DB71FEC"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الفرص التطبيقية</w:t>
                              </w:r>
                            </w:p>
                          </w:txbxContent>
                        </wps:txbx>
                        <wps:bodyPr rot="0" vert="horz" wrap="square" lIns="0" tIns="45720" rIns="0" bIns="45720" anchor="b" anchorCtr="0" upright="1">
                          <a:noAutofit/>
                        </wps:bodyPr>
                      </wps:wsp>
                    </wpg:wgp>
                  </a:graphicData>
                </a:graphic>
              </wp:inline>
            </w:drawing>
          </mc:Choice>
          <mc:Fallback>
            <w:pict>
              <v:group w14:anchorId="06AC13C6" id="Group 219" o:spid="_x0000_s2463" style="width:451.3pt;height:207.85pt;mso-position-horizontal-relative:char;mso-position-vertical-relative:line" coordorigin=",116" coordsize="60699,27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">
                <v:shape id="Freeform: Shape 226" o:spid="_x0000_s2464" style="position:absolute;left:32817;top:232;width:8643;height:5508;flip:x;visibility:visible;mso-wrap-style:square;v-text-anchor:middle" coordsize="1425518,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" adj="-11796480,,5400" path="m1086587,l887320,95992c534304,287762,232820,562371,8958,893731l,908476r961692,c1217856,908476,1425518,700814,1425518,444650v,-192123,-116810,-356964,-283284,-427376l1086587,xe" fillcolor="#a0c9ca" strokecolor="#99bcda" strokeweight="1pt">
                  <v:stroke joinstyle="miter"/>
                  <v:formulas/>
                  <v:path arrowok="t" o:connecttype="custom" o:connectlocs="658822,0;538002,58202;5431,541889;0,550829;583095,550829;864323,269601;692562,10474;658822,0" o:connectangles="0,0,0,0,0,0,0,0" textboxrect="0,0,1425518,908476"/>
                  <v:textbox>
                    <w:txbxContent>
                      <w:p w14:paraId="5AD69ABB" w14:textId="77777777" w:rsidR="00F92356" w:rsidRDefault="00F92356" w:rsidP="00F92356">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1</w:t>
                        </w:r>
                      </w:p>
                    </w:txbxContent>
                  </v:textbox>
                </v:shape>
                <v:shape id="Freeform: Shape 227" o:spid="_x0000_s2465" style="position:absolute;left:19238;top:232;width:8643;height:5508;flip:x;visibility:visible;mso-wrap-style:square;v-text-anchor:middle" coordsize="1425517,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" adj="-11796480,,5400" path="m338931,l283284,17274c116810,87686,,252527,,444650,,700814,207662,908476,463826,908476r961691,l1416559,893731c1192697,562371,891213,287762,538197,95992l338931,xe" fillcolor="#a0c9ca" strokecolor="#99bcda" strokeweight="1pt">
                  <v:stroke joinstyle="miter"/>
                  <v:formulas/>
                  <v:path arrowok="t" o:connecttype="custom" o:connectlocs="205501,0;171761,10474;0,269601;281228,550829;864322,550829;858891,541889;326321,58202;205501,0" o:connectangles="0,0,0,0,0,0,0,0" textboxrect="0,0,1425517,908476"/>
                  <v:textbox>
                    <w:txbxContent>
                      <w:p w14:paraId="33A19B58" w14:textId="77777777" w:rsidR="00F92356" w:rsidRDefault="00F92356" w:rsidP="00F92356">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2</w:t>
                        </w:r>
                      </w:p>
                    </w:txbxContent>
                  </v:textbox>
                </v:shape>
                <v:shape id="Freeform: Shape 228" o:spid="_x0000_s2466" style="position:absolute;left:16712;top:11285;width:6107;height:5624;flip:x;visibility:visible;mso-wrap-style:square;v-text-anchor:middle" coordsize="1007166,9276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" adj="-11796480,,5400" path="m962391,l463826,c207662,,,207662,,463826,,719990,207662,927652,463826,927652r498565,l994303,718558v8506,-83754,12863,-168734,12863,-254732c1007166,377828,1002809,292848,994303,209094l962391,xe" fillcolor="#168489" strokecolor="#0058a3" strokeweight="1pt">
                  <v:stroke joinstyle="miter"/>
                  <v:formulas/>
                  <v:path arrowok="t" o:connecttype="custom" o:connectlocs="583519,0;281228,0;0,281228;281228,562456;583519,562456;602868,435678;610667,281228;602868,126778;583519,0" o:connectangles="0,0,0,0,0,0,0,0,0" textboxrect="0,0,1007166,927652"/>
                  <v:textbox>
                    <w:txbxContent>
                      <w:p w14:paraId="4B54FC65" w14:textId="77777777" w:rsidR="00F92356" w:rsidRDefault="00F92356" w:rsidP="00F92356">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4</w:t>
                        </w:r>
                      </w:p>
                    </w:txbxContent>
                  </v:textbox>
                </v:shape>
                <v:shape id="Freeform: Shape 229" o:spid="_x0000_s2467" style="position:absolute;left:37879;top:11285;width:6107;height:5624;flip:x;visibility:visible;mso-wrap-style:square;v-text-anchor:middle" coordsize="1007167,9276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" adj="-11796480,,5400" path="m543341,l44775,,12863,209094c4357,292848,,377828,,463826v,85998,4357,170978,12863,254732l44775,927652r498566,c799505,927652,1007167,719990,1007167,463826,1007167,207662,799505,,543341,xe" fillcolor="#168489" strokecolor="#0058a3" strokeweight="1pt">
                  <v:stroke joinstyle="miter"/>
                  <v:formulas/>
                  <v:path arrowok="t" o:connecttype="custom" o:connectlocs="329439,0;27148,0;7799,126778;0,281228;7799,435678;27148,562456;329439,562456;610667,281228;329439,0" o:connectangles="0,0,0,0,0,0,0,0,0" textboxrect="0,0,1007167,927652"/>
                  <v:textbox>
                    <w:txbxContent>
                      <w:p w14:paraId="02546846" w14:textId="77777777" w:rsidR="00F92356" w:rsidRDefault="00F92356" w:rsidP="00F92356">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3</w:t>
                        </w:r>
                      </w:p>
                    </w:txbxContent>
                  </v:textbox>
                </v:shape>
                <v:shape id="Freeform: Shape 230" o:spid="_x0000_s2468" style="position:absolute;left:19238;top:22453;width:8643;height:5509;flip:x;visibility:visible;mso-wrap-style:square;v-text-anchor:middle" coordsize="1425517,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" adj="-11796480,,5400" path="m1425517,l463826,c207662,,,207662,,463826,,655949,116810,820790,283284,891202r55647,17274l538197,812484c891213,620715,1192697,346105,1416559,14745l1425517,xe" fillcolor="#a0c9ca" strokecolor="#99bcda" strokeweight="1pt">
                  <v:stroke joinstyle="miter"/>
                  <v:formulas/>
                  <v:path arrowok="t" o:connecttype="custom" o:connectlocs="864322,0;281228,0;0,281228;171761,540355;205501,550829;326321,492627;858891,8940;864322,0" o:connectangles="0,0,0,0,0,0,0,0" textboxrect="0,0,1425517,908476"/>
                  <v:textbox>
                    <w:txbxContent>
                      <w:p w14:paraId="20793194" w14:textId="77777777" w:rsidR="00F92356" w:rsidRDefault="00F92356" w:rsidP="00F92356">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6</w:t>
                        </w:r>
                      </w:p>
                    </w:txbxContent>
                  </v:textbox>
                </v:shape>
                <v:shape id="Freeform: Shape 231" o:spid="_x0000_s2469" style="position:absolute;left:32817;top:22453;width:8643;height:5509;flip:x;visibility:visible;mso-wrap-style:square;v-text-anchor:middle" coordsize="1425518,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" adj="-11796480,,5400" path="m961692,l,,8958,14745c232820,346105,534304,620715,887320,812484r199267,95992l1142234,891202v166474,-70412,283284,-235253,283284,-427376c1425518,207662,1217856,,961692,xe" fillcolor="#a0c9ca" strokecolor="#99bcda" strokeweight="1pt">
                  <v:stroke joinstyle="miter"/>
                  <v:formulas/>
                  <v:path arrowok="t" o:connecttype="custom" o:connectlocs="583095,0;0,0;5431,8940;538002,492627;658822,550829;692562,540355;864323,281228;583095,0" o:connectangles="0,0,0,0,0,0,0,0" textboxrect="0,0,1425518,908476"/>
                  <v:textbox>
                    <w:txbxContent>
                      <w:p w14:paraId="2EEBEA9F" w14:textId="77777777" w:rsidR="00F92356" w:rsidRDefault="00F92356" w:rsidP="00F92356">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5</w:t>
                        </w:r>
                      </w:p>
                    </w:txbxContent>
                  </v:textbox>
                </v:shape>
                <v:shape id="Freeform: Shape 232" o:spid="_x0000_s2470" style="position:absolute;left:5062;top:116;width:20764;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" path="m2960860,l124895,c92875,,61612,3245,31418,9423l,19176r199266,95992c552282,306938,853766,581547,1077628,912907r8958,14745l2960860,927652v256164,,463826,-207662,463826,-463826c3424686,207662,3217024,,2960860,xe" fillcolor="white [3212]" strokecolor="#168489" strokeweight="1pt">
                  <v:stroke joinstyle="miter"/>
                  <v:path arrowok="t" o:connecttype="custom" o:connectlocs="1795234,0;75727,0;19049,5713;0,11627;120819,69829;653389,553516;658821,562456;1795234,562456;2076462,281228;1795234,0" o:connectangles="0,0,0,0,0,0,0,0,0,0"/>
                </v:shape>
                <v:shape id="Freeform: Shape 233" o:spid="_x0000_s2471" style="position:absolute;left:34872;top:116;width:20765;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" path="m3299791,l463826,c207662,,,207662,,463826,,719990,207662,927652,463826,927652r1874273,l2347057,912907c2570919,581547,2872403,306938,3225419,115168l3424686,19176,3393268,9423c3363074,3245,3331812,,3299791,xe" fillcolor="white [3212]" strokecolor="#168489" strokeweight="1pt">
                  <v:stroke joinstyle="miter"/>
                  <v:path arrowok="t" o:connecttype="custom" o:connectlocs="2000735,0;281228,0;0,281228;281228,562456;1417641,562456;1423072,553516;1955642,69829;2076462,11627;2057413,5713;2000735,0" o:connectangles="0,0,0,0,0,0,0,0,0,0"/>
                </v:shape>
                <v:shape id="Freeform: Shape 234" o:spid="_x0000_s2472" style="position:absolute;top:11285;width:16984;height:5624;flip:x;visibility:visible;mso-wrap-style:square;v-text-anchor:middle" coordsize="280122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" path="m2337400,l,,31912,209094v8506,83754,12863,168734,12863,254732c44775,549824,40418,634804,31912,718558l,927652r2337400,c2593564,927652,2801226,719990,2801226,463826,2801226,207662,2593564,,2337400,xe" fillcolor="white [3212]" strokecolor="#168489" strokeweight="1pt">
                  <v:stroke joinstyle="miter"/>
                  <v:path arrowok="t" o:connecttype="custom" o:connectlocs="1417217,0;0,0;19349,126778;27148,281228;19349,435678;0,562456;1417217,562456;1698445,281228;1417217,0" o:connectangles="0,0,0,0,0,0,0,0,0"/>
                </v:shape>
                <v:shape id="Freeform: Shape 235" o:spid="_x0000_s2473" style="position:absolute;left:43714;top:11285;width:16985;height:5624;flip:x;visibility:visible;mso-wrap-style:square;v-text-anchor:middle" coordsize="2801225,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" path="m2801225,l463826,c207662,,,207662,,463826,,719990,207662,927652,463826,927652r2337399,l2769313,718558v-8506,-83754,-12863,-168734,-12863,-254732c2756450,377828,2760807,292848,2769313,209094l2801225,xe" fillcolor="white [3212]" strokecolor="#168489" strokeweight="1pt">
                  <v:stroke joinstyle="miter"/>
                  <v:path arrowok="t" o:connecttype="custom" o:connectlocs="1698444,0;281228,0;0,281228;281228,562456;1698444,562456;1679095,435678;1671296,281228;1679095,126778;1698444,0" o:connectangles="0,0,0,0,0,0,0,0,0"/>
                </v:shape>
                <v:shape id="Freeform: Shape 236" o:spid="_x0000_s2474" style="position:absolute;left:5062;top:22453;width:20764;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" path="m2960860,l1086586,r-8958,14745c853766,346105,552282,620715,199266,812484l,908476r31418,9753c61612,924408,92875,927652,124895,927652r2835965,c3217024,927652,3424686,719990,3424686,463826,3424686,207662,3217024,,2960860,xe" fillcolor="white [3212]" strokecolor="#168489" strokeweight="1pt">
                  <v:stroke joinstyle="miter"/>
                  <v:path arrowok="t" o:connecttype="custom" o:connectlocs="1795234,0;658821,0;653389,8940;120819,492627;0,550829;19049,556743;75727,562456;1795234,562456;2076462,281228;1795234,0" o:connectangles="0,0,0,0,0,0,0,0,0,0"/>
                </v:shape>
                <v:shape id="Freeform: Shape 237" o:spid="_x0000_s2475" style="position:absolute;left:34872;top:22453;width:20765;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" path="m2338099,l463826,c207662,,,207662,,463826,,719990,207662,927652,463826,927652r2835965,c3331812,927652,3363074,924408,3393268,918229r31418,-9753l3225419,812484c2872403,620715,2570919,346105,2347057,14745l2338099,xe" fillcolor="white [3212]" strokecolor="#168489" strokeweight="1pt">
                  <v:stroke joinstyle="miter"/>
                  <v:path arrowok="t" o:connecttype="custom" o:connectlocs="1417641,0;281228,0;0,281228;281228,562456;2000735,562456;2057413,556743;2076462,550829;1955642,492627;1423072,8940;1417641,0" o:connectangles="0,0,0,0,0,0,0,0,0,0"/>
                </v:shape>
                <v:shape id="TextBox 18" o:spid="_x0000_s2476" type="#_x0000_t202" style="position:absolute;left:38512;top:850;width:16984;height:371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" filled="f" stroked="f">
                  <v:textbox inset="0,,0">
                    <w:txbxContent>
                      <w:p w14:paraId="02CDF0DD" w14:textId="5B59F1CE"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التقييم الذاتي</w:t>
                        </w:r>
                      </w:p>
                    </w:txbxContent>
                  </v:textbox>
                </v:shape>
                <v:shape id="TextBox 18" o:spid="_x0000_s2477" type="#_x0000_t202" style="position:absolute;left:4328;top:701;width:17758;height:383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" filled="f" stroked="f">
                  <v:textbox inset="0,,0">
                    <w:txbxContent>
                      <w:p w14:paraId="1315C5C8" w14:textId="7012983B"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تحديد الأهداف التطويرية</w:t>
                        </w:r>
                      </w:p>
                    </w:txbxContent>
                  </v:textbox>
                </v:shape>
                <v:shape id="TextBox 18" o:spid="_x0000_s2478" type="#_x0000_t202" style="position:absolute;left:40004;top:21461;width:15492;height:59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" filled="f" stroked="f">
                  <v:textbox inset="0,,0">
                    <w:txbxContent>
                      <w:p w14:paraId="570DC542" w14:textId="4CFE349F"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الموارد والدعم</w:t>
                        </w:r>
                      </w:p>
                    </w:txbxContent>
                  </v:textbox>
                </v:shape>
                <v:shape id="TextBox 18" o:spid="_x0000_s2479" type="#_x0000_t202" style="position:absolute;left:5981;top:21638;width:12800;height:64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" filled="f" stroked="f">
                  <v:textbox inset="0,,0">
                    <w:txbxContent>
                      <w:p w14:paraId="5283D0AC" w14:textId="155FA458"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متابعة التقدّم</w:t>
                        </w:r>
                      </w:p>
                    </w:txbxContent>
                  </v:textbox>
                </v:shape>
                <v:shape id="TextBox 18" o:spid="_x0000_s2480" type="#_x0000_t202" style="position:absolute;left:44553;top:11722;width:15095;height:39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" filled="f" stroked="f">
                  <v:textbox inset="0,,0">
                    <w:txbxContent>
                      <w:p w14:paraId="013FABAD" w14:textId="4FDA57FF"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استراتيجيات التعلّم</w:t>
                        </w:r>
                      </w:p>
                    </w:txbxContent>
                  </v:textbox>
                </v:shape>
                <v:shape id="TextBox 18" o:spid="_x0000_s2481" type="#_x0000_t202" style="position:absolute;left:733;top:12546;width:15518;height:385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" filled="f" stroked="f">
                  <v:textbox inset="0,,0">
                    <w:txbxContent>
                      <w:p w14:paraId="46D5710A" w14:textId="2DB71FEC"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الفرص التطبيقية</w:t>
                        </w:r>
                      </w:p>
                    </w:txbxContent>
                  </v:textbox>
                </v:shape>
                <w10:anchorlock/>
              </v:group>
            </w:pict>
          </mc:Fallback>
        </mc:AlternateContent>
      </w:r>
    </w:p>
    <w:p w14:paraId="06E21551" w14:textId="0D05C0DA" w:rsidR="00F92356" w:rsidRDefault="00F92356" w:rsidP="004978DE">
      <w:pPr>
        <w:rPr>
          <w:rFonts w:ascii="Sakkal Majalla" w:hAnsi="Sakkal Majalla"/>
          <w:b/>
          <w:bCs/>
          <w:sz w:val="34"/>
        </w:rPr>
      </w:pPr>
      <w:r w:rsidRPr="002A078C">
        <w:rPr>
          <w:rFonts w:ascii="Sakkal Majalla" w:hAnsi="Sakkal Majalla"/>
          <w:noProof/>
          <w:sz w:val="34"/>
          <w:lang w:bidi="ar-EG"/>
        </w:rPr>
        <mc:AlternateContent>
          <mc:Choice Requires="wpg">
            <w:drawing>
              <wp:inline distT="0" distB="0" distL="0" distR="0" wp14:anchorId="30C41681" wp14:editId="2B22006C">
                <wp:extent cx="5731510" cy="891540"/>
                <wp:effectExtent l="0" t="0" r="2540" b="22860"/>
                <wp:docPr id="128465014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46565039" name="مجموعة 47"/>
                        <wpg:cNvGrpSpPr/>
                        <wpg:grpSpPr>
                          <a:xfrm>
                            <a:off x="0" y="0"/>
                            <a:ext cx="5731510" cy="895351"/>
                            <a:chOff x="0" y="0"/>
                            <a:chExt cx="5878196" cy="918845"/>
                          </a:xfrm>
                        </wpg:grpSpPr>
                        <wpg:grpSp>
                          <wpg:cNvPr id="1655924968" name="مجموعة 48"/>
                          <wpg:cNvGrpSpPr/>
                          <wpg:grpSpPr>
                            <a:xfrm>
                              <a:off x="0" y="0"/>
                              <a:ext cx="5878196" cy="918845"/>
                              <a:chOff x="0" y="0"/>
                              <a:chExt cx="6240348" cy="919070"/>
                            </a:xfrm>
                          </wpg:grpSpPr>
                          <wpg:grpSp>
                            <wpg:cNvPr id="947266453" name="مجموعة 49"/>
                            <wpg:cNvGrpSpPr/>
                            <wpg:grpSpPr>
                              <a:xfrm>
                                <a:off x="0" y="169208"/>
                                <a:ext cx="5433072" cy="580613"/>
                                <a:chOff x="0" y="169208"/>
                                <a:chExt cx="5433072" cy="580613"/>
                              </a:xfrm>
                            </wpg:grpSpPr>
                            <wps:wsp>
                              <wps:cNvPr id="7191828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00204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370334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3476064" name="مربع نص 41"/>
                          <wps:cNvSpPr txBox="1"/>
                          <wps:spPr>
                            <a:xfrm>
                              <a:off x="204466" y="257055"/>
                              <a:ext cx="4615440" cy="389397"/>
                            </a:xfrm>
                            <a:prstGeom prst="rect">
                              <a:avLst/>
                            </a:prstGeom>
                            <a:noFill/>
                          </wps:spPr>
                          <wps:txbx>
                            <w:txbxContent>
                              <w:p w14:paraId="2A5887F0" w14:textId="1327D505"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التقييم الذاتي: فهم نقاط القوّة والضعف الحالية</w:t>
                                </w:r>
                              </w:p>
                            </w:txbxContent>
                          </wps:txbx>
                          <wps:bodyPr wrap="square" rtlCol="1">
                            <a:spAutoFit/>
                          </wps:bodyPr>
                        </wps:wsp>
                      </wpg:grpSp>
                      <pic:pic xmlns:pic="http://schemas.openxmlformats.org/drawingml/2006/picture">
                        <pic:nvPicPr>
                          <pic:cNvPr id="1094880637"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0C41681" id="_x0000_s248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HXePAmgcAAPo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4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">
                  <v:group id="_x0000_s24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">
                    <v:group id="_x0000_s24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">
                      <v:shape id="شكل حر 50" o:spid="_x0000_s24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" fillcolor="#a5a5a5 [2092]" stroked="f" strokeweight="1pt">
                        <v:stroke joinstyle="miter"/>
                      </v:roundrect>
                    </v:group>
                    <v:oval id="شكل بيضاوي 52" o:spid="_x0000_s24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" filled="f" strokecolor="#168489" strokeweight="1pt">
                      <v:stroke joinstyle="miter"/>
                    </v:oval>
                  </v:group>
                  <v:shape id="مربع نص 41" o:spid="_x0000_s248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" filled="f" stroked="f">
                    <v:textbox style="mso-fit-shape-to-text:t">
                      <w:txbxContent>
                        <w:p w14:paraId="2A5887F0" w14:textId="1327D505"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التقييم الذاتي: فهم نقاط القوّة والضعف الحالية</w:t>
                          </w:r>
                        </w:p>
                      </w:txbxContent>
                    </v:textbox>
                  </v:shape>
                </v:group>
                <v:shape id="صورة 54" o:spid="_x0000_s249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">
                  <v:imagedata r:id="rId90" o:title=""/>
                </v:shape>
                <w10:anchorlock/>
              </v:group>
            </w:pict>
          </mc:Fallback>
        </mc:AlternateContent>
      </w:r>
    </w:p>
    <w:p w14:paraId="0EEC21A8"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أدوات التقييم الذاتي (اختبارات الشخصية، المهارات).</w:t>
      </w:r>
    </w:p>
    <w:p w14:paraId="13D3EEBE"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التغذية الراجعة 360 درجة.</w:t>
      </w:r>
    </w:p>
    <w:p w14:paraId="447AB82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تحليل الإنجازات والإخفاقات السابقة.</w:t>
      </w:r>
    </w:p>
    <w:p w14:paraId="32F794CC" w14:textId="77777777" w:rsidR="004978DE" w:rsidRDefault="004978DE" w:rsidP="004978DE">
      <w:pPr>
        <w:rPr>
          <w:rFonts w:ascii="Sakkal Majalla" w:hAnsi="Sakkal Majalla"/>
          <w:sz w:val="34"/>
        </w:rPr>
      </w:pPr>
      <w:r w:rsidRPr="004978DE">
        <w:rPr>
          <w:rFonts w:ascii="Sakkal Majalla" w:hAnsi="Sakkal Majalla"/>
          <w:sz w:val="34"/>
          <w:rtl/>
        </w:rPr>
        <w:t xml:space="preserve">      مثال: استخدام نموذج </w:t>
      </w:r>
      <w:r w:rsidRPr="004978DE">
        <w:rPr>
          <w:rFonts w:ascii="Sakkal Majalla" w:hAnsi="Sakkal Majalla"/>
          <w:sz w:val="34"/>
        </w:rPr>
        <w:t>StrengthsFinder</w:t>
      </w:r>
      <w:r w:rsidRPr="004978DE">
        <w:rPr>
          <w:rFonts w:ascii="Sakkal Majalla" w:hAnsi="Sakkal Majalla"/>
          <w:sz w:val="34"/>
          <w:rtl/>
        </w:rPr>
        <w:t xml:space="preserve"> لتحديد نقاط القوّة الطبيعية.</w:t>
      </w:r>
    </w:p>
    <w:p w14:paraId="37D29B8C" w14:textId="7E6B52BF" w:rsidR="00F92356" w:rsidRPr="004978DE" w:rsidRDefault="00F92356"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7652737A" wp14:editId="5809582F">
                <wp:extent cx="5731510" cy="891540"/>
                <wp:effectExtent l="0" t="0" r="2540" b="22860"/>
                <wp:docPr id="76922386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26644032" name="مجموعة 47"/>
                        <wpg:cNvGrpSpPr/>
                        <wpg:grpSpPr>
                          <a:xfrm>
                            <a:off x="0" y="0"/>
                            <a:ext cx="5731510" cy="895351"/>
                            <a:chOff x="0" y="0"/>
                            <a:chExt cx="5878196" cy="918845"/>
                          </a:xfrm>
                        </wpg:grpSpPr>
                        <wpg:grpSp>
                          <wpg:cNvPr id="1614621063" name="مجموعة 48"/>
                          <wpg:cNvGrpSpPr/>
                          <wpg:grpSpPr>
                            <a:xfrm>
                              <a:off x="0" y="0"/>
                              <a:ext cx="5878196" cy="918845"/>
                              <a:chOff x="0" y="0"/>
                              <a:chExt cx="6240348" cy="919070"/>
                            </a:xfrm>
                          </wpg:grpSpPr>
                          <wpg:grpSp>
                            <wpg:cNvPr id="819055514" name="مجموعة 49"/>
                            <wpg:cNvGrpSpPr/>
                            <wpg:grpSpPr>
                              <a:xfrm>
                                <a:off x="0" y="169208"/>
                                <a:ext cx="5433072" cy="580613"/>
                                <a:chOff x="0" y="169208"/>
                                <a:chExt cx="5433072" cy="580613"/>
                              </a:xfrm>
                            </wpg:grpSpPr>
                            <wps:wsp>
                              <wps:cNvPr id="5972926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1321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74175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97069634" name="مربع نص 41"/>
                          <wps:cNvSpPr txBox="1"/>
                          <wps:spPr>
                            <a:xfrm>
                              <a:off x="204466" y="257055"/>
                              <a:ext cx="4615440" cy="389397"/>
                            </a:xfrm>
                            <a:prstGeom prst="rect">
                              <a:avLst/>
                            </a:prstGeom>
                            <a:noFill/>
                          </wps:spPr>
                          <wps:txbx>
                            <w:txbxContent>
                              <w:p w14:paraId="25A610F8" w14:textId="6495C2C0"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تحديد الأهداف التطويرية: أهداف ذكية (</w:t>
                                </w:r>
                                <w:r w:rsidRPr="00D26E98">
                                  <w:rPr>
                                    <w:rFonts w:eastAsia="Calibri" w:hAnsi="Adobe Arabic" w:cs="Adobe Arabic"/>
                                    <w:b/>
                                    <w:bCs/>
                                    <w:color w:val="FFFFFF"/>
                                    <w:kern w:val="24"/>
                                    <w:szCs w:val="28"/>
                                    <w:lang w:bidi="ar-EG"/>
                                  </w:rPr>
                                  <w:t>SMART</w:t>
                                </w:r>
                                <w:r w:rsidRPr="00F92356">
                                  <w:rPr>
                                    <w:rFonts w:eastAsia="Calibri" w:hAnsi="Adobe Arabic" w:cs="Adobe Arabic"/>
                                    <w:b/>
                                    <w:bCs/>
                                    <w:color w:val="FFFFFF"/>
                                    <w:kern w:val="24"/>
                                    <w:sz w:val="36"/>
                                    <w:szCs w:val="36"/>
                                    <w:rtl/>
                                    <w:lang w:bidi="ar-EG"/>
                                  </w:rPr>
                                  <w:t>) للتطوير القيادي</w:t>
                                </w:r>
                              </w:p>
                            </w:txbxContent>
                          </wps:txbx>
                          <wps:bodyPr wrap="square" rtlCol="1">
                            <a:spAutoFit/>
                          </wps:bodyPr>
                        </wps:wsp>
                      </wpg:grpSp>
                      <pic:pic xmlns:pic="http://schemas.openxmlformats.org/drawingml/2006/picture">
                        <pic:nvPicPr>
                          <pic:cNvPr id="1704596041"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652737A" id="_x0000_s249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Y54ALnQcAAPc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24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">
                  <v:group id="_x0000_s24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">
                    <v:group id="_x0000_s24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">
                      <v:shape id="شكل حر 50" o:spid="_x0000_s24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" fillcolor="#a5a5a5 [2092]" stroked="f" strokeweight="1pt">
                        <v:stroke joinstyle="miter"/>
                      </v:roundrect>
                    </v:group>
                    <v:oval id="شكل بيضاوي 52" o:spid="_x0000_s24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" filled="f" strokecolor="#168489" strokeweight="1pt">
                      <v:stroke joinstyle="miter"/>
                    </v:oval>
                  </v:group>
                  <v:shape id="مربع نص 41" o:spid="_x0000_s249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" filled="f" stroked="f">
                    <v:textbox style="mso-fit-shape-to-text:t">
                      <w:txbxContent>
                        <w:p w14:paraId="25A610F8" w14:textId="6495C2C0"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تحديد الأهداف التطويرية: أهداف ذكية (</w:t>
                          </w:r>
                          <w:r w:rsidRPr="00D26E98">
                            <w:rPr>
                              <w:rFonts w:eastAsia="Calibri" w:hAnsi="Adobe Arabic" w:cs="Adobe Arabic"/>
                              <w:b/>
                              <w:bCs/>
                              <w:color w:val="FFFFFF"/>
                              <w:kern w:val="24"/>
                              <w:szCs w:val="28"/>
                              <w:lang w:bidi="ar-EG"/>
                            </w:rPr>
                            <w:t>SMART</w:t>
                          </w:r>
                          <w:r w:rsidRPr="00F92356">
                            <w:rPr>
                              <w:rFonts w:eastAsia="Calibri" w:hAnsi="Adobe Arabic" w:cs="Adobe Arabic"/>
                              <w:b/>
                              <w:bCs/>
                              <w:color w:val="FFFFFF"/>
                              <w:kern w:val="24"/>
                              <w:sz w:val="36"/>
                              <w:szCs w:val="36"/>
                              <w:rtl/>
                              <w:lang w:bidi="ar-EG"/>
                            </w:rPr>
                            <w:t>) للتطوير القيادي</w:t>
                          </w:r>
                        </w:p>
                      </w:txbxContent>
                    </v:textbox>
                  </v:shape>
                </v:group>
                <v:shape id="صورة 54" o:spid="_x0000_s24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">
                  <v:imagedata r:id="rId90" o:title=""/>
                </v:shape>
                <w10:anchorlock/>
              </v:group>
            </w:pict>
          </mc:Fallback>
        </mc:AlternateContent>
      </w:r>
    </w:p>
    <w:p w14:paraId="242CF2B4"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محدّدة (</w:t>
      </w:r>
      <w:r w:rsidRPr="004978DE">
        <w:rPr>
          <w:rFonts w:ascii="Sakkal Majalla" w:hAnsi="Sakkal Majalla"/>
          <w:sz w:val="34"/>
        </w:rPr>
        <w:t>Specific</w:t>
      </w:r>
      <w:r w:rsidRPr="004978DE">
        <w:rPr>
          <w:rFonts w:ascii="Sakkal Majalla" w:hAnsi="Sakkal Majalla"/>
          <w:sz w:val="34"/>
          <w:rtl/>
        </w:rPr>
        <w:t>).</w:t>
      </w:r>
    </w:p>
    <w:p w14:paraId="6B679AD6" w14:textId="77777777" w:rsidR="004978DE" w:rsidRPr="004978DE" w:rsidRDefault="004978DE" w:rsidP="004978DE">
      <w:pPr>
        <w:rPr>
          <w:rFonts w:ascii="Sakkal Majalla" w:hAnsi="Sakkal Majalla"/>
          <w:sz w:val="34"/>
          <w:rtl/>
        </w:rPr>
      </w:pPr>
      <w:r w:rsidRPr="004978DE">
        <w:rPr>
          <w:rFonts w:ascii="Sakkal Majalla" w:hAnsi="Sakkal Majalla"/>
          <w:sz w:val="34"/>
          <w:rtl/>
        </w:rPr>
        <w:lastRenderedPageBreak/>
        <w:t xml:space="preserve">   - قابلة للقياس (</w:t>
      </w:r>
      <w:r w:rsidRPr="004978DE">
        <w:rPr>
          <w:rFonts w:ascii="Sakkal Majalla" w:hAnsi="Sakkal Majalla"/>
          <w:sz w:val="34"/>
        </w:rPr>
        <w:t>Measurable</w:t>
      </w:r>
      <w:r w:rsidRPr="004978DE">
        <w:rPr>
          <w:rFonts w:ascii="Sakkal Majalla" w:hAnsi="Sakkal Majalla"/>
          <w:sz w:val="34"/>
          <w:rtl/>
        </w:rPr>
        <w:t>).</w:t>
      </w:r>
    </w:p>
    <w:p w14:paraId="00ABED78"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قابلة للتحقيق (</w:t>
      </w:r>
      <w:r w:rsidRPr="004978DE">
        <w:rPr>
          <w:rFonts w:ascii="Sakkal Majalla" w:hAnsi="Sakkal Majalla"/>
          <w:sz w:val="34"/>
        </w:rPr>
        <w:t>Achievable</w:t>
      </w:r>
      <w:r w:rsidRPr="004978DE">
        <w:rPr>
          <w:rFonts w:ascii="Sakkal Majalla" w:hAnsi="Sakkal Majalla"/>
          <w:sz w:val="34"/>
          <w:rtl/>
        </w:rPr>
        <w:t>).</w:t>
      </w:r>
    </w:p>
    <w:p w14:paraId="5EC1D375"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واقعية (</w:t>
      </w:r>
      <w:r w:rsidRPr="004978DE">
        <w:rPr>
          <w:rFonts w:ascii="Sakkal Majalla" w:hAnsi="Sakkal Majalla"/>
          <w:sz w:val="34"/>
        </w:rPr>
        <w:t>Relevant</w:t>
      </w:r>
      <w:r w:rsidRPr="004978DE">
        <w:rPr>
          <w:rFonts w:ascii="Sakkal Majalla" w:hAnsi="Sakkal Majalla"/>
          <w:sz w:val="34"/>
          <w:rtl/>
        </w:rPr>
        <w:t>).</w:t>
      </w:r>
    </w:p>
    <w:p w14:paraId="4CDA188E"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محدّدة زمنياً (</w:t>
      </w:r>
      <w:r w:rsidRPr="004978DE">
        <w:rPr>
          <w:rFonts w:ascii="Sakkal Majalla" w:hAnsi="Sakkal Majalla"/>
          <w:sz w:val="34"/>
        </w:rPr>
        <w:t>Time-bound</w:t>
      </w:r>
      <w:r w:rsidRPr="004978DE">
        <w:rPr>
          <w:rFonts w:ascii="Sakkal Majalla" w:hAnsi="Sakkal Majalla"/>
          <w:sz w:val="34"/>
          <w:rtl/>
        </w:rPr>
        <w:t>).</w:t>
      </w:r>
    </w:p>
    <w:p w14:paraId="65ECD7D9" w14:textId="77777777" w:rsidR="004978DE" w:rsidRDefault="004978DE" w:rsidP="004978DE">
      <w:pPr>
        <w:rPr>
          <w:rFonts w:ascii="Sakkal Majalla" w:hAnsi="Sakkal Majalla"/>
          <w:sz w:val="34"/>
        </w:rPr>
      </w:pPr>
      <w:r w:rsidRPr="004978DE">
        <w:rPr>
          <w:rFonts w:ascii="Sakkal Majalla" w:hAnsi="Sakkal Majalla"/>
          <w:sz w:val="34"/>
          <w:rtl/>
        </w:rPr>
        <w:t xml:space="preserve">      مثال: "تطوير مهارات التفويض الفعّال من خلال تفويض 3 مهام أسبوعياً لأعضاء الفريق مع متابعتها بشكل منظّم، وقياس النتائج خلال 3 أشهر".</w:t>
      </w:r>
    </w:p>
    <w:p w14:paraId="15FC873D" w14:textId="4019D12C" w:rsidR="00F92356" w:rsidRPr="004978DE" w:rsidRDefault="00F92356"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97A584E" wp14:editId="4A706132">
                <wp:extent cx="5731510" cy="891540"/>
                <wp:effectExtent l="0" t="0" r="2540" b="22860"/>
                <wp:docPr id="188610736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83655522" name="مجموعة 47"/>
                        <wpg:cNvGrpSpPr/>
                        <wpg:grpSpPr>
                          <a:xfrm>
                            <a:off x="0" y="0"/>
                            <a:ext cx="5731510" cy="895351"/>
                            <a:chOff x="0" y="0"/>
                            <a:chExt cx="5878196" cy="918845"/>
                          </a:xfrm>
                        </wpg:grpSpPr>
                        <wpg:grpSp>
                          <wpg:cNvPr id="651629875" name="مجموعة 48"/>
                          <wpg:cNvGrpSpPr/>
                          <wpg:grpSpPr>
                            <a:xfrm>
                              <a:off x="0" y="0"/>
                              <a:ext cx="5878196" cy="918845"/>
                              <a:chOff x="0" y="0"/>
                              <a:chExt cx="6240348" cy="919070"/>
                            </a:xfrm>
                          </wpg:grpSpPr>
                          <wpg:grpSp>
                            <wpg:cNvPr id="2121107385" name="مجموعة 49"/>
                            <wpg:cNvGrpSpPr/>
                            <wpg:grpSpPr>
                              <a:xfrm>
                                <a:off x="0" y="169208"/>
                                <a:ext cx="5433072" cy="580613"/>
                                <a:chOff x="0" y="169208"/>
                                <a:chExt cx="5433072" cy="580613"/>
                              </a:xfrm>
                            </wpg:grpSpPr>
                            <wps:wsp>
                              <wps:cNvPr id="19858828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874122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575880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8464576" name="مربع نص 41"/>
                          <wps:cNvSpPr txBox="1"/>
                          <wps:spPr>
                            <a:xfrm>
                              <a:off x="204466" y="257055"/>
                              <a:ext cx="4615440" cy="389397"/>
                            </a:xfrm>
                            <a:prstGeom prst="rect">
                              <a:avLst/>
                            </a:prstGeom>
                            <a:noFill/>
                          </wps:spPr>
                          <wps:txbx>
                            <w:txbxContent>
                              <w:p w14:paraId="13DCEB55" w14:textId="1388EADC"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استراتيجيات التعلّم: طرق اكتساب المهارات والمعارف</w:t>
                                </w:r>
                              </w:p>
                            </w:txbxContent>
                          </wps:txbx>
                          <wps:bodyPr wrap="square" rtlCol="1">
                            <a:spAutoFit/>
                          </wps:bodyPr>
                        </wps:wsp>
                      </wpg:grpSp>
                      <pic:pic xmlns:pic="http://schemas.openxmlformats.org/drawingml/2006/picture">
                        <pic:nvPicPr>
                          <pic:cNvPr id="1427880941"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97A584E" id="_x0000_s250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dCfkb6EHAAD8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25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">
                  <v:group id="_x0000_s25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">
                    <v:group id="_x0000_s25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">
                      <v:shape id="شكل حر 50" o:spid="_x0000_s25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" fillcolor="#a5a5a5 [2092]" stroked="f" strokeweight="1pt">
                        <v:stroke joinstyle="miter"/>
                      </v:roundrect>
                    </v:group>
                    <v:oval id="شكل بيضاوي 52" o:spid="_x0000_s25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" filled="f" strokecolor="#168489" strokeweight="1pt">
                      <v:stroke joinstyle="miter"/>
                    </v:oval>
                  </v:group>
                  <v:shape id="مربع نص 41" o:spid="_x0000_s250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" filled="f" stroked="f">
                    <v:textbox style="mso-fit-shape-to-text:t">
                      <w:txbxContent>
                        <w:p w14:paraId="13DCEB55" w14:textId="1388EADC"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استراتيجيات التعلّم: طرق اكتساب المهارات والمعارف</w:t>
                          </w:r>
                        </w:p>
                      </w:txbxContent>
                    </v:textbox>
                  </v:shape>
                </v:group>
                <v:shape id="صورة 54" o:spid="_x0000_s25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">
                  <v:imagedata r:id="rId90" o:title=""/>
                </v:shape>
                <w10:anchorlock/>
              </v:group>
            </w:pict>
          </mc:Fallback>
        </mc:AlternateContent>
      </w:r>
    </w:p>
    <w:p w14:paraId="06DD0CC1"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التعلّم الرسمي (دورات، شهادات).</w:t>
      </w:r>
    </w:p>
    <w:p w14:paraId="693F0E78"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التعلّم من التجربة (مهام صعبة، مشاريع جديدة).</w:t>
      </w:r>
    </w:p>
    <w:p w14:paraId="331B00F0"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التعلّم الاجتماعي (التوجيه، التدريب، شبكات التواصل).</w:t>
      </w:r>
    </w:p>
    <w:p w14:paraId="2DFFCDE2"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التعلّم الذاتي (قراءة، مشاهدة، استماع).</w:t>
      </w:r>
    </w:p>
    <w:p w14:paraId="498A10A5" w14:textId="77777777" w:rsidR="004978DE" w:rsidRDefault="004978DE" w:rsidP="004978DE">
      <w:pPr>
        <w:rPr>
          <w:rFonts w:ascii="Sakkal Majalla" w:hAnsi="Sakkal Majalla"/>
          <w:sz w:val="34"/>
        </w:rPr>
      </w:pPr>
      <w:r w:rsidRPr="004978DE">
        <w:rPr>
          <w:rFonts w:ascii="Sakkal Majalla" w:hAnsi="Sakkal Majalla"/>
          <w:sz w:val="34"/>
          <w:rtl/>
        </w:rPr>
        <w:t xml:space="preserve">      مثال: قامت شركة </w:t>
      </w:r>
      <w:r w:rsidRPr="004978DE">
        <w:rPr>
          <w:rFonts w:ascii="Sakkal Majalla" w:hAnsi="Sakkal Majalla"/>
          <w:sz w:val="34"/>
        </w:rPr>
        <w:t>Microsoft</w:t>
      </w:r>
      <w:r w:rsidRPr="004978DE">
        <w:rPr>
          <w:rFonts w:ascii="Sakkal Majalla" w:hAnsi="Sakkal Majalla"/>
          <w:sz w:val="34"/>
          <w:rtl/>
        </w:rPr>
        <w:t xml:space="preserve"> بتصميم برنامج "</w:t>
      </w:r>
      <w:r w:rsidRPr="004978DE">
        <w:rPr>
          <w:rFonts w:ascii="Sakkal Majalla" w:hAnsi="Sakkal Majalla"/>
          <w:sz w:val="34"/>
        </w:rPr>
        <w:t>Model-Coach-Care</w:t>
      </w:r>
      <w:r w:rsidRPr="004978DE">
        <w:rPr>
          <w:rFonts w:ascii="Sakkal Majalla" w:hAnsi="Sakkal Majalla"/>
          <w:sz w:val="34"/>
          <w:rtl/>
        </w:rPr>
        <w:t>" حيث يتعلّم القادة الجدد من خلال نمذجة سلوك القادة المتمرّسين، ثمّ تلقّي التدريب، ثمّ إظهار الرعاية للفريق.</w:t>
      </w:r>
    </w:p>
    <w:p w14:paraId="41C13D5C" w14:textId="6DB2647A" w:rsidR="00F92356" w:rsidRPr="004978DE" w:rsidRDefault="00F92356"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6FC590E8" wp14:editId="2782209B">
                <wp:extent cx="5731510" cy="891540"/>
                <wp:effectExtent l="0" t="0" r="2540" b="22860"/>
                <wp:docPr id="31200570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96358783" name="مجموعة 47"/>
                        <wpg:cNvGrpSpPr/>
                        <wpg:grpSpPr>
                          <a:xfrm>
                            <a:off x="0" y="0"/>
                            <a:ext cx="5731510" cy="895351"/>
                            <a:chOff x="0" y="0"/>
                            <a:chExt cx="5878196" cy="918845"/>
                          </a:xfrm>
                        </wpg:grpSpPr>
                        <wpg:grpSp>
                          <wpg:cNvPr id="300844106" name="مجموعة 48"/>
                          <wpg:cNvGrpSpPr/>
                          <wpg:grpSpPr>
                            <a:xfrm>
                              <a:off x="0" y="0"/>
                              <a:ext cx="5878196" cy="918845"/>
                              <a:chOff x="0" y="0"/>
                              <a:chExt cx="6240348" cy="919070"/>
                            </a:xfrm>
                          </wpg:grpSpPr>
                          <wpg:grpSp>
                            <wpg:cNvPr id="640644218" name="مجموعة 49"/>
                            <wpg:cNvGrpSpPr/>
                            <wpg:grpSpPr>
                              <a:xfrm>
                                <a:off x="0" y="169208"/>
                                <a:ext cx="5433072" cy="580613"/>
                                <a:chOff x="0" y="169208"/>
                                <a:chExt cx="5433072" cy="580613"/>
                              </a:xfrm>
                            </wpg:grpSpPr>
                            <wps:wsp>
                              <wps:cNvPr id="2355051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400796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576960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3827341" name="مربع نص 41"/>
                          <wps:cNvSpPr txBox="1"/>
                          <wps:spPr>
                            <a:xfrm>
                              <a:off x="204466" y="257055"/>
                              <a:ext cx="4615440" cy="389397"/>
                            </a:xfrm>
                            <a:prstGeom prst="rect">
                              <a:avLst/>
                            </a:prstGeom>
                            <a:noFill/>
                          </wps:spPr>
                          <wps:txbx>
                            <w:txbxContent>
                              <w:p w14:paraId="2D5BCC43" w14:textId="22C472B0"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الفرص التطبيقية: ممارسة المهارات في سياق عملي</w:t>
                                </w:r>
                              </w:p>
                            </w:txbxContent>
                          </wps:txbx>
                          <wps:bodyPr wrap="square" rtlCol="1">
                            <a:spAutoFit/>
                          </wps:bodyPr>
                        </wps:wsp>
                      </wpg:grpSp>
                      <pic:pic xmlns:pic="http://schemas.openxmlformats.org/drawingml/2006/picture">
                        <pic:nvPicPr>
                          <pic:cNvPr id="175335818"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FC590E8" id="_x0000_s250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XFLlQpUHAAD3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25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">
                  <v:group id="_x0000_s25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">
                    <v:group id="_x0000_s25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">
                      <v:shape id="شكل حر 50" o:spid="_x0000_s25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" fillcolor="#a5a5a5 [2092]" stroked="f" strokeweight="1pt">
                        <v:stroke joinstyle="miter"/>
                      </v:roundrect>
                    </v:group>
                    <v:oval id="شكل بيضاوي 52" o:spid="_x0000_s25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" filled="f" strokecolor="#168489" strokeweight="1pt">
                      <v:stroke joinstyle="miter"/>
                    </v:oval>
                  </v:group>
                  <v:shape id="مربع نص 41" o:spid="_x0000_s251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" filled="f" stroked="f">
                    <v:textbox style="mso-fit-shape-to-text:t">
                      <w:txbxContent>
                        <w:p w14:paraId="2D5BCC43" w14:textId="22C472B0"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الفرص التطبيقية: ممارسة المهارات في سياق عملي</w:t>
                          </w:r>
                        </w:p>
                      </w:txbxContent>
                    </v:textbox>
                  </v:shape>
                </v:group>
                <v:shape id="صورة 54" o:spid="_x0000_s251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">
                  <v:imagedata r:id="rId90" o:title=""/>
                </v:shape>
                <w10:anchorlock/>
              </v:group>
            </w:pict>
          </mc:Fallback>
        </mc:AlternateContent>
      </w:r>
    </w:p>
    <w:p w14:paraId="29B9A039"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المشاريع المتحدّية.</w:t>
      </w:r>
    </w:p>
    <w:p w14:paraId="514470EA"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الأدوار القيادية المؤقّتة.</w:t>
      </w:r>
    </w:p>
    <w:p w14:paraId="49ACA26A"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مهام فريق متعدّد التخصّصات.</w:t>
      </w:r>
    </w:p>
    <w:p w14:paraId="7EDF9B70"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تجارب عمل دولية.</w:t>
      </w:r>
    </w:p>
    <w:p w14:paraId="635B1D35" w14:textId="77777777" w:rsidR="004978DE" w:rsidRDefault="004978DE" w:rsidP="004978DE">
      <w:pPr>
        <w:rPr>
          <w:rFonts w:ascii="Sakkal Majalla" w:hAnsi="Sakkal Majalla"/>
          <w:sz w:val="34"/>
        </w:rPr>
      </w:pPr>
      <w:r w:rsidRPr="004978DE">
        <w:rPr>
          <w:rFonts w:ascii="Sakkal Majalla" w:hAnsi="Sakkal Majalla"/>
          <w:sz w:val="34"/>
          <w:rtl/>
        </w:rPr>
        <w:t xml:space="preserve">      مثال: برنامج </w:t>
      </w:r>
      <w:r w:rsidRPr="004978DE">
        <w:rPr>
          <w:rFonts w:ascii="Sakkal Majalla" w:hAnsi="Sakkal Majalla"/>
          <w:sz w:val="34"/>
        </w:rPr>
        <w:t>GE's Global Leadership</w:t>
      </w:r>
      <w:r w:rsidRPr="004978DE">
        <w:rPr>
          <w:rFonts w:ascii="Sakkal Majalla" w:hAnsi="Sakkal Majalla"/>
          <w:sz w:val="34"/>
          <w:rtl/>
        </w:rPr>
        <w:t xml:space="preserve"> للمديرين الصاعدين يتضمّن تناوب على مهام قيادية في وحدات مختلفة عالمياً.</w:t>
      </w:r>
    </w:p>
    <w:p w14:paraId="44D4D6CF" w14:textId="5DA7C2AB" w:rsidR="00F92356" w:rsidRPr="004978DE" w:rsidRDefault="00F92356" w:rsidP="004978DE">
      <w:pPr>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07E3FC6E" wp14:editId="50DA7494">
                <wp:extent cx="5731510" cy="891540"/>
                <wp:effectExtent l="0" t="0" r="2540" b="22860"/>
                <wp:docPr id="147139743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07993408" name="مجموعة 47"/>
                        <wpg:cNvGrpSpPr/>
                        <wpg:grpSpPr>
                          <a:xfrm>
                            <a:off x="0" y="0"/>
                            <a:ext cx="5731510" cy="895351"/>
                            <a:chOff x="0" y="0"/>
                            <a:chExt cx="5878196" cy="918845"/>
                          </a:xfrm>
                        </wpg:grpSpPr>
                        <wpg:grpSp>
                          <wpg:cNvPr id="961217282" name="مجموعة 48"/>
                          <wpg:cNvGrpSpPr/>
                          <wpg:grpSpPr>
                            <a:xfrm>
                              <a:off x="0" y="0"/>
                              <a:ext cx="5878196" cy="918845"/>
                              <a:chOff x="0" y="0"/>
                              <a:chExt cx="6240348" cy="919070"/>
                            </a:xfrm>
                          </wpg:grpSpPr>
                          <wpg:grpSp>
                            <wpg:cNvPr id="1482751691" name="مجموعة 49"/>
                            <wpg:cNvGrpSpPr/>
                            <wpg:grpSpPr>
                              <a:xfrm>
                                <a:off x="0" y="169208"/>
                                <a:ext cx="5433072" cy="580613"/>
                                <a:chOff x="0" y="169208"/>
                                <a:chExt cx="5433072" cy="580613"/>
                              </a:xfrm>
                            </wpg:grpSpPr>
                            <wps:wsp>
                              <wps:cNvPr id="16582575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742105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932133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8312574" name="مربع نص 41"/>
                          <wps:cNvSpPr txBox="1"/>
                          <wps:spPr>
                            <a:xfrm>
                              <a:off x="204466" y="257055"/>
                              <a:ext cx="4615440" cy="389397"/>
                            </a:xfrm>
                            <a:prstGeom prst="rect">
                              <a:avLst/>
                            </a:prstGeom>
                            <a:noFill/>
                          </wps:spPr>
                          <wps:txbx>
                            <w:txbxContent>
                              <w:p w14:paraId="3441A8BA" w14:textId="1266EABB"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الموارد والدعم: تحديد الموارد اللازمة للتطوير</w:t>
                                </w:r>
                              </w:p>
                            </w:txbxContent>
                          </wps:txbx>
                          <wps:bodyPr wrap="square" rtlCol="1">
                            <a:spAutoFit/>
                          </wps:bodyPr>
                        </wps:wsp>
                      </wpg:grpSp>
                      <pic:pic xmlns:pic="http://schemas.openxmlformats.org/drawingml/2006/picture">
                        <pic:nvPicPr>
                          <pic:cNvPr id="1751899354"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7E3FC6E" id="_x0000_s251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X9rluaEHAAD6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25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">
                  <v:group id="_x0000_s25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">
                    <v:group id="_x0000_s25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">
                      <v:shape id="شكل حر 50" o:spid="_x0000_s25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" fillcolor="#a5a5a5 [2092]" stroked="f" strokeweight="1pt">
                        <v:stroke joinstyle="miter"/>
                      </v:roundrect>
                    </v:group>
                    <v:oval id="شكل بيضاوي 52" o:spid="_x0000_s25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" filled="f" strokecolor="#168489" strokeweight="1pt">
                      <v:stroke joinstyle="miter"/>
                    </v:oval>
                  </v:group>
                  <v:shape id="مربع نص 41" o:spid="_x0000_s252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" filled="f" stroked="f">
                    <v:textbox style="mso-fit-shape-to-text:t">
                      <w:txbxContent>
                        <w:p w14:paraId="3441A8BA" w14:textId="1266EABB"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الموارد والدعم: تحديد الموارد اللازمة للتطوير</w:t>
                          </w:r>
                        </w:p>
                      </w:txbxContent>
                    </v:textbox>
                  </v:shape>
                </v:group>
                <v:shape id="صورة 54" o:spid="_x0000_s25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">
                  <v:imagedata r:id="rId90" o:title=""/>
                </v:shape>
                <w10:anchorlock/>
              </v:group>
            </w:pict>
          </mc:Fallback>
        </mc:AlternateContent>
      </w:r>
    </w:p>
    <w:p w14:paraId="75A6C0DD"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موارد مالية (ميزانية التدريب).</w:t>
      </w:r>
    </w:p>
    <w:p w14:paraId="1941E53C"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موارد بشرية (مرشدين، مدرّبين).</w:t>
      </w:r>
    </w:p>
    <w:p w14:paraId="1003E785"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موارد زمنية (وقت مخصّص للتطوير).</w:t>
      </w:r>
    </w:p>
    <w:p w14:paraId="00D5A00E"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موارد معرفية (كتب، دورات، منصّات).</w:t>
      </w:r>
    </w:p>
    <w:p w14:paraId="1E69D82F" w14:textId="77777777" w:rsidR="004978DE" w:rsidRDefault="004978DE" w:rsidP="004978DE">
      <w:pPr>
        <w:rPr>
          <w:rFonts w:ascii="Sakkal Majalla" w:hAnsi="Sakkal Majalla"/>
          <w:sz w:val="34"/>
        </w:rPr>
      </w:pPr>
      <w:r w:rsidRPr="004978DE">
        <w:rPr>
          <w:rFonts w:ascii="Sakkal Majalla" w:hAnsi="Sakkal Majalla"/>
          <w:sz w:val="34"/>
          <w:rtl/>
        </w:rPr>
        <w:t xml:space="preserve">      مثال: تخصّص </w:t>
      </w:r>
      <w:r w:rsidRPr="004978DE">
        <w:rPr>
          <w:rFonts w:ascii="Sakkal Majalla" w:hAnsi="Sakkal Majalla"/>
          <w:sz w:val="34"/>
        </w:rPr>
        <w:t>IBM 40</w:t>
      </w:r>
      <w:r w:rsidRPr="004978DE">
        <w:rPr>
          <w:rFonts w:ascii="Sakkal Majalla" w:hAnsi="Sakkal Majalla"/>
          <w:sz w:val="34"/>
          <w:rtl/>
        </w:rPr>
        <w:t xml:space="preserve"> ساعة سنوياً لكلّ موظّف للتطوير الذاتي ضمن منصّتها التعليمية الداخلية.</w:t>
      </w:r>
    </w:p>
    <w:p w14:paraId="7B7AAF2C" w14:textId="595F2593" w:rsidR="00F92356" w:rsidRPr="004978DE" w:rsidRDefault="00F92356"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2315889" wp14:editId="4C187408">
                <wp:extent cx="5731510" cy="891540"/>
                <wp:effectExtent l="0" t="0" r="2540" b="22860"/>
                <wp:docPr id="126497858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91233265" name="مجموعة 47"/>
                        <wpg:cNvGrpSpPr/>
                        <wpg:grpSpPr>
                          <a:xfrm>
                            <a:off x="0" y="0"/>
                            <a:ext cx="5731510" cy="895351"/>
                            <a:chOff x="0" y="0"/>
                            <a:chExt cx="5878196" cy="918845"/>
                          </a:xfrm>
                        </wpg:grpSpPr>
                        <wpg:grpSp>
                          <wpg:cNvPr id="1455844932" name="مجموعة 48"/>
                          <wpg:cNvGrpSpPr/>
                          <wpg:grpSpPr>
                            <a:xfrm>
                              <a:off x="0" y="0"/>
                              <a:ext cx="5878196" cy="918845"/>
                              <a:chOff x="0" y="0"/>
                              <a:chExt cx="6240348" cy="919070"/>
                            </a:xfrm>
                          </wpg:grpSpPr>
                          <wpg:grpSp>
                            <wpg:cNvPr id="1967606769" name="مجموعة 49"/>
                            <wpg:cNvGrpSpPr/>
                            <wpg:grpSpPr>
                              <a:xfrm>
                                <a:off x="0" y="169208"/>
                                <a:ext cx="5433072" cy="580613"/>
                                <a:chOff x="0" y="169208"/>
                                <a:chExt cx="5433072" cy="580613"/>
                              </a:xfrm>
                            </wpg:grpSpPr>
                            <wps:wsp>
                              <wps:cNvPr id="25396688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0761529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284827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23664662" name="مربع نص 41"/>
                          <wps:cNvSpPr txBox="1"/>
                          <wps:spPr>
                            <a:xfrm>
                              <a:off x="204466" y="257055"/>
                              <a:ext cx="4615440" cy="389397"/>
                            </a:xfrm>
                            <a:prstGeom prst="rect">
                              <a:avLst/>
                            </a:prstGeom>
                            <a:noFill/>
                          </wps:spPr>
                          <wps:txbx>
                            <w:txbxContent>
                              <w:p w14:paraId="2C9F2711" w14:textId="659E8A4C"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متابعة التقدّم: قياس وتقييم مستوى التطوّر</w:t>
                                </w:r>
                              </w:p>
                            </w:txbxContent>
                          </wps:txbx>
                          <wps:bodyPr wrap="square" rtlCol="1">
                            <a:spAutoFit/>
                          </wps:bodyPr>
                        </wps:wsp>
                      </wpg:grpSp>
                      <pic:pic xmlns:pic="http://schemas.openxmlformats.org/drawingml/2006/picture">
                        <pic:nvPicPr>
                          <pic:cNvPr id="1780511386" name="صورة 5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2315889" id="_x0000_s252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EZwgpicBwAA+x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5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">
                  <v:group id="_x0000_s25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">
                    <v:group id="_x0000_s25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">
                      <v:shape id="شكل حر 50" o:spid="_x0000_s25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" fillcolor="#a5a5a5 [2092]" stroked="f" strokeweight="1pt">
                        <v:stroke joinstyle="miter"/>
                      </v:roundrect>
                    </v:group>
                    <v:oval id="شكل بيضاوي 52" o:spid="_x0000_s25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" filled="f" strokecolor="#168489" strokeweight="1pt">
                      <v:stroke joinstyle="miter"/>
                    </v:oval>
                  </v:group>
                  <v:shape id="مربع نص 41" o:spid="_x0000_s253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" filled="f" stroked="f">
                    <v:textbox style="mso-fit-shape-to-text:t">
                      <w:txbxContent>
                        <w:p w14:paraId="2C9F2711" w14:textId="659E8A4C"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متابعة التقدّم: قياس وتقييم مستوى التطوّر</w:t>
                          </w:r>
                        </w:p>
                      </w:txbxContent>
                    </v:textbox>
                  </v:shape>
                </v:group>
                <v:shape id="صورة 54" o:spid="_x0000_s25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">
                  <v:imagedata r:id="rId90" o:title=""/>
                </v:shape>
                <w10:anchorlock/>
              </v:group>
            </w:pict>
          </mc:Fallback>
        </mc:AlternateContent>
      </w:r>
    </w:p>
    <w:p w14:paraId="0F45232E"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مؤشّرات أداء واضحة.</w:t>
      </w:r>
    </w:p>
    <w:p w14:paraId="6A635F72"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تقييم ذاتي دوري.</w:t>
      </w:r>
    </w:p>
    <w:p w14:paraId="01517A0D"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تغذية راجعة من الآخرين.</w:t>
      </w:r>
    </w:p>
    <w:p w14:paraId="2DC3EBD6"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مراجعة وتعديل الخطة.</w:t>
      </w:r>
    </w:p>
    <w:p w14:paraId="503B438A"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مثال: مراجعات ربع سنوية للتقدّم في الخطة التطويرية مع المرشد أو المدرّب.</w:t>
      </w:r>
    </w:p>
    <w:p w14:paraId="3ABBB69E" w14:textId="2688D64F" w:rsidR="00DB32E4" w:rsidRDefault="00DB32E4" w:rsidP="004978DE">
      <w:pPr>
        <w:rPr>
          <w:rFonts w:ascii="Sakkal Majalla" w:hAnsi="Sakkal Majalla"/>
          <w:b/>
          <w:bCs/>
          <w:sz w:val="34"/>
          <w:rtl/>
        </w:rPr>
      </w:pPr>
      <w:r w:rsidRPr="005E1D24">
        <w:rPr>
          <w:rFonts w:eastAsia="Times New Roman" w:cs="Times New Roman"/>
          <w:b/>
          <w:bCs/>
          <w:noProof/>
          <w:sz w:val="36"/>
          <w:szCs w:val="36"/>
        </w:rPr>
        <mc:AlternateContent>
          <mc:Choice Requires="wpg">
            <w:drawing>
              <wp:inline distT="0" distB="0" distL="0" distR="0" wp14:anchorId="6A9265D8" wp14:editId="0D5A04CF">
                <wp:extent cx="5711825" cy="748002"/>
                <wp:effectExtent l="0" t="0" r="22225" b="14605"/>
                <wp:docPr id="1762482441" name="Group 13"/>
                <wp:cNvGraphicFramePr/>
                <a:graphic xmlns:a="http://schemas.openxmlformats.org/drawingml/2006/main">
                  <a:graphicData uri="http://schemas.microsoft.com/office/word/2010/wordprocessingGroup">
                    <wpg:wgp>
                      <wpg:cNvGrpSpPr/>
                      <wpg:grpSpPr>
                        <a:xfrm flipH="1">
                          <a:off x="0" y="0"/>
                          <a:ext cx="5711825" cy="747683"/>
                          <a:chOff x="0" y="319"/>
                          <a:chExt cx="5711825" cy="747680"/>
                        </a:xfrm>
                      </wpg:grpSpPr>
                      <wpg:grpSp>
                        <wpg:cNvPr id="914312352" name="مجموعة 881967268"/>
                        <wpg:cNvGrpSpPr/>
                        <wpg:grpSpPr>
                          <a:xfrm>
                            <a:off x="0" y="159389"/>
                            <a:ext cx="5711825" cy="588610"/>
                            <a:chOff x="0" y="159300"/>
                            <a:chExt cx="6312597" cy="652391"/>
                          </a:xfrm>
                        </wpg:grpSpPr>
                        <wps:wsp>
                          <wps:cNvPr id="456982584"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46168048" name="مربع نص 2043426344"/>
                          <wps:cNvSpPr txBox="1"/>
                          <wps:spPr>
                            <a:xfrm>
                              <a:off x="817586" y="159300"/>
                              <a:ext cx="3692817" cy="453954"/>
                            </a:xfrm>
                            <a:prstGeom prst="rect">
                              <a:avLst/>
                            </a:prstGeom>
                            <a:noFill/>
                          </wps:spPr>
                          <wps:txbx>
                            <w:txbxContent>
                              <w:p w14:paraId="4E59967A" w14:textId="77777777" w:rsidR="00DB32E4" w:rsidRPr="00724F18" w:rsidRDefault="00DB32E4" w:rsidP="00DB32E4">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wps:txbx>
                          <wps:bodyPr wrap="square" rtlCol="1">
                            <a:spAutoFit/>
                          </wps:bodyPr>
                        </wps:wsp>
                        <wps:wsp>
                          <wps:cNvPr id="740303675"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991300008" name="Picture 179" descr="حافظة محددة مع تعبئة خالصة"/>
                          <pic:cNvPicPr>
                            <a:picLocks noChangeAspect="1"/>
                          </pic:cNvPicPr>
                        </pic:nvPicPr>
                        <pic:blipFill>
                          <a:blip r:embed="rId165">
                            <a:extLst>
                              <a:ext uri="{96DAC541-7B7A-43D3-8B79-37D633B846F1}">
                                <asvg:svgBlip xmlns:asvg="http://schemas.microsoft.com/office/drawing/2016/SVG/main" r:embed="rId166"/>
                              </a:ext>
                            </a:extLst>
                          </a:blip>
                          <a:srcRect/>
                          <a:stretch/>
                        </pic:blipFill>
                        <pic:spPr bwMode="auto">
                          <a:xfrm flipH="1">
                            <a:off x="0" y="319"/>
                            <a:ext cx="637540" cy="6375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A9265D8" id="_x0000_s2536" style="width:449.75pt;height:58.9pt;flip:x;mso-position-horizontal-relative:char;mso-position-vertical-relative:line" coordorigin=",3" coordsize="57118,747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">
                <v:group id="مجموعة 881967268" o:spid="_x0000_s2537" style="position:absolute;top:1593;width:57118;height:5886" coordorigin=",1593" coordsize="63125,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">
                  <v:roundrect id="مستطيل مستدير الزوايا 769901" o:spid="_x0000_s2538"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" fillcolor="#168489" strokecolor="#168489" strokeweight="1pt">
                    <v:stroke joinstyle="miter"/>
                  </v:roundrect>
                  <v:shape id="مربع نص 2043426344" o:spid="_x0000_s2539" type="#_x0000_t202" style="position:absolute;left:8175;top:1593;width:36929;height:4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" filled="f" stroked="f">
                    <v:textbox style="mso-fit-shape-to-text:t">
                      <w:txbxContent>
                        <w:p w14:paraId="4E59967A" w14:textId="77777777" w:rsidR="00DB32E4" w:rsidRPr="00724F18" w:rsidRDefault="00DB32E4" w:rsidP="00DB32E4">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v:textbox>
                  </v:shape>
                  <v:roundrect id="مستطيل مستدير الزوايا 769903" o:spid="_x0000_s2540"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" fillcolor="#168489" strokecolor="#168489" strokeweight="1pt">
                    <v:stroke joinstyle="miter"/>
                  </v:roundrect>
                </v:group>
                <v:shape id="Picture 179" o:spid="_x0000_s2541" type="#_x0000_t75" alt="حافظة محددة مع تعبئة خالصة" style="position:absolute;top:3;width:6375;height:63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">
                  <v:imagedata r:id="rId167" o:title="حافظة محددة مع تعبئة خالصة"/>
                </v:shape>
                <w10:anchorlock/>
              </v:group>
            </w:pict>
          </mc:Fallback>
        </mc:AlternateContent>
      </w:r>
    </w:p>
    <w:p w14:paraId="2C7B7741"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طوّرت شركة </w:t>
      </w:r>
      <w:r w:rsidRPr="004978DE">
        <w:rPr>
          <w:rFonts w:ascii="Sakkal Majalla" w:hAnsi="Sakkal Majalla"/>
          <w:sz w:val="34"/>
        </w:rPr>
        <w:t>Unilever</w:t>
      </w:r>
      <w:r w:rsidRPr="004978DE">
        <w:rPr>
          <w:rFonts w:ascii="Sakkal Majalla" w:hAnsi="Sakkal Majalla"/>
          <w:sz w:val="34"/>
          <w:rtl/>
        </w:rPr>
        <w:t xml:space="preserve"> برنامج "</w:t>
      </w:r>
      <w:r w:rsidRPr="004978DE">
        <w:rPr>
          <w:rFonts w:ascii="Sakkal Majalla" w:hAnsi="Sakkal Majalla"/>
          <w:sz w:val="34"/>
        </w:rPr>
        <w:t>Purpose-Led, Future-Fit Leadership</w:t>
      </w:r>
      <w:r w:rsidRPr="004978DE">
        <w:rPr>
          <w:rFonts w:ascii="Sakkal Majalla" w:hAnsi="Sakkal Majalla"/>
          <w:sz w:val="34"/>
          <w:rtl/>
        </w:rPr>
        <w:t xml:space="preserve">" الذي يركّز على إعداد قادة قادرين على تحقيق التوازن بين النجاح التجاري والاستدامة البيئية والاجتماعية. </w:t>
      </w:r>
    </w:p>
    <w:p w14:paraId="179AB3BC" w14:textId="77777777" w:rsidR="004978DE" w:rsidRPr="004978DE" w:rsidRDefault="004978DE" w:rsidP="004978DE">
      <w:pPr>
        <w:rPr>
          <w:rFonts w:ascii="Sakkal Majalla" w:hAnsi="Sakkal Majalla"/>
          <w:sz w:val="34"/>
          <w:rtl/>
        </w:rPr>
      </w:pPr>
      <w:r w:rsidRPr="004978DE">
        <w:rPr>
          <w:rFonts w:ascii="Sakkal Majalla" w:hAnsi="Sakkal Majalla"/>
          <w:sz w:val="34"/>
          <w:rtl/>
        </w:rPr>
        <w:t>البرنامج يجمع بين التعلّم الافتراضي، والتدريب الشخصي، والمشاريع التطبيقية، والتعلّم من الأقران. نتج عن البرنامج تحسّن في مؤشّرات القيادة بنسبة 30% وزيادة احتفاظ الشركة بالمواهب القيادية.</w:t>
      </w:r>
    </w:p>
    <w:tbl>
      <w:tblPr>
        <w:tblStyle w:val="a6"/>
        <w:bidiVisual/>
        <w:tblW w:w="9628" w:type="dxa"/>
        <w:tblInd w:w="-3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4E7DFE" w14:paraId="3364C4EA" w14:textId="77777777" w:rsidTr="009371B2">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6E9B91F3" w14:textId="77777777" w:rsidR="004E7DFE" w:rsidRPr="00B45CE2" w:rsidRDefault="004E7DFE" w:rsidP="009371B2">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61F00250" wp14:editId="4DA158F5">
                  <wp:extent cx="485140" cy="485140"/>
                  <wp:effectExtent l="0" t="0" r="0" b="0"/>
                  <wp:docPr id="320575367" name="Picture 827658486"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613B1920" w14:textId="77777777" w:rsidR="004E7DFE" w:rsidRPr="00B45CE2" w:rsidRDefault="004E7DFE" w:rsidP="009371B2">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vAlign w:val="center"/>
          </w:tcPr>
          <w:p w14:paraId="333FD896" w14:textId="79E9D8E2" w:rsidR="004E7DFE" w:rsidRPr="004319A5" w:rsidRDefault="004E7DFE" w:rsidP="009371B2">
            <w:pPr>
              <w:jc w:val="center"/>
              <w:rPr>
                <w:rFonts w:ascii="Adobe Arabic" w:hAnsi="Adobe Arabic" w:cs="Adobe Arabic"/>
                <w:bCs/>
                <w:color w:val="168489"/>
                <w:sz w:val="52"/>
                <w:szCs w:val="52"/>
                <w:rtl/>
                <w:lang w:bidi="ar-EG"/>
              </w:rPr>
            </w:pPr>
            <w:r w:rsidRPr="004E7DFE">
              <w:rPr>
                <w:rFonts w:ascii="Adobe Arabic" w:hAnsi="Adobe Arabic" w:cs="Adobe Arabic"/>
                <w:bCs/>
                <w:color w:val="168489"/>
                <w:sz w:val="52"/>
                <w:szCs w:val="52"/>
                <w:rtl/>
                <w:lang w:bidi="ar-EG"/>
              </w:rPr>
              <w:t>خطتي القيادية</w:t>
            </w:r>
          </w:p>
        </w:tc>
      </w:tr>
    </w:tbl>
    <w:p w14:paraId="3BE3175B" w14:textId="77777777" w:rsidR="004E7DFE" w:rsidRPr="008D39CE" w:rsidRDefault="004E7DFE" w:rsidP="004E7DFE">
      <w:r w:rsidRPr="00853909">
        <w:rPr>
          <w:noProof/>
        </w:rPr>
        <mc:AlternateContent>
          <mc:Choice Requires="wpg">
            <w:drawing>
              <wp:inline distT="0" distB="0" distL="0" distR="0" wp14:anchorId="3C7C6AB2" wp14:editId="0C160A88">
                <wp:extent cx="4406692" cy="545009"/>
                <wp:effectExtent l="0" t="0" r="0" b="26670"/>
                <wp:docPr id="1408343086"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738273527" name="Group 1648846340"/>
                        <wpg:cNvGrpSpPr/>
                        <wpg:grpSpPr>
                          <a:xfrm>
                            <a:off x="3797654" y="0"/>
                            <a:ext cx="609038" cy="545009"/>
                            <a:chOff x="3797654" y="0"/>
                            <a:chExt cx="609038" cy="545009"/>
                          </a:xfrm>
                        </wpg:grpSpPr>
                        <pic:pic xmlns:pic="http://schemas.openxmlformats.org/drawingml/2006/picture">
                          <pic:nvPicPr>
                            <pic:cNvPr id="1987472462" name="Picture 1551079542" descr="Clock "/>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394025693" name="Rectangle: Rounded Corners 61926104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56494540" name="TextBox 19"/>
                        <wps:cNvSpPr txBox="1"/>
                        <wps:spPr>
                          <a:xfrm>
                            <a:off x="0" y="113532"/>
                            <a:ext cx="3597910" cy="395605"/>
                          </a:xfrm>
                          <a:prstGeom prst="rect">
                            <a:avLst/>
                          </a:prstGeom>
                          <a:noFill/>
                        </wps:spPr>
                        <wps:txbx>
                          <w:txbxContent>
                            <w:p w14:paraId="773E902F" w14:textId="77777777" w:rsidR="004E7DFE" w:rsidRPr="00B45CE2" w:rsidRDefault="004E7DFE" w:rsidP="004E7DFE">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3C7C6AB2" id="_x0000_s2542"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">
                <v:group id="Group 1648846340" o:spid="_x0000_s2543"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">
                  <v:shape id="Picture 1551079542" o:spid="_x0000_s2544"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">
                    <v:imagedata r:id="rId107" o:title="Clock "/>
                  </v:shape>
                  <v:roundrect id="Rectangle: Rounded Corners 619261046" o:spid="_x0000_s2545"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" fillcolor="#7a8696" strokecolor="#7a8696" strokeweight="1pt">
                    <v:stroke joinstyle="miter"/>
                  </v:roundrect>
                </v:group>
                <v:shape id="TextBox 19" o:spid="_x0000_s2546"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" filled="f" stroked="f">
                  <v:textbox style="mso-fit-shape-to-text:t">
                    <w:txbxContent>
                      <w:p w14:paraId="773E902F" w14:textId="77777777" w:rsidR="004E7DFE" w:rsidRPr="00B45CE2" w:rsidRDefault="004E7DFE" w:rsidP="004E7DFE">
                        <w:pPr>
                          <w:pStyle w:val="a0"/>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1203C971" w14:textId="77777777" w:rsidR="004E7DFE" w:rsidRPr="007B7832" w:rsidRDefault="004E7DFE" w:rsidP="004E7DFE">
      <w:pPr>
        <w:rPr>
          <w:rFonts w:ascii="Sakkal Majalla" w:hAnsi="Sakkal Majalla"/>
          <w:color w:val="auto"/>
          <w:sz w:val="34"/>
          <w:rtl/>
        </w:rPr>
      </w:pPr>
      <w:r w:rsidRPr="007B7832">
        <w:rPr>
          <w:rFonts w:ascii="Sakkal Majalla" w:hAnsi="Sakkal Majalla"/>
          <w:color w:val="auto"/>
          <w:sz w:val="34"/>
          <w:rtl/>
        </w:rPr>
        <w:t>30 دقيقة.</w:t>
      </w:r>
    </w:p>
    <w:p w14:paraId="36539D30" w14:textId="77777777" w:rsidR="004E7DFE" w:rsidRPr="008D39CE" w:rsidRDefault="004E7DFE" w:rsidP="004E7DFE">
      <w:r w:rsidRPr="00853909">
        <w:rPr>
          <w:noProof/>
        </w:rPr>
        <mc:AlternateContent>
          <mc:Choice Requires="wpg">
            <w:drawing>
              <wp:inline distT="0" distB="0" distL="0" distR="0" wp14:anchorId="449EAB0B" wp14:editId="1614A236">
                <wp:extent cx="4435062" cy="545009"/>
                <wp:effectExtent l="0" t="0" r="3810" b="26670"/>
                <wp:docPr id="2138053952"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2119162067" name="Picture 1349129949" descr="Goal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751335168" name="Rectangle: Rounded Corners 968432746"/>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8931363" name="TextBox 23"/>
                        <wps:cNvSpPr txBox="1"/>
                        <wps:spPr>
                          <a:xfrm>
                            <a:off x="0" y="64202"/>
                            <a:ext cx="3600450" cy="395605"/>
                          </a:xfrm>
                          <a:prstGeom prst="rect">
                            <a:avLst/>
                          </a:prstGeom>
                          <a:noFill/>
                        </wps:spPr>
                        <wps:txbx>
                          <w:txbxContent>
                            <w:p w14:paraId="29B8B867" w14:textId="77777777" w:rsidR="004E7DFE" w:rsidRPr="00B45CE2" w:rsidRDefault="004E7DFE" w:rsidP="004E7DFE">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449EAB0B" id="_x0000_s2547"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">
                <v:shape id="Picture 1349129949" o:spid="_x0000_s2548"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">
                  <v:imagedata r:id="rId109" o:title="Goal "/>
                </v:shape>
                <v:roundrect id="Rectangle: Rounded Corners 968432746" o:spid="_x0000_s2549"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" fillcolor="#7a8696" strokecolor="#7a8696" strokeweight="1pt">
                  <v:stroke joinstyle="miter"/>
                </v:roundrect>
                <v:shape id="TextBox 23" o:spid="_x0000_s2550"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" filled="f" stroked="f">
                  <v:textbox style="mso-fit-shape-to-text:t">
                    <w:txbxContent>
                      <w:p w14:paraId="29B8B867" w14:textId="77777777" w:rsidR="004E7DFE" w:rsidRPr="00B45CE2" w:rsidRDefault="004E7DFE" w:rsidP="004E7DFE">
                        <w:pPr>
                          <w:pStyle w:val="a0"/>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7E38243A" w14:textId="77777777" w:rsidR="004E7DFE" w:rsidRPr="004E7DFE" w:rsidRDefault="004E7DFE" w:rsidP="004E7DFE">
      <w:pPr>
        <w:rPr>
          <w:rFonts w:ascii="Sakkal Majalla" w:hAnsi="Sakkal Majalla"/>
          <w:sz w:val="34"/>
          <w:rtl/>
        </w:rPr>
      </w:pPr>
      <w:r w:rsidRPr="004E7DFE">
        <w:rPr>
          <w:rFonts w:ascii="Sakkal Majalla" w:hAnsi="Sakkal Majalla"/>
          <w:sz w:val="34"/>
          <w:rtl/>
        </w:rPr>
        <w:t>1. تطبيق منهجية منظّمة لإعداد خطة تطوير شخصية قيادية.</w:t>
      </w:r>
    </w:p>
    <w:p w14:paraId="4AD2B430" w14:textId="77777777" w:rsidR="004E7DFE" w:rsidRPr="004E7DFE" w:rsidRDefault="004E7DFE" w:rsidP="004E7DFE">
      <w:pPr>
        <w:rPr>
          <w:rFonts w:ascii="Sakkal Majalla" w:hAnsi="Sakkal Majalla"/>
          <w:sz w:val="34"/>
          <w:rtl/>
        </w:rPr>
      </w:pPr>
      <w:r w:rsidRPr="004E7DFE">
        <w:rPr>
          <w:rFonts w:ascii="Sakkal Majalla" w:hAnsi="Sakkal Majalla"/>
          <w:sz w:val="34"/>
          <w:rtl/>
        </w:rPr>
        <w:t>2. تحديد نقاط القوّة الشخصية ومجالات التطوير القيادي.</w:t>
      </w:r>
    </w:p>
    <w:p w14:paraId="10577DAA" w14:textId="77777777" w:rsidR="004E7DFE" w:rsidRPr="004E7DFE" w:rsidRDefault="004E7DFE" w:rsidP="004E7DFE">
      <w:pPr>
        <w:rPr>
          <w:rFonts w:ascii="Sakkal Majalla" w:hAnsi="Sakkal Majalla"/>
          <w:sz w:val="34"/>
          <w:rtl/>
        </w:rPr>
      </w:pPr>
      <w:r w:rsidRPr="004E7DFE">
        <w:rPr>
          <w:rFonts w:ascii="Sakkal Majalla" w:hAnsi="Sakkal Majalla"/>
          <w:sz w:val="34"/>
          <w:rtl/>
        </w:rPr>
        <w:t>3. صياغة أهداف قيادية ذكية (</w:t>
      </w:r>
      <w:r w:rsidRPr="004E7DFE">
        <w:rPr>
          <w:rFonts w:ascii="Sakkal Majalla" w:hAnsi="Sakkal Majalla"/>
          <w:sz w:val="34"/>
        </w:rPr>
        <w:t>SMART</w:t>
      </w:r>
      <w:r w:rsidRPr="004E7DFE">
        <w:rPr>
          <w:rFonts w:ascii="Sakkal Majalla" w:hAnsi="Sakkal Majalla"/>
          <w:sz w:val="34"/>
          <w:rtl/>
        </w:rPr>
        <w:t>) قابلة للتنفيذ.</w:t>
      </w:r>
    </w:p>
    <w:p w14:paraId="7B9306EA" w14:textId="77777777" w:rsidR="004E7DFE" w:rsidRDefault="004E7DFE" w:rsidP="004E7DFE">
      <w:pPr>
        <w:rPr>
          <w:rFonts w:ascii="Sakkal Majalla" w:hAnsi="Sakkal Majalla"/>
          <w:sz w:val="34"/>
        </w:rPr>
      </w:pPr>
      <w:r w:rsidRPr="004E7DFE">
        <w:rPr>
          <w:rFonts w:ascii="Sakkal Majalla" w:hAnsi="Sakkal Majalla"/>
          <w:sz w:val="34"/>
          <w:rtl/>
        </w:rPr>
        <w:t>4. تبادل الخبرات والتغذية الراجعة البنّاءة بين المشاركين.</w:t>
      </w:r>
    </w:p>
    <w:p w14:paraId="357CDFA3" w14:textId="556AC1A0" w:rsidR="004E7DFE" w:rsidRPr="00E305FA" w:rsidRDefault="004E7DFE" w:rsidP="004E7DFE">
      <w:pPr>
        <w:rPr>
          <w:rFonts w:ascii="Sakkal Majalla" w:hAnsi="Sakkal Majalla"/>
          <w:sz w:val="34"/>
          <w:rtl/>
        </w:rPr>
      </w:pPr>
      <w:r w:rsidRPr="00DF5C59">
        <w:rPr>
          <w:noProof/>
        </w:rPr>
        <mc:AlternateContent>
          <mc:Choice Requires="wpg">
            <w:drawing>
              <wp:inline distT="0" distB="0" distL="0" distR="0" wp14:anchorId="309FA398" wp14:editId="7753DDF9">
                <wp:extent cx="4399280" cy="544971"/>
                <wp:effectExtent l="0" t="0" r="1270" b="26670"/>
                <wp:docPr id="873319280" name="Group 4096"/>
                <wp:cNvGraphicFramePr/>
                <a:graphic xmlns:a="http://schemas.openxmlformats.org/drawingml/2006/main">
                  <a:graphicData uri="http://schemas.microsoft.com/office/word/2010/wordprocessingGroup">
                    <wpg:wgp>
                      <wpg:cNvGrpSpPr/>
                      <wpg:grpSpPr>
                        <a:xfrm>
                          <a:off x="0" y="0"/>
                          <a:ext cx="4399280" cy="544971"/>
                          <a:chOff x="0" y="0"/>
                          <a:chExt cx="4399280" cy="544971"/>
                        </a:xfrm>
                      </wpg:grpSpPr>
                      <wpg:grpSp>
                        <wpg:cNvPr id="288333412" name="Group 1608695665"/>
                        <wpg:cNvGrpSpPr/>
                        <wpg:grpSpPr>
                          <a:xfrm>
                            <a:off x="0" y="0"/>
                            <a:ext cx="3843037" cy="544971"/>
                            <a:chOff x="0" y="0"/>
                            <a:chExt cx="3843373" cy="545009"/>
                          </a:xfrm>
                        </wpg:grpSpPr>
                        <wps:wsp>
                          <wps:cNvPr id="790795437" name="Rectangle: Rounded Corners 160869566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2339932" name="TextBox 19"/>
                          <wps:cNvSpPr txBox="1"/>
                          <wps:spPr>
                            <a:xfrm>
                              <a:off x="0" y="113676"/>
                              <a:ext cx="3599495" cy="395633"/>
                            </a:xfrm>
                            <a:prstGeom prst="rect">
                              <a:avLst/>
                            </a:prstGeom>
                            <a:noFill/>
                          </wps:spPr>
                          <wps:txbx>
                            <w:txbxContent>
                              <w:p w14:paraId="0FDA60C0" w14:textId="77777777" w:rsidR="004E7DFE" w:rsidRPr="00B45CE2" w:rsidRDefault="004E7DFE" w:rsidP="004E7DFE">
                                <w:pPr>
                                  <w:pStyle w:val="ac"/>
                                  <w:rPr>
                                    <w:color w:val="168489"/>
                                    <w:sz w:val="44"/>
                                    <w:szCs w:val="44"/>
                                    <w:lang w:bidi="ar-EG"/>
                                  </w:rPr>
                                </w:pPr>
                                <w:r w:rsidRPr="007B7832">
                                  <w:rPr>
                                    <w:color w:val="168489"/>
                                    <w:sz w:val="44"/>
                                    <w:szCs w:val="44"/>
                                    <w:rtl/>
                                    <w:lang w:bidi="ar-EG"/>
                                  </w:rPr>
                                  <w:t>المواد اللازمة</w:t>
                                </w:r>
                                <w:r w:rsidRPr="007B7832">
                                  <w:rPr>
                                    <w:rFonts w:hint="cs"/>
                                    <w:color w:val="168489"/>
                                    <w:sz w:val="44"/>
                                    <w:szCs w:val="44"/>
                                    <w:rtl/>
                                    <w:lang w:bidi="ar-EG"/>
                                  </w:rPr>
                                  <w:t xml:space="preserve"> </w:t>
                                </w:r>
                                <w:r w:rsidRPr="00B45CE2">
                                  <w:rPr>
                                    <w:rFonts w:hint="cs"/>
                                    <w:color w:val="168489"/>
                                    <w:sz w:val="44"/>
                                    <w:szCs w:val="44"/>
                                    <w:rtl/>
                                    <w:lang w:bidi="ar-EG"/>
                                  </w:rPr>
                                  <w:t>لتنفيذ النشاط</w:t>
                                </w:r>
                                <w:r w:rsidRPr="00B45CE2">
                                  <w:rPr>
                                    <w:color w:val="168489"/>
                                    <w:sz w:val="44"/>
                                    <w:szCs w:val="44"/>
                                    <w:rtl/>
                                    <w:lang w:bidi="ar-EG"/>
                                  </w:rPr>
                                  <w:t>:</w:t>
                                </w:r>
                              </w:p>
                            </w:txbxContent>
                          </wps:txbx>
                          <wps:bodyPr wrap="square">
                            <a:spAutoFit/>
                          </wps:bodyPr>
                        </wps:wsp>
                      </wpg:grpSp>
                      <pic:pic xmlns:pic="http://schemas.openxmlformats.org/drawingml/2006/picture">
                        <pic:nvPicPr>
                          <pic:cNvPr id="1233274460" name="Picture 1608695668" descr="Idea"/>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09FA398" id="_x0000_s2551" style="width:346.4pt;height:42.9pt;mso-position-horizontal-relative:char;mso-position-vertical-relative:line" coordsize="43992,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">
                <v:group id="Group 1608695665" o:spid="_x0000_s2552" style="position:absolute;width:38430;height:5449" coordsize="38433,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">
                  <v:roundrect id="Rectangle: Rounded Corners 1608695666" o:spid="_x0000_s2553"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" fillcolor="#7a8696" strokecolor="#7a8696" strokeweight="1pt">
                    <v:stroke joinstyle="miter"/>
                  </v:roundrect>
                  <v:shape id="TextBox 19" o:spid="_x0000_s2554" type="#_x0000_t202" style="position:absolute;top:1136;width:35994;height: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" filled="f" stroked="f">
                    <v:textbox style="mso-fit-shape-to-text:t">
                      <w:txbxContent>
                        <w:p w14:paraId="0FDA60C0" w14:textId="77777777" w:rsidR="004E7DFE" w:rsidRPr="00B45CE2" w:rsidRDefault="004E7DFE" w:rsidP="004E7DFE">
                          <w:pPr>
                            <w:pStyle w:val="a0"/>
                            <w:rPr>
                              <w:color w:val="168489"/>
                              <w:sz w:val="44"/>
                              <w:szCs w:val="44"/>
                              <w:lang w:bidi="ar-EG"/>
                            </w:rPr>
                          </w:pPr>
                          <w:r w:rsidRPr="007B7832">
                            <w:rPr>
                              <w:color w:val="168489"/>
                              <w:sz w:val="44"/>
                              <w:szCs w:val="44"/>
                              <w:rtl/>
                              <w:lang w:bidi="ar-EG"/>
                            </w:rPr>
                            <w:t>المواد اللازمة</w:t>
                          </w:r>
                          <w:r w:rsidRPr="007B7832">
                            <w:rPr>
                              <w:rFonts w:hint="cs"/>
                              <w:color w:val="168489"/>
                              <w:sz w:val="44"/>
                              <w:szCs w:val="44"/>
                              <w:rtl/>
                              <w:lang w:bidi="ar-EG"/>
                            </w:rPr>
                            <w:t xml:space="preserve"> </w:t>
                          </w:r>
                          <w:r w:rsidRPr="00B45CE2">
                            <w:rPr>
                              <w:rFonts w:hint="cs"/>
                              <w:color w:val="168489"/>
                              <w:sz w:val="44"/>
                              <w:szCs w:val="44"/>
                              <w:rtl/>
                              <w:lang w:bidi="ar-EG"/>
                            </w:rPr>
                            <w:t>لتنفيذ النشاط</w:t>
                          </w:r>
                          <w:r w:rsidRPr="00B45CE2">
                            <w:rPr>
                              <w:color w:val="168489"/>
                              <w:sz w:val="44"/>
                              <w:szCs w:val="44"/>
                              <w:rtl/>
                              <w:lang w:bidi="ar-EG"/>
                            </w:rPr>
                            <w:t>:</w:t>
                          </w:r>
                        </w:p>
                      </w:txbxContent>
                    </v:textbox>
                  </v:shape>
                </v:group>
                <v:shape id="Picture 1608695668" o:spid="_x0000_s2555"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">
                  <v:imagedata r:id="rId111" o:title="Idea"/>
                </v:shape>
                <w10:anchorlock/>
              </v:group>
            </w:pict>
          </mc:Fallback>
        </mc:AlternateContent>
      </w:r>
      <w:r w:rsidRPr="00E305FA">
        <w:rPr>
          <w:rFonts w:ascii="Sakkal Majalla" w:hAnsi="Sakkal Majalla"/>
          <w:sz w:val="34"/>
          <w:rtl/>
        </w:rPr>
        <w:t xml:space="preserve"> </w:t>
      </w:r>
    </w:p>
    <w:p w14:paraId="697EF008" w14:textId="77777777" w:rsidR="004E7DFE" w:rsidRPr="004E7DFE" w:rsidRDefault="004E7DFE" w:rsidP="004E7DFE">
      <w:pPr>
        <w:spacing w:line="259" w:lineRule="auto"/>
        <w:rPr>
          <w:rFonts w:ascii="Sakkal Majalla" w:hAnsi="Sakkal Majalla"/>
          <w:sz w:val="34"/>
          <w:rtl/>
        </w:rPr>
      </w:pPr>
      <w:r w:rsidRPr="004E7DFE">
        <w:rPr>
          <w:rFonts w:ascii="Sakkal Majalla" w:hAnsi="Sakkal Majalla"/>
          <w:sz w:val="34"/>
          <w:rtl/>
        </w:rPr>
        <w:t>- نماذج خطة التطوير الشخصية القيادية.</w:t>
      </w:r>
    </w:p>
    <w:p w14:paraId="45CB5F96" w14:textId="77777777" w:rsidR="004E7DFE" w:rsidRPr="004E7DFE" w:rsidRDefault="004E7DFE" w:rsidP="004E7DFE">
      <w:pPr>
        <w:spacing w:line="259" w:lineRule="auto"/>
        <w:rPr>
          <w:rFonts w:ascii="Sakkal Majalla" w:hAnsi="Sakkal Majalla"/>
          <w:sz w:val="34"/>
          <w:rtl/>
        </w:rPr>
      </w:pPr>
      <w:r w:rsidRPr="004E7DFE">
        <w:rPr>
          <w:rFonts w:ascii="Sakkal Majalla" w:hAnsi="Sakkal Majalla"/>
          <w:sz w:val="34"/>
          <w:rtl/>
        </w:rPr>
        <w:t>- بطاقات ملوّنة لكتابة نقاط القوّة ومجالات التطوير.</w:t>
      </w:r>
    </w:p>
    <w:p w14:paraId="261EE0ED" w14:textId="77777777" w:rsidR="004E7DFE" w:rsidRPr="004E7DFE" w:rsidRDefault="004E7DFE" w:rsidP="004E7DFE">
      <w:pPr>
        <w:spacing w:line="259" w:lineRule="auto"/>
        <w:rPr>
          <w:rFonts w:ascii="Sakkal Majalla" w:hAnsi="Sakkal Majalla"/>
          <w:sz w:val="34"/>
          <w:rtl/>
        </w:rPr>
      </w:pPr>
      <w:r w:rsidRPr="004E7DFE">
        <w:rPr>
          <w:rFonts w:ascii="Sakkal Majalla" w:hAnsi="Sakkal Majalla"/>
          <w:sz w:val="34"/>
          <w:rtl/>
        </w:rPr>
        <w:t>- أقلام وأوراق.</w:t>
      </w:r>
    </w:p>
    <w:p w14:paraId="4A38F237" w14:textId="77777777" w:rsidR="004E7DFE" w:rsidRDefault="004E7DFE" w:rsidP="004E7DFE">
      <w:pPr>
        <w:spacing w:line="259" w:lineRule="auto"/>
        <w:rPr>
          <w:rFonts w:ascii="Sakkal Majalla" w:hAnsi="Sakkal Majalla"/>
          <w:sz w:val="34"/>
        </w:rPr>
      </w:pPr>
      <w:r w:rsidRPr="004E7DFE">
        <w:rPr>
          <w:rFonts w:ascii="Sakkal Majalla" w:hAnsi="Sakkal Majalla"/>
          <w:sz w:val="34"/>
          <w:rtl/>
        </w:rPr>
        <w:t>- لوح قلاب لعرض النماذج.</w:t>
      </w:r>
    </w:p>
    <w:p w14:paraId="67DD5A68" w14:textId="7DA5519D" w:rsidR="004E7DFE" w:rsidRDefault="004E7DFE" w:rsidP="004E7DFE">
      <w:pPr>
        <w:spacing w:line="259" w:lineRule="auto"/>
        <w:rPr>
          <w:rFonts w:ascii="Sakkal Majalla" w:hAnsi="Sakkal Majalla"/>
          <w:color w:val="EE0000"/>
          <w:sz w:val="34"/>
          <w:rtl/>
        </w:rPr>
      </w:pPr>
      <w:r w:rsidRPr="005E1D24">
        <w:rPr>
          <w:noProof/>
          <w:color w:val="C00000"/>
        </w:rPr>
        <mc:AlternateContent>
          <mc:Choice Requires="wpg">
            <w:drawing>
              <wp:inline distT="0" distB="0" distL="0" distR="0" wp14:anchorId="67779EE7" wp14:editId="7317F116">
                <wp:extent cx="4418827" cy="545009"/>
                <wp:effectExtent l="0" t="0" r="1270" b="26670"/>
                <wp:docPr id="563162339"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2091495585" name="Group 1462637169"/>
                        <wpg:cNvGrpSpPr/>
                        <wpg:grpSpPr>
                          <a:xfrm>
                            <a:off x="3803929" y="0"/>
                            <a:ext cx="614898" cy="545009"/>
                            <a:chOff x="3803929" y="0"/>
                            <a:chExt cx="614898" cy="545009"/>
                          </a:xfrm>
                        </wpg:grpSpPr>
                        <pic:pic xmlns:pic="http://schemas.openxmlformats.org/drawingml/2006/picture">
                          <pic:nvPicPr>
                            <pic:cNvPr id="181539035" name="Picture 1462637170" descr="Activity "/>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120519436" name="Rectangle: Rounded Corners 1462637171"/>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6426217" name="TextBox 17"/>
                        <wps:cNvSpPr txBox="1"/>
                        <wps:spPr>
                          <a:xfrm>
                            <a:off x="0" y="110634"/>
                            <a:ext cx="3597275" cy="395605"/>
                          </a:xfrm>
                          <a:prstGeom prst="rect">
                            <a:avLst/>
                          </a:prstGeom>
                          <a:noFill/>
                        </wps:spPr>
                        <wps:txbx>
                          <w:txbxContent>
                            <w:p w14:paraId="6AB44BC9" w14:textId="77777777" w:rsidR="004E7DFE" w:rsidRPr="00262BBE" w:rsidRDefault="004E7DFE" w:rsidP="004E7DFE">
                              <w:pPr>
                                <w:pStyle w:val="ac"/>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wps:txbx>
                        <wps:bodyPr wrap="square">
                          <a:spAutoFit/>
                        </wps:bodyPr>
                      </wps:wsp>
                    </wpg:wgp>
                  </a:graphicData>
                </a:graphic>
              </wp:inline>
            </w:drawing>
          </mc:Choice>
          <mc:Fallback>
            <w:pict>
              <v:group w14:anchorId="67779EE7" id="_x0000_s2556"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">
                <v:group id="Group 1462637169" o:spid="_x0000_s2557"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">
                  <v:shape id="Picture 1462637170" o:spid="_x0000_s2558"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">
                    <v:imagedata r:id="rId113" o:title="Activity "/>
                  </v:shape>
                  <v:roundrect id="Rectangle: Rounded Corners 1462637171" o:spid="_x0000_s2559"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" fillcolor="#7a8696" strokecolor="#7a8696" strokeweight="1pt">
                    <v:stroke joinstyle="miter"/>
                  </v:roundrect>
                </v:group>
                <v:shape id="TextBox 17" o:spid="_x0000_s2560" type="#_x0000_t202" style="position:absolute;top:1106;width:35972;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" filled="f" stroked="f">
                  <v:textbox style="mso-fit-shape-to-text:t">
                    <w:txbxContent>
                      <w:p w14:paraId="6AB44BC9" w14:textId="77777777" w:rsidR="004E7DFE" w:rsidRPr="00262BBE" w:rsidRDefault="004E7DFE" w:rsidP="004E7DFE">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v:textbox>
                </v:shape>
                <w10:anchorlock/>
              </v:group>
            </w:pict>
          </mc:Fallback>
        </mc:AlternateContent>
      </w:r>
    </w:p>
    <w:p w14:paraId="2996A9A9" w14:textId="77777777" w:rsidR="004E7DFE" w:rsidRPr="004E7DFE" w:rsidRDefault="004E7DFE" w:rsidP="004E7DFE">
      <w:pPr>
        <w:rPr>
          <w:rFonts w:ascii="Sakkal Majalla" w:hAnsi="Sakkal Majalla"/>
          <w:sz w:val="34"/>
          <w:rtl/>
        </w:rPr>
      </w:pPr>
      <w:r w:rsidRPr="004E7DFE">
        <w:rPr>
          <w:rFonts w:ascii="Sakkal Majalla" w:hAnsi="Sakkal Majalla"/>
          <w:sz w:val="34"/>
          <w:rtl/>
        </w:rPr>
        <w:t>1. المرحلة الأولى: العمل الفردي (15 دقيقة)</w:t>
      </w:r>
    </w:p>
    <w:p w14:paraId="13F79143"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 توزيع نموذج خطة التطوير الشخصية على المشاركين.</w:t>
      </w:r>
    </w:p>
    <w:p w14:paraId="1B8C7B27"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 يقوم كل مشارك بتعبئة النموذج الذي يتضمّن:</w:t>
      </w:r>
    </w:p>
    <w:p w14:paraId="775D4967"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تحديد 3-5 نقاط قوّة قيادية يمتلكها ويرغب بتعزيزها.</w:t>
      </w:r>
    </w:p>
    <w:p w14:paraId="50D5E423"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تحديد 3-5 مجالات تحتاج للتطوير.</w:t>
      </w:r>
    </w:p>
    <w:p w14:paraId="389DE5F6"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صياغة 3 أهداف قيادية ذكية (</w:t>
      </w:r>
      <w:r w:rsidRPr="004E7DFE">
        <w:rPr>
          <w:rFonts w:ascii="Sakkal Majalla" w:hAnsi="Sakkal Majalla"/>
          <w:sz w:val="34"/>
        </w:rPr>
        <w:t>SMART</w:t>
      </w:r>
      <w:r w:rsidRPr="004E7DFE">
        <w:rPr>
          <w:rFonts w:ascii="Sakkal Majalla" w:hAnsi="Sakkal Majalla"/>
          <w:sz w:val="34"/>
          <w:rtl/>
        </w:rPr>
        <w:t>) للشهرين القادمين.</w:t>
      </w:r>
    </w:p>
    <w:p w14:paraId="1C8BE0A4" w14:textId="77777777" w:rsidR="004E7DFE" w:rsidRPr="004E7DFE" w:rsidRDefault="004E7DFE" w:rsidP="004E7DFE">
      <w:pPr>
        <w:rPr>
          <w:rFonts w:ascii="Sakkal Majalla" w:hAnsi="Sakkal Majalla"/>
          <w:sz w:val="34"/>
          <w:rtl/>
        </w:rPr>
      </w:pPr>
      <w:r w:rsidRPr="004E7DFE">
        <w:rPr>
          <w:rFonts w:ascii="Sakkal Majalla" w:hAnsi="Sakkal Majalla"/>
          <w:sz w:val="34"/>
          <w:rtl/>
        </w:rPr>
        <w:lastRenderedPageBreak/>
        <w:t xml:space="preserve">      تحديد الاستراتيجيات والموارد اللازمة لتحقيق هذه الأهداف.</w:t>
      </w:r>
    </w:p>
    <w:p w14:paraId="3D35B7FD"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وضع آلية لقياس التقدّم نحو تحقيق الأهداف.</w:t>
      </w:r>
    </w:p>
    <w:p w14:paraId="50E03888" w14:textId="77777777" w:rsidR="004E7DFE" w:rsidRPr="004E7DFE" w:rsidRDefault="004E7DFE" w:rsidP="004E7DFE">
      <w:pPr>
        <w:rPr>
          <w:rFonts w:ascii="Sakkal Majalla" w:hAnsi="Sakkal Majalla"/>
          <w:sz w:val="34"/>
          <w:rtl/>
        </w:rPr>
      </w:pPr>
      <w:r w:rsidRPr="004E7DFE">
        <w:rPr>
          <w:rFonts w:ascii="Sakkal Majalla" w:hAnsi="Sakkal Majalla"/>
          <w:sz w:val="34"/>
          <w:rtl/>
        </w:rPr>
        <w:t>2. المرحلة الثانية: العمل الجماعي (10 دقائق)</w:t>
      </w:r>
    </w:p>
    <w:p w14:paraId="44E58828"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 تقسيم المشاركين إلى مجموعات من 3-4 أشخاص.</w:t>
      </w:r>
    </w:p>
    <w:p w14:paraId="34A53CB3"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 يعرض كل مشارك خطّته أمام المجموعة (دقيقتان لكل شخص).</w:t>
      </w:r>
    </w:p>
    <w:p w14:paraId="42167485"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 تقدّم المجموعة تغذية راجعة بنّاءة لكل خطة:</w:t>
      </w:r>
    </w:p>
    <w:p w14:paraId="7280F5D2"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مدى واقعية الأهداف.</w:t>
      </w:r>
    </w:p>
    <w:p w14:paraId="58635B85"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ملاءمة استراتيجيات التطوير.</w:t>
      </w:r>
    </w:p>
    <w:p w14:paraId="76BADC3F"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اقتراحات إضافية للتطوير.</w:t>
      </w:r>
    </w:p>
    <w:p w14:paraId="79A06268" w14:textId="77777777" w:rsidR="004E7DFE" w:rsidRPr="004E7DFE" w:rsidRDefault="004E7DFE" w:rsidP="004E7DFE">
      <w:pPr>
        <w:rPr>
          <w:rFonts w:ascii="Sakkal Majalla" w:hAnsi="Sakkal Majalla"/>
          <w:sz w:val="34"/>
          <w:rtl/>
        </w:rPr>
      </w:pPr>
      <w:r w:rsidRPr="004E7DFE">
        <w:rPr>
          <w:rFonts w:ascii="Sakkal Majalla" w:hAnsi="Sakkal Majalla"/>
          <w:sz w:val="34"/>
          <w:rtl/>
        </w:rPr>
        <w:t>3. المرحلة الثالثة: الجلسة الختامية (5 دقائق)</w:t>
      </w:r>
    </w:p>
    <w:p w14:paraId="18EC23FF"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 يشارك متطوّعون (3-4 أشخاص) بعض النقاط الرئيسية من خططهم.</w:t>
      </w:r>
    </w:p>
    <w:p w14:paraId="362DBCFD"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 يلخّص المدرّب أبرز الأفكار والاتجاهات المشتركة.</w:t>
      </w:r>
    </w:p>
    <w:p w14:paraId="13B7F71A"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 توجيهات للمشاركين حول كيفية متابعة تنفيذ خططهم بعد الدورة.</w:t>
      </w:r>
    </w:p>
    <w:p w14:paraId="138F54F9" w14:textId="77777777" w:rsidR="004E7DFE" w:rsidRPr="004E7DFE" w:rsidRDefault="004E7DFE" w:rsidP="004E7DFE">
      <w:pPr>
        <w:rPr>
          <w:rFonts w:ascii="Sakkal Majalla" w:hAnsi="Sakkal Majalla"/>
          <w:b/>
          <w:bCs/>
          <w:color w:val="008080"/>
          <w:sz w:val="34"/>
          <w:rtl/>
        </w:rPr>
      </w:pPr>
      <w:r w:rsidRPr="004E7DFE">
        <w:rPr>
          <w:rFonts w:ascii="Sakkal Majalla" w:hAnsi="Sakkal Majalla"/>
          <w:b/>
          <w:bCs/>
          <w:color w:val="008080"/>
          <w:sz w:val="34"/>
          <w:rtl/>
        </w:rPr>
        <w:t>نموذج خطة التطوير القيادية:</w:t>
      </w:r>
    </w:p>
    <w:p w14:paraId="7CBB9498" w14:textId="77777777" w:rsidR="004E7DFE" w:rsidRPr="004E7DFE" w:rsidRDefault="004E7DFE" w:rsidP="004E7DFE">
      <w:pPr>
        <w:rPr>
          <w:rFonts w:ascii="Sakkal Majalla" w:hAnsi="Sakkal Majalla"/>
          <w:sz w:val="34"/>
          <w:rtl/>
        </w:rPr>
      </w:pPr>
      <w:r w:rsidRPr="004E7DFE">
        <w:rPr>
          <w:rFonts w:ascii="Sakkal Majalla" w:hAnsi="Sakkal Majalla"/>
          <w:sz w:val="34"/>
          <w:rtl/>
        </w:rPr>
        <w:t>1. نقاط القوّة القيادية (3-5 نقاط)</w:t>
      </w:r>
    </w:p>
    <w:p w14:paraId="434077A4" w14:textId="77777777" w:rsidR="004E7DFE" w:rsidRPr="004E7DFE" w:rsidRDefault="004E7DFE" w:rsidP="004E7DFE">
      <w:pPr>
        <w:rPr>
          <w:rFonts w:ascii="Sakkal Majalla" w:hAnsi="Sakkal Majalla"/>
          <w:sz w:val="34"/>
          <w:rtl/>
        </w:rPr>
      </w:pPr>
      <w:r w:rsidRPr="004E7DFE">
        <w:rPr>
          <w:rFonts w:ascii="Sakkal Majalla" w:hAnsi="Sakkal Majalla"/>
          <w:sz w:val="34"/>
          <w:rtl/>
        </w:rPr>
        <w:t>- ................................................</w:t>
      </w:r>
    </w:p>
    <w:p w14:paraId="1B3AA220" w14:textId="77777777" w:rsidR="004E7DFE" w:rsidRPr="004E7DFE" w:rsidRDefault="004E7DFE" w:rsidP="004E7DFE">
      <w:pPr>
        <w:rPr>
          <w:rFonts w:ascii="Sakkal Majalla" w:hAnsi="Sakkal Majalla"/>
          <w:sz w:val="34"/>
          <w:rtl/>
        </w:rPr>
      </w:pPr>
      <w:r w:rsidRPr="004E7DFE">
        <w:rPr>
          <w:rFonts w:ascii="Sakkal Majalla" w:hAnsi="Sakkal Majalla"/>
          <w:sz w:val="34"/>
          <w:rtl/>
        </w:rPr>
        <w:t>- ................................................</w:t>
      </w:r>
    </w:p>
    <w:p w14:paraId="336A6D68" w14:textId="77777777" w:rsidR="004E7DFE" w:rsidRPr="004E7DFE" w:rsidRDefault="004E7DFE" w:rsidP="004E7DFE">
      <w:pPr>
        <w:rPr>
          <w:rFonts w:ascii="Sakkal Majalla" w:hAnsi="Sakkal Majalla"/>
          <w:sz w:val="34"/>
          <w:rtl/>
        </w:rPr>
      </w:pPr>
      <w:r w:rsidRPr="004E7DFE">
        <w:rPr>
          <w:rFonts w:ascii="Sakkal Majalla" w:hAnsi="Sakkal Majalla"/>
          <w:sz w:val="34"/>
          <w:rtl/>
        </w:rPr>
        <w:t>- ................................................</w:t>
      </w:r>
    </w:p>
    <w:p w14:paraId="14F40913" w14:textId="77777777" w:rsidR="004E7DFE" w:rsidRPr="004E7DFE" w:rsidRDefault="004E7DFE" w:rsidP="004E7DFE">
      <w:pPr>
        <w:rPr>
          <w:rFonts w:ascii="Sakkal Majalla" w:hAnsi="Sakkal Majalla"/>
          <w:sz w:val="34"/>
          <w:rtl/>
        </w:rPr>
      </w:pPr>
    </w:p>
    <w:p w14:paraId="710CCCA8" w14:textId="77777777" w:rsidR="004E7DFE" w:rsidRPr="004E7DFE" w:rsidRDefault="004E7DFE" w:rsidP="004E7DFE">
      <w:pPr>
        <w:rPr>
          <w:rFonts w:ascii="Sakkal Majalla" w:hAnsi="Sakkal Majalla"/>
          <w:sz w:val="34"/>
          <w:rtl/>
        </w:rPr>
      </w:pPr>
      <w:r w:rsidRPr="004E7DFE">
        <w:rPr>
          <w:rFonts w:ascii="Sakkal Majalla" w:hAnsi="Sakkal Majalla"/>
          <w:sz w:val="34"/>
          <w:rtl/>
        </w:rPr>
        <w:t>2. مجالات التطوير (3-5 مجالات)</w:t>
      </w:r>
    </w:p>
    <w:p w14:paraId="13143010" w14:textId="77777777" w:rsidR="004E7DFE" w:rsidRPr="004E7DFE" w:rsidRDefault="004E7DFE" w:rsidP="004E7DFE">
      <w:pPr>
        <w:rPr>
          <w:rFonts w:ascii="Sakkal Majalla" w:hAnsi="Sakkal Majalla"/>
          <w:sz w:val="34"/>
          <w:rtl/>
        </w:rPr>
      </w:pPr>
      <w:r w:rsidRPr="004E7DFE">
        <w:rPr>
          <w:rFonts w:ascii="Sakkal Majalla" w:hAnsi="Sakkal Majalla"/>
          <w:sz w:val="34"/>
          <w:rtl/>
        </w:rPr>
        <w:t>- ................................................</w:t>
      </w:r>
    </w:p>
    <w:p w14:paraId="08848000" w14:textId="77777777" w:rsidR="004E7DFE" w:rsidRPr="004E7DFE" w:rsidRDefault="004E7DFE" w:rsidP="004E7DFE">
      <w:pPr>
        <w:rPr>
          <w:rFonts w:ascii="Sakkal Majalla" w:hAnsi="Sakkal Majalla"/>
          <w:sz w:val="34"/>
          <w:rtl/>
        </w:rPr>
      </w:pPr>
      <w:r w:rsidRPr="004E7DFE">
        <w:rPr>
          <w:rFonts w:ascii="Sakkal Majalla" w:hAnsi="Sakkal Majalla"/>
          <w:sz w:val="34"/>
          <w:rtl/>
        </w:rPr>
        <w:t>- ................................................</w:t>
      </w:r>
    </w:p>
    <w:p w14:paraId="5E2F3D97" w14:textId="77777777" w:rsidR="004E7DFE" w:rsidRPr="004E7DFE" w:rsidRDefault="004E7DFE" w:rsidP="004E7DFE">
      <w:pPr>
        <w:rPr>
          <w:rFonts w:ascii="Sakkal Majalla" w:hAnsi="Sakkal Majalla"/>
          <w:sz w:val="34"/>
          <w:rtl/>
        </w:rPr>
      </w:pPr>
      <w:r w:rsidRPr="004E7DFE">
        <w:rPr>
          <w:rFonts w:ascii="Sakkal Majalla" w:hAnsi="Sakkal Majalla"/>
          <w:sz w:val="34"/>
          <w:rtl/>
        </w:rPr>
        <w:t>- ................................................</w:t>
      </w:r>
    </w:p>
    <w:p w14:paraId="555AAF88" w14:textId="77777777" w:rsidR="004E7DFE" w:rsidRPr="004E7DFE" w:rsidRDefault="004E7DFE" w:rsidP="004E7DFE">
      <w:pPr>
        <w:rPr>
          <w:rFonts w:ascii="Sakkal Majalla" w:hAnsi="Sakkal Majalla"/>
          <w:sz w:val="34"/>
          <w:rtl/>
        </w:rPr>
      </w:pPr>
    </w:p>
    <w:p w14:paraId="701CD85B" w14:textId="5A9A5BDD" w:rsidR="004E7DFE" w:rsidRPr="004E7DFE" w:rsidRDefault="004E7DFE" w:rsidP="004E7DFE">
      <w:pPr>
        <w:rPr>
          <w:rFonts w:ascii="Sakkal Majalla" w:hAnsi="Sakkal Majalla"/>
          <w:sz w:val="34"/>
        </w:rPr>
      </w:pPr>
      <w:r w:rsidRPr="004E7DFE">
        <w:rPr>
          <w:rFonts w:ascii="Sakkal Majalla" w:hAnsi="Sakkal Majalla"/>
          <w:sz w:val="34"/>
          <w:rtl/>
        </w:rPr>
        <w:t>3. الأهداف القيادية الذكية (</w:t>
      </w:r>
      <w:r w:rsidRPr="004E7DFE">
        <w:rPr>
          <w:rFonts w:ascii="Sakkal Majalla" w:hAnsi="Sakkal Majalla"/>
          <w:sz w:val="34"/>
        </w:rPr>
        <w:t>SMART</w:t>
      </w:r>
      <w:r w:rsidRPr="004E7DFE">
        <w:rPr>
          <w:rFonts w:ascii="Sakkal Majalla" w:hAnsi="Sakkal Majalla"/>
          <w:sz w:val="34"/>
          <w:rtl/>
        </w:rPr>
        <w:t>) للشهرين القادمين</w:t>
      </w:r>
    </w:p>
    <w:p w14:paraId="1DA4FE1E" w14:textId="77777777" w:rsidR="004E7DFE" w:rsidRPr="004E7DFE" w:rsidRDefault="004E7DFE" w:rsidP="004E7DFE">
      <w:pPr>
        <w:rPr>
          <w:rFonts w:ascii="Sakkal Majalla" w:hAnsi="Sakkal Majalla"/>
          <w:sz w:val="34"/>
          <w:rtl/>
        </w:rPr>
      </w:pPr>
      <w:r w:rsidRPr="004E7DFE">
        <w:rPr>
          <w:rFonts w:ascii="Sakkal Majalla" w:hAnsi="Sakkal Majalla"/>
          <w:sz w:val="34"/>
          <w:rtl/>
        </w:rPr>
        <w:lastRenderedPageBreak/>
        <w:t>الهدف الأوّل:</w:t>
      </w:r>
    </w:p>
    <w:p w14:paraId="5DB57D78" w14:textId="77777777" w:rsidR="004E7DFE" w:rsidRPr="004E7DFE" w:rsidRDefault="004E7DFE" w:rsidP="004E7DFE">
      <w:pPr>
        <w:rPr>
          <w:rFonts w:ascii="Sakkal Majalla" w:hAnsi="Sakkal Majalla"/>
          <w:sz w:val="34"/>
          <w:rtl/>
        </w:rPr>
      </w:pPr>
      <w:r w:rsidRPr="004E7DFE">
        <w:rPr>
          <w:rFonts w:ascii="Sakkal Majalla" w:hAnsi="Sakkal Majalla"/>
          <w:sz w:val="34"/>
          <w:rtl/>
        </w:rPr>
        <w:t>- العبارة: ................................................</w:t>
      </w:r>
    </w:p>
    <w:p w14:paraId="169B43C1" w14:textId="77777777" w:rsidR="004E7DFE" w:rsidRPr="004E7DFE" w:rsidRDefault="004E7DFE" w:rsidP="004E7DFE">
      <w:pPr>
        <w:rPr>
          <w:rFonts w:ascii="Sakkal Majalla" w:hAnsi="Sakkal Majalla"/>
          <w:sz w:val="34"/>
          <w:rtl/>
        </w:rPr>
      </w:pPr>
      <w:r w:rsidRPr="004E7DFE">
        <w:rPr>
          <w:rFonts w:ascii="Sakkal Majalla" w:hAnsi="Sakkal Majalla"/>
          <w:sz w:val="34"/>
          <w:rtl/>
        </w:rPr>
        <w:t>- القياس: كيف سأقيس نجاحي؟ ................................................</w:t>
      </w:r>
    </w:p>
    <w:p w14:paraId="5D8310D0" w14:textId="77777777" w:rsidR="004E7DFE" w:rsidRPr="004E7DFE" w:rsidRDefault="004E7DFE" w:rsidP="004E7DFE">
      <w:pPr>
        <w:rPr>
          <w:rFonts w:ascii="Sakkal Majalla" w:hAnsi="Sakkal Majalla"/>
          <w:sz w:val="34"/>
          <w:rtl/>
        </w:rPr>
      </w:pPr>
      <w:r w:rsidRPr="004E7DFE">
        <w:rPr>
          <w:rFonts w:ascii="Sakkal Majalla" w:hAnsi="Sakkal Majalla"/>
          <w:sz w:val="34"/>
          <w:rtl/>
        </w:rPr>
        <w:t>- الإطار الزمني: ................................................</w:t>
      </w:r>
    </w:p>
    <w:p w14:paraId="0828E344" w14:textId="77777777" w:rsidR="004E7DFE" w:rsidRPr="004E7DFE" w:rsidRDefault="004E7DFE" w:rsidP="004E7DFE">
      <w:pPr>
        <w:rPr>
          <w:rFonts w:ascii="Sakkal Majalla" w:hAnsi="Sakkal Majalla"/>
          <w:sz w:val="34"/>
          <w:rtl/>
        </w:rPr>
      </w:pPr>
      <w:r w:rsidRPr="004E7DFE">
        <w:rPr>
          <w:rFonts w:ascii="Sakkal Majalla" w:hAnsi="Sakkal Majalla"/>
          <w:sz w:val="34"/>
          <w:rtl/>
        </w:rPr>
        <w:t>- استراتيجيات التنفيذ: ................................................</w:t>
      </w:r>
    </w:p>
    <w:p w14:paraId="23A36A2B" w14:textId="77777777" w:rsidR="004E7DFE" w:rsidRPr="004E7DFE" w:rsidRDefault="004E7DFE" w:rsidP="004E7DFE">
      <w:pPr>
        <w:rPr>
          <w:rFonts w:ascii="Sakkal Majalla" w:hAnsi="Sakkal Majalla"/>
          <w:sz w:val="34"/>
          <w:rtl/>
        </w:rPr>
      </w:pPr>
      <w:r w:rsidRPr="004E7DFE">
        <w:rPr>
          <w:rFonts w:ascii="Sakkal Majalla" w:hAnsi="Sakkal Majalla"/>
          <w:sz w:val="34"/>
          <w:rtl/>
        </w:rPr>
        <w:t>- الموارد اللازمة: ................................................</w:t>
      </w:r>
    </w:p>
    <w:p w14:paraId="4F2CAB84" w14:textId="77777777" w:rsidR="004E7DFE" w:rsidRPr="004E7DFE" w:rsidRDefault="004E7DFE" w:rsidP="004E7DFE">
      <w:pPr>
        <w:rPr>
          <w:rFonts w:ascii="Sakkal Majalla" w:hAnsi="Sakkal Majalla"/>
          <w:sz w:val="34"/>
          <w:rtl/>
        </w:rPr>
      </w:pPr>
    </w:p>
    <w:p w14:paraId="7FBCD41F" w14:textId="77777777" w:rsidR="004E7DFE" w:rsidRPr="004E7DFE" w:rsidRDefault="004E7DFE" w:rsidP="004E7DFE">
      <w:pPr>
        <w:rPr>
          <w:rFonts w:ascii="Sakkal Majalla" w:hAnsi="Sakkal Majalla"/>
          <w:sz w:val="34"/>
          <w:rtl/>
        </w:rPr>
      </w:pPr>
      <w:r w:rsidRPr="004E7DFE">
        <w:rPr>
          <w:rFonts w:ascii="Sakkal Majalla" w:hAnsi="Sakkal Majalla"/>
          <w:sz w:val="34"/>
          <w:rtl/>
        </w:rPr>
        <w:t>الهدف الثاني:</w:t>
      </w:r>
    </w:p>
    <w:p w14:paraId="0A229C0E" w14:textId="77777777" w:rsidR="004E7DFE" w:rsidRPr="004E7DFE" w:rsidRDefault="004E7DFE" w:rsidP="004E7DFE">
      <w:pPr>
        <w:rPr>
          <w:rFonts w:ascii="Sakkal Majalla" w:hAnsi="Sakkal Majalla"/>
          <w:sz w:val="34"/>
          <w:rtl/>
        </w:rPr>
      </w:pPr>
      <w:r w:rsidRPr="004E7DFE">
        <w:rPr>
          <w:rFonts w:ascii="Sakkal Majalla" w:hAnsi="Sakkal Majalla"/>
          <w:sz w:val="34"/>
          <w:rtl/>
        </w:rPr>
        <w:t>- العبارة: ................................................</w:t>
      </w:r>
    </w:p>
    <w:p w14:paraId="6CC9830D" w14:textId="77777777" w:rsidR="004E7DFE" w:rsidRPr="004E7DFE" w:rsidRDefault="004E7DFE" w:rsidP="004E7DFE">
      <w:pPr>
        <w:rPr>
          <w:rFonts w:ascii="Sakkal Majalla" w:hAnsi="Sakkal Majalla"/>
          <w:sz w:val="34"/>
          <w:rtl/>
        </w:rPr>
      </w:pPr>
      <w:r w:rsidRPr="004E7DFE">
        <w:rPr>
          <w:rFonts w:ascii="Sakkal Majalla" w:hAnsi="Sakkal Majalla"/>
          <w:sz w:val="34"/>
          <w:rtl/>
        </w:rPr>
        <w:t>- القياس: كيف سأقيس نجاحي؟ ................................................</w:t>
      </w:r>
    </w:p>
    <w:p w14:paraId="09B56BE2" w14:textId="77777777" w:rsidR="004E7DFE" w:rsidRPr="004E7DFE" w:rsidRDefault="004E7DFE" w:rsidP="004E7DFE">
      <w:pPr>
        <w:rPr>
          <w:rFonts w:ascii="Sakkal Majalla" w:hAnsi="Sakkal Majalla"/>
          <w:sz w:val="34"/>
          <w:rtl/>
        </w:rPr>
      </w:pPr>
      <w:r w:rsidRPr="004E7DFE">
        <w:rPr>
          <w:rFonts w:ascii="Sakkal Majalla" w:hAnsi="Sakkal Majalla"/>
          <w:sz w:val="34"/>
          <w:rtl/>
        </w:rPr>
        <w:t>- الإطار الزمني: ................................................</w:t>
      </w:r>
    </w:p>
    <w:p w14:paraId="0FF86EC8" w14:textId="77777777" w:rsidR="004E7DFE" w:rsidRPr="004E7DFE" w:rsidRDefault="004E7DFE" w:rsidP="004E7DFE">
      <w:pPr>
        <w:rPr>
          <w:rFonts w:ascii="Sakkal Majalla" w:hAnsi="Sakkal Majalla"/>
          <w:sz w:val="34"/>
          <w:rtl/>
        </w:rPr>
      </w:pPr>
      <w:r w:rsidRPr="004E7DFE">
        <w:rPr>
          <w:rFonts w:ascii="Sakkal Majalla" w:hAnsi="Sakkal Majalla"/>
          <w:sz w:val="34"/>
          <w:rtl/>
        </w:rPr>
        <w:t>- استراتيجيات التنفيذ: ................................................</w:t>
      </w:r>
    </w:p>
    <w:p w14:paraId="48BEB28B" w14:textId="77777777" w:rsidR="004E7DFE" w:rsidRPr="004E7DFE" w:rsidRDefault="004E7DFE" w:rsidP="004E7DFE">
      <w:pPr>
        <w:rPr>
          <w:rFonts w:ascii="Sakkal Majalla" w:hAnsi="Sakkal Majalla"/>
          <w:sz w:val="34"/>
          <w:rtl/>
        </w:rPr>
      </w:pPr>
      <w:r w:rsidRPr="004E7DFE">
        <w:rPr>
          <w:rFonts w:ascii="Sakkal Majalla" w:hAnsi="Sakkal Majalla"/>
          <w:sz w:val="34"/>
          <w:rtl/>
        </w:rPr>
        <w:t>- الموارد اللازمة: ................................................</w:t>
      </w:r>
    </w:p>
    <w:p w14:paraId="56D447B3" w14:textId="77777777" w:rsidR="004E7DFE" w:rsidRPr="004E7DFE" w:rsidRDefault="004E7DFE" w:rsidP="004E7DFE">
      <w:pPr>
        <w:rPr>
          <w:rFonts w:ascii="Sakkal Majalla" w:hAnsi="Sakkal Majalla"/>
          <w:sz w:val="34"/>
          <w:rtl/>
        </w:rPr>
      </w:pPr>
    </w:p>
    <w:p w14:paraId="28CF89A0" w14:textId="77777777" w:rsidR="004E7DFE" w:rsidRPr="004E7DFE" w:rsidRDefault="004E7DFE" w:rsidP="004E7DFE">
      <w:pPr>
        <w:rPr>
          <w:rFonts w:ascii="Sakkal Majalla" w:hAnsi="Sakkal Majalla"/>
          <w:sz w:val="34"/>
          <w:rtl/>
        </w:rPr>
      </w:pPr>
      <w:r w:rsidRPr="004E7DFE">
        <w:rPr>
          <w:rFonts w:ascii="Sakkal Majalla" w:hAnsi="Sakkal Majalla"/>
          <w:sz w:val="34"/>
          <w:rtl/>
        </w:rPr>
        <w:t>الهدف الثالث:</w:t>
      </w:r>
    </w:p>
    <w:p w14:paraId="3CDF92AC" w14:textId="77777777" w:rsidR="004E7DFE" w:rsidRPr="004E7DFE" w:rsidRDefault="004E7DFE" w:rsidP="004E7DFE">
      <w:pPr>
        <w:rPr>
          <w:rFonts w:ascii="Sakkal Majalla" w:hAnsi="Sakkal Majalla"/>
          <w:sz w:val="34"/>
          <w:rtl/>
        </w:rPr>
      </w:pPr>
      <w:r w:rsidRPr="004E7DFE">
        <w:rPr>
          <w:rFonts w:ascii="Sakkal Majalla" w:hAnsi="Sakkal Majalla"/>
          <w:sz w:val="34"/>
          <w:rtl/>
        </w:rPr>
        <w:t>- العبارة: ................................................</w:t>
      </w:r>
    </w:p>
    <w:p w14:paraId="680A9843" w14:textId="77777777" w:rsidR="004E7DFE" w:rsidRPr="004E7DFE" w:rsidRDefault="004E7DFE" w:rsidP="004E7DFE">
      <w:pPr>
        <w:rPr>
          <w:rFonts w:ascii="Sakkal Majalla" w:hAnsi="Sakkal Majalla"/>
          <w:sz w:val="34"/>
          <w:rtl/>
        </w:rPr>
      </w:pPr>
      <w:r w:rsidRPr="004E7DFE">
        <w:rPr>
          <w:rFonts w:ascii="Sakkal Majalla" w:hAnsi="Sakkal Majalla"/>
          <w:sz w:val="34"/>
          <w:rtl/>
        </w:rPr>
        <w:t>- القياس: كيف سأقيس نجاحي؟ ................................................</w:t>
      </w:r>
    </w:p>
    <w:p w14:paraId="798042FD" w14:textId="77777777" w:rsidR="004E7DFE" w:rsidRPr="004E7DFE" w:rsidRDefault="004E7DFE" w:rsidP="004E7DFE">
      <w:pPr>
        <w:rPr>
          <w:rFonts w:ascii="Sakkal Majalla" w:hAnsi="Sakkal Majalla"/>
          <w:sz w:val="34"/>
          <w:rtl/>
        </w:rPr>
      </w:pPr>
      <w:r w:rsidRPr="004E7DFE">
        <w:rPr>
          <w:rFonts w:ascii="Sakkal Majalla" w:hAnsi="Sakkal Majalla"/>
          <w:sz w:val="34"/>
          <w:rtl/>
        </w:rPr>
        <w:t>- الإطار الزمني: ................................................</w:t>
      </w:r>
    </w:p>
    <w:p w14:paraId="4896DF64" w14:textId="77777777" w:rsidR="004E7DFE" w:rsidRPr="004E7DFE" w:rsidRDefault="004E7DFE" w:rsidP="004E7DFE">
      <w:pPr>
        <w:rPr>
          <w:rFonts w:ascii="Sakkal Majalla" w:hAnsi="Sakkal Majalla"/>
          <w:sz w:val="34"/>
          <w:rtl/>
        </w:rPr>
      </w:pPr>
      <w:r w:rsidRPr="004E7DFE">
        <w:rPr>
          <w:rFonts w:ascii="Sakkal Majalla" w:hAnsi="Sakkal Majalla"/>
          <w:sz w:val="34"/>
          <w:rtl/>
        </w:rPr>
        <w:t>- استراتيجيات التنفيذ: ................................................</w:t>
      </w:r>
    </w:p>
    <w:p w14:paraId="5F04E65A" w14:textId="77777777" w:rsidR="004E7DFE" w:rsidRPr="004E7DFE" w:rsidRDefault="004E7DFE" w:rsidP="004E7DFE">
      <w:pPr>
        <w:rPr>
          <w:rFonts w:ascii="Sakkal Majalla" w:hAnsi="Sakkal Majalla"/>
          <w:sz w:val="34"/>
          <w:rtl/>
        </w:rPr>
      </w:pPr>
      <w:r w:rsidRPr="004E7DFE">
        <w:rPr>
          <w:rFonts w:ascii="Sakkal Majalla" w:hAnsi="Sakkal Majalla"/>
          <w:sz w:val="34"/>
          <w:rtl/>
        </w:rPr>
        <w:t>- الموارد اللازمة: ................................................</w:t>
      </w:r>
    </w:p>
    <w:p w14:paraId="5A060188" w14:textId="77777777" w:rsidR="004E7DFE" w:rsidRPr="004E7DFE" w:rsidRDefault="004E7DFE" w:rsidP="004E7DFE">
      <w:pPr>
        <w:rPr>
          <w:rFonts w:ascii="Sakkal Majalla" w:hAnsi="Sakkal Majalla"/>
          <w:sz w:val="34"/>
          <w:rtl/>
        </w:rPr>
      </w:pPr>
    </w:p>
    <w:p w14:paraId="33759B65" w14:textId="77777777" w:rsidR="004E7DFE" w:rsidRPr="004E7DFE" w:rsidRDefault="004E7DFE" w:rsidP="004E7DFE">
      <w:pPr>
        <w:rPr>
          <w:rFonts w:ascii="Sakkal Majalla" w:hAnsi="Sakkal Majalla"/>
          <w:sz w:val="34"/>
          <w:rtl/>
        </w:rPr>
      </w:pPr>
      <w:r w:rsidRPr="004E7DFE">
        <w:rPr>
          <w:rFonts w:ascii="Sakkal Majalla" w:hAnsi="Sakkal Majalla"/>
          <w:sz w:val="34"/>
          <w:rtl/>
        </w:rPr>
        <w:t>4. خطة المتابعة والتقييم</w:t>
      </w:r>
    </w:p>
    <w:p w14:paraId="41D73521" w14:textId="77777777" w:rsidR="004E7DFE" w:rsidRPr="004E7DFE" w:rsidRDefault="004E7DFE" w:rsidP="004E7DFE">
      <w:pPr>
        <w:rPr>
          <w:rFonts w:ascii="Sakkal Majalla" w:hAnsi="Sakkal Majalla"/>
          <w:sz w:val="34"/>
          <w:rtl/>
        </w:rPr>
      </w:pPr>
      <w:r w:rsidRPr="004E7DFE">
        <w:rPr>
          <w:rFonts w:ascii="Sakkal Majalla" w:hAnsi="Sakkal Majalla"/>
          <w:sz w:val="34"/>
          <w:rtl/>
        </w:rPr>
        <w:t>- توقيتات مراجعة التقدّم: ................................................</w:t>
      </w:r>
    </w:p>
    <w:p w14:paraId="781DF8BE" w14:textId="77777777" w:rsidR="004E7DFE" w:rsidRPr="004E7DFE" w:rsidRDefault="004E7DFE" w:rsidP="004E7DFE">
      <w:pPr>
        <w:rPr>
          <w:rFonts w:ascii="Sakkal Majalla" w:hAnsi="Sakkal Majalla"/>
          <w:sz w:val="34"/>
          <w:rtl/>
        </w:rPr>
      </w:pPr>
      <w:r w:rsidRPr="004E7DFE">
        <w:rPr>
          <w:rFonts w:ascii="Sakkal Majalla" w:hAnsi="Sakkal Majalla"/>
          <w:sz w:val="34"/>
          <w:rtl/>
        </w:rPr>
        <w:t>- الأشخاص الذين سيقدّمون التغذية الراجعة: ................................................</w:t>
      </w:r>
    </w:p>
    <w:p w14:paraId="7EF36581" w14:textId="4E1A0416" w:rsidR="004E7DFE" w:rsidRDefault="004E7DFE" w:rsidP="004E7DFE">
      <w:pPr>
        <w:rPr>
          <w:rFonts w:ascii="Sakkal Majalla" w:hAnsi="Sakkal Majalla"/>
          <w:sz w:val="34"/>
        </w:rPr>
      </w:pPr>
      <w:r w:rsidRPr="004E7DFE">
        <w:rPr>
          <w:rFonts w:ascii="Sakkal Majalla" w:hAnsi="Sakkal Majalla"/>
          <w:sz w:val="34"/>
          <w:rtl/>
        </w:rPr>
        <w:t>- كيفية توثيق التقدّم: ...............................................</w:t>
      </w:r>
    </w:p>
    <w:p w14:paraId="5A8A120E" w14:textId="77777777" w:rsidR="004E7DFE" w:rsidRDefault="004E7DFE" w:rsidP="004E7DFE">
      <w:pPr>
        <w:keepNext/>
        <w:pageBreakBefore/>
        <w:ind w:left="-227"/>
        <w:rPr>
          <w:rFonts w:ascii="Sakkal Majalla" w:hAnsi="Sakkal Majalla"/>
          <w:sz w:val="34"/>
          <w:lang w:bidi="ar-SY"/>
        </w:rPr>
      </w:pPr>
      <w:r w:rsidRPr="00B9790F">
        <w:rPr>
          <w:noProof/>
        </w:rPr>
        <w:lastRenderedPageBreak/>
        <mc:AlternateContent>
          <mc:Choice Requires="wpg">
            <w:drawing>
              <wp:inline distT="0" distB="0" distL="0" distR="0" wp14:anchorId="7888CBC7" wp14:editId="32FE9BFD">
                <wp:extent cx="5711825" cy="737619"/>
                <wp:effectExtent l="0" t="0" r="22225" b="24765"/>
                <wp:docPr id="3002013"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702785081" name="مجموعة 881967268"/>
                        <wpg:cNvGrpSpPr/>
                        <wpg:grpSpPr>
                          <a:xfrm>
                            <a:off x="0" y="165473"/>
                            <a:ext cx="5711825" cy="572146"/>
                            <a:chOff x="0" y="165446"/>
                            <a:chExt cx="6312597" cy="633543"/>
                          </a:xfrm>
                        </wpg:grpSpPr>
                        <wps:wsp>
                          <wps:cNvPr id="763901178"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8277930" name="مربع نص 2043426344"/>
                          <wps:cNvSpPr txBox="1"/>
                          <wps:spPr>
                            <a:xfrm>
                              <a:off x="3184368" y="165446"/>
                              <a:ext cx="2073788" cy="453527"/>
                            </a:xfrm>
                            <a:prstGeom prst="rect">
                              <a:avLst/>
                            </a:prstGeom>
                            <a:noFill/>
                          </wps:spPr>
                          <wps:txbx>
                            <w:txbxContent>
                              <w:p w14:paraId="3633BA4E" w14:textId="77777777" w:rsidR="004E7DFE" w:rsidRDefault="004E7DFE" w:rsidP="004E7DFE">
                                <w:pPr>
                                  <w:rPr>
                                    <w:rFonts w:eastAsia="Times New Roman" w:hAnsi="Adobe Arabic" w:cs="Adobe Arabic"/>
                                    <w:b/>
                                    <w:bCs/>
                                    <w:color w:val="000000"/>
                                    <w:kern w:val="24"/>
                                    <w:sz w:val="40"/>
                                    <w:szCs w:val="40"/>
                                  </w:rPr>
                                </w:pPr>
                                <w:r w:rsidRPr="00543EBD">
                                  <w:rPr>
                                    <w:rFonts w:eastAsia="Times New Roman" w:hAnsi="Adobe Arabic" w:cs="Adobe Arabic"/>
                                    <w:b/>
                                    <w:bCs/>
                                    <w:color w:val="000000"/>
                                    <w:kern w:val="24"/>
                                    <w:sz w:val="40"/>
                                    <w:szCs w:val="40"/>
                                    <w:rtl/>
                                  </w:rPr>
                                  <w:t>حالة دراسيّة</w:t>
                                </w:r>
                              </w:p>
                            </w:txbxContent>
                          </wps:txbx>
                          <wps:bodyPr wrap="square" rtlCol="1">
                            <a:spAutoFit/>
                          </wps:bodyPr>
                        </wps:wsp>
                        <wps:wsp>
                          <wps:cNvPr id="473357335"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922576521" name="Picture 1717196180" descr="Submission "/>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888CBC7" id="_x0000_s2561"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">
                <v:group id="مجموعة 881967268" o:spid="_x0000_s2562"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">
                  <v:roundrect id="مستطيل مستدير الزوايا 769901" o:spid="_x0000_s2563"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" fillcolor="#168489" strokecolor="#168489" strokeweight="1pt">
                    <v:stroke joinstyle="miter"/>
                  </v:roundrect>
                  <v:shape id="مربع نص 2043426344" o:spid="_x0000_s2564"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" filled="f" stroked="f">
                    <v:textbox style="mso-fit-shape-to-text:t">
                      <w:txbxContent>
                        <w:p w14:paraId="3633BA4E" w14:textId="77777777" w:rsidR="004E7DFE" w:rsidRDefault="004E7DFE" w:rsidP="004E7DFE">
                          <w:pPr>
                            <w:rPr>
                              <w:rFonts w:eastAsia="Times New Roman" w:hAnsi="Adobe Arabic" w:cs="Adobe Arabic"/>
                              <w:b/>
                              <w:bCs/>
                              <w:color w:val="000000"/>
                              <w:kern w:val="24"/>
                              <w:sz w:val="40"/>
                              <w:szCs w:val="40"/>
                            </w:rPr>
                          </w:pPr>
                          <w:r w:rsidRPr="00543EBD">
                            <w:rPr>
                              <w:rFonts w:eastAsia="Times New Roman" w:hAnsi="Adobe Arabic" w:cs="Adobe Arabic"/>
                              <w:b/>
                              <w:bCs/>
                              <w:color w:val="000000"/>
                              <w:kern w:val="24"/>
                              <w:sz w:val="40"/>
                              <w:szCs w:val="40"/>
                              <w:rtl/>
                            </w:rPr>
                            <w:t>حالة دراسيّة</w:t>
                          </w:r>
                        </w:p>
                      </w:txbxContent>
                    </v:textbox>
                  </v:shape>
                  <v:roundrect id="مستطيل مستدير الزوايا 769903" o:spid="_x0000_s2565"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" fillcolor="#168489" strokecolor="#168489" strokeweight="1pt">
                    <v:stroke joinstyle="miter"/>
                  </v:roundrect>
                </v:group>
                <v:shape id="Picture 1717196180" o:spid="_x0000_s2566"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">
                  <v:imagedata r:id="rId115" o:title="Submission "/>
                </v:shape>
                <w10:anchorlock/>
              </v:group>
            </w:pict>
          </mc:Fallback>
        </mc:AlternateContent>
      </w:r>
    </w:p>
    <w:p w14:paraId="1AEB7E6C" w14:textId="77777777" w:rsidR="004E7DFE" w:rsidRPr="004E7DFE" w:rsidRDefault="004E7DFE" w:rsidP="004E7DFE">
      <w:pPr>
        <w:rPr>
          <w:rFonts w:ascii="Sakkal Majalla" w:hAnsi="Sakkal Majalla"/>
          <w:b/>
          <w:bCs/>
          <w:sz w:val="34"/>
          <w:rtl/>
        </w:rPr>
      </w:pPr>
      <w:r w:rsidRPr="004E7DFE">
        <w:rPr>
          <w:rFonts w:ascii="Sakkal Majalla" w:hAnsi="Sakkal Majalla" w:hint="cs"/>
          <w:b/>
          <w:bCs/>
          <w:sz w:val="34"/>
          <w:rtl/>
        </w:rPr>
        <w:t>"</w:t>
      </w:r>
      <w:r w:rsidRPr="004E7DFE">
        <w:rPr>
          <w:rFonts w:ascii="Sakkal Majalla" w:hAnsi="Sakkal Majalla"/>
          <w:b/>
          <w:bCs/>
          <w:sz w:val="34"/>
          <w:rtl/>
        </w:rPr>
        <w:t>شركة الريادة للاستشارات"</w:t>
      </w:r>
    </w:p>
    <w:p w14:paraId="575DB84B" w14:textId="77777777" w:rsidR="004E7DFE" w:rsidRPr="004E7DFE" w:rsidRDefault="004E7DFE" w:rsidP="004E7DFE">
      <w:pPr>
        <w:rPr>
          <w:rFonts w:ascii="Sakkal Majalla" w:hAnsi="Sakkal Majalla"/>
          <w:sz w:val="34"/>
          <w:rtl/>
        </w:rPr>
      </w:pPr>
      <w:r w:rsidRPr="004E7DFE">
        <w:rPr>
          <w:rFonts w:ascii="Sakkal Majalla" w:hAnsi="Sakkal Majalla"/>
          <w:sz w:val="34"/>
          <w:rtl/>
        </w:rPr>
        <w:t>تواجه "شركة الريادة للاستشارات" تحدّيات في أداء قسم الاستشارات المالية الذي يضمّ 15 مستشاراً. مدير القسم، سامر، انضمّ للشركة قبل 8 أشهر قادماً من شركة منافسة، وهو خبير تقني ممتاز لكنّه يفتقر للخبرة القيادية. منذ تولّيه المنصب، برزت المشكلات التالية:</w:t>
      </w:r>
    </w:p>
    <w:p w14:paraId="417404E4" w14:textId="77777777" w:rsidR="004E7DFE" w:rsidRPr="004E7DFE" w:rsidRDefault="004E7DFE" w:rsidP="004E7DFE">
      <w:pPr>
        <w:rPr>
          <w:rFonts w:ascii="Sakkal Majalla" w:hAnsi="Sakkal Majalla"/>
          <w:sz w:val="34"/>
          <w:rtl/>
        </w:rPr>
      </w:pPr>
      <w:r w:rsidRPr="004E7DFE">
        <w:rPr>
          <w:rFonts w:ascii="Sakkal Majalla" w:hAnsi="Sakkal Majalla"/>
          <w:sz w:val="34"/>
          <w:rtl/>
        </w:rPr>
        <w:t>- انخفاض رضا العملاء بنسبة 20% مقارنة بالعام السابق.</w:t>
      </w:r>
    </w:p>
    <w:p w14:paraId="1AEC6B08" w14:textId="77777777" w:rsidR="004E7DFE" w:rsidRPr="004E7DFE" w:rsidRDefault="004E7DFE" w:rsidP="004E7DFE">
      <w:pPr>
        <w:rPr>
          <w:rFonts w:ascii="Sakkal Majalla" w:hAnsi="Sakkal Majalla"/>
          <w:sz w:val="34"/>
          <w:rtl/>
        </w:rPr>
      </w:pPr>
      <w:r w:rsidRPr="004E7DFE">
        <w:rPr>
          <w:rFonts w:ascii="Sakkal Majalla" w:hAnsi="Sakkal Majalla"/>
          <w:sz w:val="34"/>
          <w:rtl/>
        </w:rPr>
        <w:t>- تأخير في تسليم تقارير المشاريع، حيث أصبح 40% من المشاريع يتجاوز المواعيد المحدّدة.</w:t>
      </w:r>
    </w:p>
    <w:p w14:paraId="7AD2E154" w14:textId="77777777" w:rsidR="004E7DFE" w:rsidRPr="004E7DFE" w:rsidRDefault="004E7DFE" w:rsidP="004E7DFE">
      <w:pPr>
        <w:rPr>
          <w:rFonts w:ascii="Sakkal Majalla" w:hAnsi="Sakkal Majalla"/>
          <w:sz w:val="34"/>
          <w:rtl/>
        </w:rPr>
      </w:pPr>
      <w:r w:rsidRPr="004E7DFE">
        <w:rPr>
          <w:rFonts w:ascii="Sakkal Majalla" w:hAnsi="Sakkal Majalla"/>
          <w:sz w:val="34"/>
          <w:rtl/>
        </w:rPr>
        <w:t>- زيادة في معدّل دوران الموظّفين، حيث استقال 3 من أفضل المستشارين خلال الأشهر الستة الماضية.</w:t>
      </w:r>
    </w:p>
    <w:p w14:paraId="071B420A" w14:textId="77777777" w:rsidR="004E7DFE" w:rsidRPr="004E7DFE" w:rsidRDefault="004E7DFE" w:rsidP="004E7DFE">
      <w:pPr>
        <w:rPr>
          <w:rFonts w:ascii="Sakkal Majalla" w:hAnsi="Sakkal Majalla"/>
          <w:sz w:val="34"/>
          <w:rtl/>
        </w:rPr>
      </w:pPr>
      <w:r w:rsidRPr="004E7DFE">
        <w:rPr>
          <w:rFonts w:ascii="Sakkal Majalla" w:hAnsi="Sakkal Majalla"/>
          <w:sz w:val="34"/>
          <w:rtl/>
        </w:rPr>
        <w:t>- تراجع في التعاون بين أعضاء الفريق، مع ظهور تكتّلات وصراعات داخلية.</w:t>
      </w:r>
    </w:p>
    <w:p w14:paraId="3BC12A1D" w14:textId="77777777" w:rsidR="004E7DFE" w:rsidRPr="004E7DFE" w:rsidRDefault="004E7DFE" w:rsidP="004E7DFE">
      <w:pPr>
        <w:rPr>
          <w:rFonts w:ascii="Sakkal Majalla" w:hAnsi="Sakkal Majalla"/>
          <w:sz w:val="34"/>
          <w:rtl/>
        </w:rPr>
      </w:pPr>
      <w:r w:rsidRPr="004E7DFE">
        <w:rPr>
          <w:rFonts w:ascii="Sakkal Majalla" w:hAnsi="Sakkal Majalla"/>
          <w:sz w:val="34"/>
          <w:rtl/>
        </w:rPr>
        <w:t>يتّخذ سامر معظم القرارات بشكل منفرد دون استشارة الفريق. يركّز في تقييمه للموظّفين على الساعات التي يقضونها في المكتب أكثر من جودة العمل ورضا العملاء. نادراً ما يقدّم تغذية راجعة للفريق، وعندما يفعل، تكون غالباً سلبية وغير محدّدة. لم يضع خطة واضحة للقسم، وأهدافه غير معلنة للفريق. رغم هذه التحدّيات، يعتقد سامر أنّه يؤدّي عمله بشكل جيّد، ويُرجع المشكلات إلى "مقاومة التغيير" من الفريق.</w:t>
      </w:r>
    </w:p>
    <w:p w14:paraId="7C796203" w14:textId="77777777" w:rsidR="004E7DFE" w:rsidRPr="004E7DFE" w:rsidRDefault="004E7DFE" w:rsidP="004E7DFE">
      <w:pPr>
        <w:rPr>
          <w:rFonts w:ascii="Sakkal Majalla" w:hAnsi="Sakkal Majalla"/>
          <w:b/>
          <w:bCs/>
          <w:color w:val="C00000"/>
          <w:sz w:val="34"/>
          <w:rtl/>
        </w:rPr>
      </w:pPr>
      <w:r w:rsidRPr="004E7DFE">
        <w:rPr>
          <w:rFonts w:ascii="Sakkal Majalla" w:hAnsi="Sakkal Majalla" w:hint="cs"/>
          <w:b/>
          <w:bCs/>
          <w:color w:val="C00000"/>
          <w:sz w:val="34"/>
          <w:rtl/>
        </w:rPr>
        <w:t>المطلوب:</w:t>
      </w:r>
    </w:p>
    <w:p w14:paraId="57B2183B"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1. كيف تقيّم أسلوب سامر في اتخاذ القرارات؟ ما الأسلوب الأنسب لطبيعة العمل الاستشاري؟ </w:t>
      </w:r>
    </w:p>
    <w:p w14:paraId="6658751C"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2. حدّد المشكلات الرئيسية في طريقة تقييم سامر لأداء الفريق. اقترح نظاماً أفضل للتقييم يناسب شركة استشارات. </w:t>
      </w:r>
    </w:p>
    <w:p w14:paraId="6A919FAA" w14:textId="77777777" w:rsidR="004E7DFE" w:rsidRPr="004E7DFE" w:rsidRDefault="004E7DFE" w:rsidP="004E7DFE">
      <w:pPr>
        <w:rPr>
          <w:rFonts w:ascii="Sakkal Majalla" w:hAnsi="Sakkal Majalla"/>
          <w:sz w:val="34"/>
          <w:rtl/>
        </w:rPr>
      </w:pPr>
      <w:r w:rsidRPr="004E7DFE">
        <w:rPr>
          <w:rFonts w:ascii="Sakkal Majalla" w:hAnsi="Sakkal Majalla"/>
          <w:sz w:val="34"/>
          <w:rtl/>
        </w:rPr>
        <w:t>3. ما الخطوات العملية التي يجب على سامر اتّباعها لتحسين تقديم التغذية الراجعة لفريقه؟</w:t>
      </w:r>
    </w:p>
    <w:p w14:paraId="6FA73D8F" w14:textId="77777777" w:rsidR="004E7DFE" w:rsidRPr="004E7DFE" w:rsidRDefault="004E7DFE" w:rsidP="004E7DFE">
      <w:pPr>
        <w:rPr>
          <w:rFonts w:ascii="Sakkal Majalla" w:hAnsi="Sakkal Majalla"/>
          <w:sz w:val="34"/>
          <w:rtl/>
        </w:rPr>
      </w:pPr>
      <w:r w:rsidRPr="004E7DFE">
        <w:rPr>
          <w:rFonts w:ascii="Sakkal Majalla" w:hAnsi="Sakkal Majalla"/>
          <w:sz w:val="34"/>
          <w:rtl/>
        </w:rPr>
        <w:t>4. بصفتك مستشاراً تنظيمياً، ضع خطة تطوير قيادية لسامر تشمل 3 أهداف ذكية (</w:t>
      </w:r>
      <w:r w:rsidRPr="004E7DFE">
        <w:rPr>
          <w:rFonts w:ascii="Sakkal Majalla" w:hAnsi="Sakkal Majalla"/>
          <w:sz w:val="34"/>
        </w:rPr>
        <w:t>SMART</w:t>
      </w:r>
      <w:r w:rsidRPr="004E7DFE">
        <w:rPr>
          <w:rFonts w:ascii="Sakkal Majalla" w:hAnsi="Sakkal Majalla"/>
          <w:sz w:val="34"/>
          <w:rtl/>
        </w:rPr>
        <w:t>) لتحسين أدائه القيادي.</w:t>
      </w:r>
    </w:p>
    <w:p w14:paraId="7DF17A00" w14:textId="77777777" w:rsidR="004E7DFE" w:rsidRPr="004E7DFE" w:rsidRDefault="004E7DFE" w:rsidP="004E7DFE">
      <w:pPr>
        <w:rPr>
          <w:rFonts w:ascii="Sakkal Majalla" w:hAnsi="Sakkal Majalla"/>
          <w:b/>
          <w:bCs/>
          <w:color w:val="C00000"/>
          <w:sz w:val="34"/>
          <w:rtl/>
        </w:rPr>
      </w:pPr>
      <w:r w:rsidRPr="004E7DFE">
        <w:rPr>
          <w:rFonts w:ascii="Sakkal Majalla" w:hAnsi="Sakkal Majalla"/>
          <w:b/>
          <w:bCs/>
          <w:color w:val="C00000"/>
          <w:sz w:val="34"/>
          <w:rtl/>
        </w:rPr>
        <w:t>الإجابات:</w:t>
      </w:r>
    </w:p>
    <w:p w14:paraId="33E2574C" w14:textId="77777777" w:rsidR="004E7DFE" w:rsidRPr="004E7DFE" w:rsidRDefault="004E7DFE" w:rsidP="004E7DFE">
      <w:pPr>
        <w:rPr>
          <w:rFonts w:ascii="Sakkal Majalla" w:hAnsi="Sakkal Majalla"/>
          <w:b/>
          <w:bCs/>
          <w:sz w:val="34"/>
          <w:rtl/>
        </w:rPr>
      </w:pPr>
      <w:r w:rsidRPr="004E7DFE">
        <w:rPr>
          <w:rFonts w:ascii="Sakkal Majalla" w:hAnsi="Sakkal Majalla"/>
          <w:b/>
          <w:bCs/>
          <w:sz w:val="34"/>
          <w:rtl/>
        </w:rPr>
        <w:t>1. تقييم أسلوب اتخاذ القرارات:</w:t>
      </w:r>
    </w:p>
    <w:p w14:paraId="0D3BDDD9" w14:textId="77777777" w:rsidR="004E7DFE" w:rsidRPr="004E7DFE" w:rsidRDefault="004E7DFE" w:rsidP="004E7DFE">
      <w:pPr>
        <w:rPr>
          <w:rFonts w:ascii="Sakkal Majalla" w:hAnsi="Sakkal Majalla"/>
          <w:sz w:val="34"/>
          <w:rtl/>
        </w:rPr>
      </w:pPr>
      <w:r w:rsidRPr="004E7DFE">
        <w:rPr>
          <w:rFonts w:ascii="Sakkal Majalla" w:hAnsi="Sakkal Majalla"/>
          <w:sz w:val="34"/>
          <w:rtl/>
        </w:rPr>
        <w:lastRenderedPageBreak/>
        <w:t>- سامر يتّبع أسلوباً أوتوقراطياً (استبدادياً) في اتخاذ القرارات، معتمداً على خبرته التقنية ومتجاهلاً مدخلات الفريق.</w:t>
      </w:r>
    </w:p>
    <w:p w14:paraId="4CBA7C23" w14:textId="77777777" w:rsidR="004E7DFE" w:rsidRPr="004E7DFE" w:rsidRDefault="004E7DFE" w:rsidP="004E7DFE">
      <w:pPr>
        <w:rPr>
          <w:rFonts w:ascii="Sakkal Majalla" w:hAnsi="Sakkal Majalla"/>
          <w:sz w:val="34"/>
          <w:rtl/>
        </w:rPr>
      </w:pPr>
      <w:r w:rsidRPr="004E7DFE">
        <w:rPr>
          <w:rFonts w:ascii="Sakkal Majalla" w:hAnsi="Sakkal Majalla"/>
          <w:sz w:val="34"/>
          <w:rtl/>
        </w:rPr>
        <w:t>- هذا الأسلوب غير مناسب للعمل الاستشاري الذي يعتمد على المعرفة المتخصّصة والخبرات المتنوّعة.</w:t>
      </w:r>
    </w:p>
    <w:p w14:paraId="29392E4C" w14:textId="77777777" w:rsidR="004E7DFE" w:rsidRPr="004E7DFE" w:rsidRDefault="004E7DFE" w:rsidP="004E7DFE">
      <w:pPr>
        <w:rPr>
          <w:rFonts w:ascii="Sakkal Majalla" w:hAnsi="Sakkal Majalla"/>
          <w:sz w:val="34"/>
          <w:rtl/>
        </w:rPr>
      </w:pPr>
      <w:r w:rsidRPr="004E7DFE">
        <w:rPr>
          <w:rFonts w:ascii="Sakkal Majalla" w:hAnsi="Sakkal Majalla"/>
          <w:sz w:val="34"/>
          <w:rtl/>
        </w:rPr>
        <w:t>- الأسلوب الأنسب هو النموذج التشاركي (</w:t>
      </w:r>
      <w:r w:rsidRPr="004E7DFE">
        <w:rPr>
          <w:rFonts w:ascii="Sakkal Majalla" w:hAnsi="Sakkal Majalla"/>
          <w:sz w:val="34"/>
        </w:rPr>
        <w:t>Participative</w:t>
      </w:r>
      <w:r w:rsidRPr="004E7DFE">
        <w:rPr>
          <w:rFonts w:ascii="Sakkal Majalla" w:hAnsi="Sakkal Majalla"/>
          <w:sz w:val="34"/>
          <w:rtl/>
        </w:rPr>
        <w:t>) أو القرار الجماعي (</w:t>
      </w:r>
      <w:r w:rsidRPr="004E7DFE">
        <w:rPr>
          <w:rFonts w:ascii="Sakkal Majalla" w:hAnsi="Sakkal Majalla"/>
          <w:sz w:val="34"/>
        </w:rPr>
        <w:t>Group Decision-Making</w:t>
      </w:r>
      <w:r w:rsidRPr="004E7DFE">
        <w:rPr>
          <w:rFonts w:ascii="Sakkal Majalla" w:hAnsi="Sakkal Majalla"/>
          <w:sz w:val="34"/>
          <w:rtl/>
        </w:rPr>
        <w:t>) للأسباب التالية:</w:t>
      </w:r>
    </w:p>
    <w:p w14:paraId="11B1DC73"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طبيعة العمل الاستشاري تتطلّب تكامل خبرات متنوّعة.</w:t>
      </w:r>
    </w:p>
    <w:p w14:paraId="6F62DC26"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المستشارون محترفون ذوو معرفة متخصّصة في مجالاتهم.</w:t>
      </w:r>
    </w:p>
    <w:p w14:paraId="3EA49CBC"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مشاركة الفريق تؤدّي لقرارات أفضل وتعزّز الالتزام بتنفيذها.</w:t>
      </w:r>
    </w:p>
    <w:p w14:paraId="4C1DA6BF"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تنوّع الآراء يساعد في تحديد المخاطر وفرص التحسين.</w:t>
      </w:r>
    </w:p>
    <w:p w14:paraId="2892CE0C"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بناء قدرات الفريق على المدى البعيد من خلال مشاركتهم في صنع القرار.</w:t>
      </w:r>
    </w:p>
    <w:p w14:paraId="22F761FA" w14:textId="77777777" w:rsidR="004E7DFE" w:rsidRPr="004E7DFE" w:rsidRDefault="004E7DFE" w:rsidP="004E7DFE">
      <w:pPr>
        <w:rPr>
          <w:rFonts w:ascii="Sakkal Majalla" w:hAnsi="Sakkal Majalla"/>
          <w:b/>
          <w:bCs/>
          <w:sz w:val="34"/>
          <w:rtl/>
        </w:rPr>
      </w:pPr>
      <w:r w:rsidRPr="004E7DFE">
        <w:rPr>
          <w:rFonts w:ascii="Sakkal Majalla" w:hAnsi="Sakkal Majalla"/>
          <w:b/>
          <w:bCs/>
          <w:sz w:val="34"/>
          <w:rtl/>
        </w:rPr>
        <w:t>2. تقييم الأداء المناسب:</w:t>
      </w:r>
    </w:p>
    <w:p w14:paraId="07766F78" w14:textId="77777777" w:rsidR="004E7DFE" w:rsidRPr="004E7DFE" w:rsidRDefault="004E7DFE" w:rsidP="004E7DFE">
      <w:pPr>
        <w:rPr>
          <w:rFonts w:ascii="Sakkal Majalla" w:hAnsi="Sakkal Majalla"/>
          <w:sz w:val="34"/>
          <w:rtl/>
        </w:rPr>
      </w:pPr>
      <w:r w:rsidRPr="004E7DFE">
        <w:rPr>
          <w:rFonts w:ascii="Sakkal Majalla" w:hAnsi="Sakkal Majalla"/>
          <w:sz w:val="34"/>
          <w:rtl/>
        </w:rPr>
        <w:t>المشكلات في نظام تقييم سامر:</w:t>
      </w:r>
    </w:p>
    <w:p w14:paraId="659EF22F" w14:textId="77777777" w:rsidR="004E7DFE" w:rsidRPr="004E7DFE" w:rsidRDefault="004E7DFE" w:rsidP="004E7DFE">
      <w:pPr>
        <w:rPr>
          <w:rFonts w:ascii="Sakkal Majalla" w:hAnsi="Sakkal Majalla"/>
          <w:sz w:val="34"/>
          <w:rtl/>
        </w:rPr>
      </w:pPr>
      <w:r w:rsidRPr="004E7DFE">
        <w:rPr>
          <w:rFonts w:ascii="Sakkal Majalla" w:hAnsi="Sakkal Majalla"/>
          <w:sz w:val="34"/>
          <w:rtl/>
        </w:rPr>
        <w:t>- التركيز على مدخلات العمل (ساعات المكتب) بدل المخرجات والنتائج.</w:t>
      </w:r>
    </w:p>
    <w:p w14:paraId="1DBDD9A1" w14:textId="77777777" w:rsidR="004E7DFE" w:rsidRPr="004E7DFE" w:rsidRDefault="004E7DFE" w:rsidP="004E7DFE">
      <w:pPr>
        <w:rPr>
          <w:rFonts w:ascii="Sakkal Majalla" w:hAnsi="Sakkal Majalla"/>
          <w:sz w:val="34"/>
          <w:rtl/>
        </w:rPr>
      </w:pPr>
      <w:r w:rsidRPr="004E7DFE">
        <w:rPr>
          <w:rFonts w:ascii="Sakkal Majalla" w:hAnsi="Sakkal Majalla"/>
          <w:sz w:val="34"/>
          <w:rtl/>
        </w:rPr>
        <w:t>- عدم ربط الأداء الفردي برضا العملاء ونجاح المشاريع.</w:t>
      </w:r>
    </w:p>
    <w:p w14:paraId="1752C630" w14:textId="77777777" w:rsidR="004E7DFE" w:rsidRPr="004E7DFE" w:rsidRDefault="004E7DFE" w:rsidP="004E7DFE">
      <w:pPr>
        <w:rPr>
          <w:rFonts w:ascii="Sakkal Majalla" w:hAnsi="Sakkal Majalla"/>
          <w:sz w:val="34"/>
          <w:rtl/>
        </w:rPr>
      </w:pPr>
      <w:r w:rsidRPr="004E7DFE">
        <w:rPr>
          <w:rFonts w:ascii="Sakkal Majalla" w:hAnsi="Sakkal Majalla"/>
          <w:sz w:val="34"/>
          <w:rtl/>
        </w:rPr>
        <w:t>- غياب معايير واضحة وموضوعية للتقييم.</w:t>
      </w:r>
    </w:p>
    <w:p w14:paraId="5D89EAF7" w14:textId="77777777" w:rsidR="004E7DFE" w:rsidRPr="004E7DFE" w:rsidRDefault="004E7DFE" w:rsidP="004E7DFE">
      <w:pPr>
        <w:rPr>
          <w:rFonts w:ascii="Sakkal Majalla" w:hAnsi="Sakkal Majalla"/>
          <w:sz w:val="34"/>
          <w:rtl/>
        </w:rPr>
      </w:pPr>
      <w:r w:rsidRPr="004E7DFE">
        <w:rPr>
          <w:rFonts w:ascii="Sakkal Majalla" w:hAnsi="Sakkal Majalla"/>
          <w:sz w:val="34"/>
          <w:rtl/>
        </w:rPr>
        <w:t>- عدم وجود تواصل مستمرّ حول الأداء.</w:t>
      </w:r>
    </w:p>
    <w:p w14:paraId="0F07E32B" w14:textId="77777777" w:rsidR="004E7DFE" w:rsidRPr="004E7DFE" w:rsidRDefault="004E7DFE" w:rsidP="004E7DFE">
      <w:pPr>
        <w:rPr>
          <w:rFonts w:ascii="Sakkal Majalla" w:hAnsi="Sakkal Majalla"/>
          <w:sz w:val="34"/>
          <w:rtl/>
        </w:rPr>
      </w:pPr>
      <w:r w:rsidRPr="004E7DFE">
        <w:rPr>
          <w:rFonts w:ascii="Sakkal Majalla" w:hAnsi="Sakkal Majalla"/>
          <w:sz w:val="34"/>
          <w:rtl/>
        </w:rPr>
        <w:t>النظام المقترح:</w:t>
      </w:r>
    </w:p>
    <w:p w14:paraId="3CA2AF81" w14:textId="77777777" w:rsidR="004E7DFE" w:rsidRPr="004E7DFE" w:rsidRDefault="004E7DFE" w:rsidP="004E7DFE">
      <w:pPr>
        <w:rPr>
          <w:rFonts w:ascii="Sakkal Majalla" w:hAnsi="Sakkal Majalla"/>
          <w:sz w:val="34"/>
          <w:rtl/>
        </w:rPr>
      </w:pPr>
      <w:r w:rsidRPr="004E7DFE">
        <w:rPr>
          <w:rFonts w:ascii="Sakkal Majalla" w:hAnsi="Sakkal Majalla"/>
          <w:sz w:val="34"/>
          <w:rtl/>
        </w:rPr>
        <w:t>- إدارة بالأهداف (</w:t>
      </w:r>
      <w:r w:rsidRPr="004E7DFE">
        <w:rPr>
          <w:rFonts w:ascii="Sakkal Majalla" w:hAnsi="Sakkal Majalla"/>
          <w:sz w:val="34"/>
        </w:rPr>
        <w:t>MBO</w:t>
      </w:r>
      <w:r w:rsidRPr="004E7DFE">
        <w:rPr>
          <w:rFonts w:ascii="Sakkal Majalla" w:hAnsi="Sakkal Majalla"/>
          <w:sz w:val="34"/>
          <w:rtl/>
        </w:rPr>
        <w:t>) تتضمّن:</w:t>
      </w:r>
    </w:p>
    <w:p w14:paraId="4833BB42"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أهداف فردية مرتبطة بأهداف القسم والشركة.</w:t>
      </w:r>
    </w:p>
    <w:p w14:paraId="03A3B330"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مزيج من المؤشّرات الكمّية والنوعية.</w:t>
      </w:r>
    </w:p>
    <w:p w14:paraId="3A1DF49B"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معايير مثل: جودة العمل، رضا العملاء، الالتزام بالمواعيد، الابتكار، العمل الجماعي.</w:t>
      </w:r>
    </w:p>
    <w:p w14:paraId="2A3DB2AE" w14:textId="77777777" w:rsidR="004E7DFE" w:rsidRPr="004E7DFE" w:rsidRDefault="004E7DFE" w:rsidP="004E7DFE">
      <w:pPr>
        <w:rPr>
          <w:rFonts w:ascii="Sakkal Majalla" w:hAnsi="Sakkal Majalla"/>
          <w:sz w:val="34"/>
          <w:rtl/>
        </w:rPr>
      </w:pPr>
      <w:r w:rsidRPr="004E7DFE">
        <w:rPr>
          <w:rFonts w:ascii="Sakkal Majalla" w:hAnsi="Sakkal Majalla"/>
          <w:sz w:val="34"/>
          <w:rtl/>
        </w:rPr>
        <w:t>- تقييم 360 درجة يشمل:</w:t>
      </w:r>
    </w:p>
    <w:p w14:paraId="1BFC84EB"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تقييم المدير المباشر.</w:t>
      </w:r>
    </w:p>
    <w:p w14:paraId="4183FEB1"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تقييم الزملاء.</w:t>
      </w:r>
    </w:p>
    <w:p w14:paraId="7FCEA589" w14:textId="77777777" w:rsidR="004E7DFE" w:rsidRPr="004E7DFE" w:rsidRDefault="004E7DFE" w:rsidP="004E7DFE">
      <w:pPr>
        <w:rPr>
          <w:rFonts w:ascii="Sakkal Majalla" w:hAnsi="Sakkal Majalla"/>
          <w:sz w:val="34"/>
          <w:rtl/>
        </w:rPr>
      </w:pPr>
      <w:r w:rsidRPr="004E7DFE">
        <w:rPr>
          <w:rFonts w:ascii="Sakkal Majalla" w:hAnsi="Sakkal Majalla"/>
          <w:sz w:val="34"/>
          <w:rtl/>
        </w:rPr>
        <w:lastRenderedPageBreak/>
        <w:t xml:space="preserve">   تقييم العملاء.</w:t>
      </w:r>
    </w:p>
    <w:p w14:paraId="35B185C9"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التقييم الذاتي.</w:t>
      </w:r>
    </w:p>
    <w:p w14:paraId="76664429" w14:textId="77777777" w:rsidR="004E7DFE" w:rsidRPr="004E7DFE" w:rsidRDefault="004E7DFE" w:rsidP="004E7DFE">
      <w:pPr>
        <w:rPr>
          <w:rFonts w:ascii="Sakkal Majalla" w:hAnsi="Sakkal Majalla"/>
          <w:sz w:val="34"/>
          <w:rtl/>
        </w:rPr>
      </w:pPr>
      <w:r w:rsidRPr="004E7DFE">
        <w:rPr>
          <w:rFonts w:ascii="Sakkal Majalla" w:hAnsi="Sakkal Majalla"/>
          <w:sz w:val="34"/>
          <w:rtl/>
        </w:rPr>
        <w:t>- متابعة مستمرّة من خلال:</w:t>
      </w:r>
    </w:p>
    <w:p w14:paraId="4C51D86C"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جلسات تحقّق (</w:t>
      </w:r>
      <w:r w:rsidRPr="004E7DFE">
        <w:rPr>
          <w:rFonts w:ascii="Sakkal Majalla" w:hAnsi="Sakkal Majalla"/>
          <w:sz w:val="34"/>
        </w:rPr>
        <w:t>Check-ins</w:t>
      </w:r>
      <w:r w:rsidRPr="004E7DFE">
        <w:rPr>
          <w:rFonts w:ascii="Sakkal Majalla" w:hAnsi="Sakkal Majalla"/>
          <w:sz w:val="34"/>
          <w:rtl/>
        </w:rPr>
        <w:t>) شهرية.</w:t>
      </w:r>
    </w:p>
    <w:p w14:paraId="7AE88710"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تقييم المشاريع فور إنجازها.</w:t>
      </w:r>
    </w:p>
    <w:p w14:paraId="45927D3A"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تقييم سنوي شامل يجمع كل البيانات.</w:t>
      </w:r>
    </w:p>
    <w:p w14:paraId="1FDB0332" w14:textId="77777777" w:rsidR="004E7DFE" w:rsidRPr="004E7DFE" w:rsidRDefault="004E7DFE" w:rsidP="004E7DFE">
      <w:pPr>
        <w:rPr>
          <w:rFonts w:ascii="Sakkal Majalla" w:hAnsi="Sakkal Majalla"/>
          <w:b/>
          <w:bCs/>
          <w:sz w:val="34"/>
          <w:rtl/>
        </w:rPr>
      </w:pPr>
      <w:r w:rsidRPr="004E7DFE">
        <w:rPr>
          <w:rFonts w:ascii="Sakkal Majalla" w:hAnsi="Sakkal Majalla"/>
          <w:b/>
          <w:bCs/>
          <w:sz w:val="34"/>
          <w:rtl/>
        </w:rPr>
        <w:t>3. تحسين التغذية الراجعة:</w:t>
      </w:r>
    </w:p>
    <w:p w14:paraId="301668EF" w14:textId="77777777" w:rsidR="004E7DFE" w:rsidRPr="004E7DFE" w:rsidRDefault="004E7DFE" w:rsidP="004E7DFE">
      <w:pPr>
        <w:rPr>
          <w:rFonts w:ascii="Sakkal Majalla" w:hAnsi="Sakkal Majalla"/>
          <w:sz w:val="34"/>
          <w:rtl/>
        </w:rPr>
      </w:pPr>
      <w:r w:rsidRPr="004E7DFE">
        <w:rPr>
          <w:rFonts w:ascii="Sakkal Majalla" w:hAnsi="Sakkal Majalla"/>
          <w:sz w:val="34"/>
          <w:rtl/>
        </w:rPr>
        <w:t>- تطبيق مبدأ "في الوقت المناسب" (</w:t>
      </w:r>
      <w:r w:rsidRPr="004E7DFE">
        <w:rPr>
          <w:rFonts w:ascii="Sakkal Majalla" w:hAnsi="Sakkal Majalla"/>
          <w:sz w:val="34"/>
        </w:rPr>
        <w:t>Timely</w:t>
      </w:r>
      <w:r w:rsidRPr="004E7DFE">
        <w:rPr>
          <w:rFonts w:ascii="Sakkal Majalla" w:hAnsi="Sakkal Majalla"/>
          <w:sz w:val="34"/>
          <w:rtl/>
        </w:rPr>
        <w:t>): تقديم التغذية الراجعة بعد الأحداث مباشرة، وليس تراكمها لفترات طويلة.</w:t>
      </w:r>
    </w:p>
    <w:p w14:paraId="66C47582"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اعتماد نموذج </w:t>
      </w:r>
      <w:r w:rsidRPr="004E7DFE">
        <w:rPr>
          <w:rFonts w:ascii="Sakkal Majalla" w:hAnsi="Sakkal Majalla"/>
          <w:sz w:val="34"/>
        </w:rPr>
        <w:t>SBI (Situation-Behavior-Impact)</w:t>
      </w:r>
      <w:r w:rsidRPr="004E7DFE">
        <w:rPr>
          <w:rFonts w:ascii="Sakkal Majalla" w:hAnsi="Sakkal Majalla"/>
          <w:sz w:val="34"/>
          <w:rtl/>
        </w:rPr>
        <w:t>:</w:t>
      </w:r>
    </w:p>
    <w:p w14:paraId="19DCF085"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وصف الموقف المحدّد.</w:t>
      </w:r>
    </w:p>
    <w:p w14:paraId="4C03CE32"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توضيح السلوك الملاحظ.</w:t>
      </w:r>
    </w:p>
    <w:p w14:paraId="490A30A0"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شرح تأثير هذا السلوك.</w:t>
      </w:r>
    </w:p>
    <w:p w14:paraId="26F84983" w14:textId="77777777" w:rsidR="004E7DFE" w:rsidRPr="004E7DFE" w:rsidRDefault="004E7DFE" w:rsidP="004E7DFE">
      <w:pPr>
        <w:rPr>
          <w:rFonts w:ascii="Sakkal Majalla" w:hAnsi="Sakkal Majalla"/>
          <w:sz w:val="34"/>
          <w:rtl/>
        </w:rPr>
      </w:pPr>
      <w:r w:rsidRPr="004E7DFE">
        <w:rPr>
          <w:rFonts w:ascii="Sakkal Majalla" w:hAnsi="Sakkal Majalla"/>
          <w:sz w:val="34"/>
          <w:rtl/>
        </w:rPr>
        <w:t>- التوازن بين التغذية الراجعة الإيجابية والتصحيحية، بنسبة 3:1 على الأقل.</w:t>
      </w:r>
    </w:p>
    <w:p w14:paraId="1E28E2D6" w14:textId="77777777" w:rsidR="004E7DFE" w:rsidRPr="004E7DFE" w:rsidRDefault="004E7DFE" w:rsidP="004E7DFE">
      <w:pPr>
        <w:rPr>
          <w:rFonts w:ascii="Sakkal Majalla" w:hAnsi="Sakkal Majalla"/>
          <w:sz w:val="34"/>
          <w:rtl/>
        </w:rPr>
      </w:pPr>
      <w:r w:rsidRPr="004E7DFE">
        <w:rPr>
          <w:rFonts w:ascii="Sakkal Majalla" w:hAnsi="Sakkal Majalla"/>
          <w:sz w:val="34"/>
          <w:rtl/>
        </w:rPr>
        <w:t>- تخصيص جلسات منتظمة للتغذية الراجعة:</w:t>
      </w:r>
    </w:p>
    <w:p w14:paraId="2192E0B8"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جلسة أسبوعية قصيرة مع الفريق.</w:t>
      </w:r>
    </w:p>
    <w:p w14:paraId="1AC3B66F"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جلسات فردية شهرية مع كل عضو.</w:t>
      </w:r>
    </w:p>
    <w:p w14:paraId="613A6DA7" w14:textId="77777777" w:rsidR="004E7DFE" w:rsidRPr="004E7DFE" w:rsidRDefault="004E7DFE" w:rsidP="004E7DFE">
      <w:pPr>
        <w:rPr>
          <w:rFonts w:ascii="Sakkal Majalla" w:hAnsi="Sakkal Majalla"/>
          <w:sz w:val="34"/>
          <w:rtl/>
        </w:rPr>
      </w:pPr>
      <w:r w:rsidRPr="004E7DFE">
        <w:rPr>
          <w:rFonts w:ascii="Sakkal Majalla" w:hAnsi="Sakkal Majalla"/>
          <w:sz w:val="34"/>
          <w:rtl/>
        </w:rPr>
        <w:t>- التركيز على السلوكيات القابلة للتغيير، وليس الصفات الشخصية.</w:t>
      </w:r>
    </w:p>
    <w:p w14:paraId="198D9BC0" w14:textId="77777777" w:rsidR="004E7DFE" w:rsidRPr="004E7DFE" w:rsidRDefault="004E7DFE" w:rsidP="004E7DFE">
      <w:pPr>
        <w:rPr>
          <w:rFonts w:ascii="Sakkal Majalla" w:hAnsi="Sakkal Majalla"/>
          <w:sz w:val="34"/>
          <w:rtl/>
        </w:rPr>
      </w:pPr>
      <w:r w:rsidRPr="004E7DFE">
        <w:rPr>
          <w:rFonts w:ascii="Sakkal Majalla" w:hAnsi="Sakkal Majalla"/>
          <w:sz w:val="34"/>
          <w:rtl/>
        </w:rPr>
        <w:t>- متابعة التغذية الراجعة السابقة والاعتراف بالتحسّن.</w:t>
      </w:r>
    </w:p>
    <w:p w14:paraId="689CE6CB" w14:textId="77777777" w:rsidR="004E7DFE" w:rsidRPr="004E7DFE" w:rsidRDefault="004E7DFE" w:rsidP="004E7DFE">
      <w:pPr>
        <w:rPr>
          <w:rFonts w:ascii="Sakkal Majalla" w:hAnsi="Sakkal Majalla"/>
          <w:sz w:val="34"/>
          <w:rtl/>
        </w:rPr>
      </w:pPr>
      <w:r w:rsidRPr="004E7DFE">
        <w:rPr>
          <w:rFonts w:ascii="Sakkal Majalla" w:hAnsi="Sakkal Majalla"/>
          <w:sz w:val="34"/>
          <w:rtl/>
        </w:rPr>
        <w:t>- تدريب نفسه على الاستماع الفعّال وتلقّي التغذية الراجعة من فريقه.</w:t>
      </w:r>
    </w:p>
    <w:p w14:paraId="664EF5FA" w14:textId="77777777" w:rsidR="004E7DFE" w:rsidRPr="004E7DFE" w:rsidRDefault="004E7DFE" w:rsidP="004E7DFE">
      <w:pPr>
        <w:rPr>
          <w:rFonts w:ascii="Sakkal Majalla" w:hAnsi="Sakkal Majalla"/>
          <w:b/>
          <w:bCs/>
          <w:sz w:val="34"/>
          <w:rtl/>
        </w:rPr>
      </w:pPr>
      <w:r w:rsidRPr="004E7DFE">
        <w:rPr>
          <w:rFonts w:ascii="Sakkal Majalla" w:hAnsi="Sakkal Majalla"/>
          <w:b/>
          <w:bCs/>
          <w:sz w:val="34"/>
          <w:rtl/>
        </w:rPr>
        <w:t>4. خطة التطوير القيادية لسامر:</w:t>
      </w:r>
    </w:p>
    <w:p w14:paraId="7E3F57CD" w14:textId="77777777" w:rsidR="004E7DFE" w:rsidRPr="004E7DFE" w:rsidRDefault="004E7DFE" w:rsidP="004E7DFE">
      <w:pPr>
        <w:rPr>
          <w:rFonts w:ascii="Sakkal Majalla" w:hAnsi="Sakkal Majalla"/>
          <w:sz w:val="34"/>
          <w:rtl/>
        </w:rPr>
      </w:pPr>
      <w:r w:rsidRPr="004E7DFE">
        <w:rPr>
          <w:rFonts w:ascii="Sakkal Majalla" w:hAnsi="Sakkal Majalla"/>
          <w:sz w:val="34"/>
          <w:rtl/>
        </w:rPr>
        <w:t>الهدف الأوّل: تحسين مهارات اتخاذ القرار التشاركي</w:t>
      </w:r>
    </w:p>
    <w:p w14:paraId="5F184776" w14:textId="77777777" w:rsidR="004E7DFE" w:rsidRPr="004E7DFE" w:rsidRDefault="004E7DFE" w:rsidP="004E7DFE">
      <w:pPr>
        <w:rPr>
          <w:rFonts w:ascii="Sakkal Majalla" w:hAnsi="Sakkal Majalla"/>
          <w:sz w:val="34"/>
          <w:rtl/>
        </w:rPr>
      </w:pPr>
      <w:r w:rsidRPr="004E7DFE">
        <w:rPr>
          <w:rFonts w:ascii="Sakkal Majalla" w:hAnsi="Sakkal Majalla"/>
          <w:sz w:val="34"/>
          <w:rtl/>
        </w:rPr>
        <w:t>- العبارة: زيادة مشاركة الفريق في عملية اتخاذ القرارات من خلال تطبيق منهجية القرار الجماعي في 80% من قرارات المشاريع.</w:t>
      </w:r>
    </w:p>
    <w:p w14:paraId="417A5A9A" w14:textId="77777777" w:rsidR="004E7DFE" w:rsidRPr="004E7DFE" w:rsidRDefault="004E7DFE" w:rsidP="004E7DFE">
      <w:pPr>
        <w:rPr>
          <w:rFonts w:ascii="Sakkal Majalla" w:hAnsi="Sakkal Majalla"/>
          <w:sz w:val="34"/>
          <w:rtl/>
        </w:rPr>
      </w:pPr>
      <w:r w:rsidRPr="004E7DFE">
        <w:rPr>
          <w:rFonts w:ascii="Sakkal Majalla" w:hAnsi="Sakkal Majalla"/>
          <w:sz w:val="34"/>
          <w:rtl/>
        </w:rPr>
        <w:t>- القياس: نسبة القرارات التي تتّخذ بشكل تشاركي، استطلاع رأي الفريق حول مستوى المشاركة.</w:t>
      </w:r>
    </w:p>
    <w:p w14:paraId="0DF28C88" w14:textId="77777777" w:rsidR="004E7DFE" w:rsidRPr="004E7DFE" w:rsidRDefault="004E7DFE" w:rsidP="004E7DFE">
      <w:pPr>
        <w:rPr>
          <w:rFonts w:ascii="Sakkal Majalla" w:hAnsi="Sakkal Majalla"/>
          <w:sz w:val="34"/>
          <w:rtl/>
        </w:rPr>
      </w:pPr>
      <w:r w:rsidRPr="004E7DFE">
        <w:rPr>
          <w:rFonts w:ascii="Sakkal Majalla" w:hAnsi="Sakkal Majalla"/>
          <w:sz w:val="34"/>
          <w:rtl/>
        </w:rPr>
        <w:lastRenderedPageBreak/>
        <w:t>- الإطار الزمني: 2 شهر.</w:t>
      </w:r>
    </w:p>
    <w:p w14:paraId="2D05F4EE" w14:textId="77777777" w:rsidR="004E7DFE" w:rsidRPr="004E7DFE" w:rsidRDefault="004E7DFE" w:rsidP="004E7DFE">
      <w:pPr>
        <w:rPr>
          <w:rFonts w:ascii="Sakkal Majalla" w:hAnsi="Sakkal Majalla"/>
          <w:sz w:val="34"/>
          <w:rtl/>
        </w:rPr>
      </w:pPr>
      <w:r w:rsidRPr="004E7DFE">
        <w:rPr>
          <w:rFonts w:ascii="Sakkal Majalla" w:hAnsi="Sakkal Majalla"/>
          <w:sz w:val="34"/>
          <w:rtl/>
        </w:rPr>
        <w:t>- استراتيجيات التنفيذ: تطبيق اجتماعات عصف ذهني أسبوعية، إنشاء لجان لدراسة القضايا الرئيسية، تطوير آلية رسمية لجمع آراء الفريق قبل اتخاذ القرارات الاستراتيجية.</w:t>
      </w:r>
    </w:p>
    <w:p w14:paraId="589218CA" w14:textId="77777777" w:rsidR="004E7DFE" w:rsidRPr="004E7DFE" w:rsidRDefault="004E7DFE" w:rsidP="004E7DFE">
      <w:pPr>
        <w:rPr>
          <w:rFonts w:ascii="Sakkal Majalla" w:hAnsi="Sakkal Majalla"/>
          <w:sz w:val="34"/>
          <w:rtl/>
        </w:rPr>
      </w:pPr>
      <w:r w:rsidRPr="004E7DFE">
        <w:rPr>
          <w:rFonts w:ascii="Sakkal Majalla" w:hAnsi="Sakkal Majalla"/>
          <w:sz w:val="34"/>
          <w:rtl/>
        </w:rPr>
        <w:t>الهدف الثاني: تطوير نظام متكامل للتغذية الراجعة</w:t>
      </w:r>
    </w:p>
    <w:p w14:paraId="77CDDE69" w14:textId="77777777" w:rsidR="004E7DFE" w:rsidRPr="004E7DFE" w:rsidRDefault="004E7DFE" w:rsidP="004E7DFE">
      <w:pPr>
        <w:rPr>
          <w:rFonts w:ascii="Sakkal Majalla" w:hAnsi="Sakkal Majalla"/>
          <w:sz w:val="34"/>
          <w:rtl/>
        </w:rPr>
      </w:pPr>
      <w:r w:rsidRPr="004E7DFE">
        <w:rPr>
          <w:rFonts w:ascii="Sakkal Majalla" w:hAnsi="Sakkal Majalla"/>
          <w:sz w:val="34"/>
          <w:rtl/>
        </w:rPr>
        <w:t>- العبارة: تطبيق نظام للتغذية الراجعة المستمرّة يتضمّن جلسات أسبوعية للفريق وجلسات فردية شهرية لكل مستشار.</w:t>
      </w:r>
    </w:p>
    <w:p w14:paraId="2FDA6AF7" w14:textId="77777777" w:rsidR="004E7DFE" w:rsidRPr="004E7DFE" w:rsidRDefault="004E7DFE" w:rsidP="004E7DFE">
      <w:pPr>
        <w:rPr>
          <w:rFonts w:ascii="Sakkal Majalla" w:hAnsi="Sakkal Majalla"/>
          <w:sz w:val="34"/>
          <w:rtl/>
        </w:rPr>
      </w:pPr>
      <w:r w:rsidRPr="004E7DFE">
        <w:rPr>
          <w:rFonts w:ascii="Sakkal Majalla" w:hAnsi="Sakkal Majalla"/>
          <w:sz w:val="34"/>
          <w:rtl/>
        </w:rPr>
        <w:t>- القياس: عدد جلسات التغذية الراجعة المنفّذة، مستوى رضا الفريق عن جودة التغذية الراجعة.</w:t>
      </w:r>
    </w:p>
    <w:p w14:paraId="69465347" w14:textId="77777777" w:rsidR="004E7DFE" w:rsidRPr="004E7DFE" w:rsidRDefault="004E7DFE" w:rsidP="004E7DFE">
      <w:pPr>
        <w:rPr>
          <w:rFonts w:ascii="Sakkal Majalla" w:hAnsi="Sakkal Majalla"/>
          <w:sz w:val="34"/>
          <w:rtl/>
        </w:rPr>
      </w:pPr>
      <w:r w:rsidRPr="004E7DFE">
        <w:rPr>
          <w:rFonts w:ascii="Sakkal Majalla" w:hAnsi="Sakkal Majalla"/>
          <w:sz w:val="34"/>
          <w:rtl/>
        </w:rPr>
        <w:t>- الإطار الزمني: 1 شهر للتصميم و1 شهر للتطبيق.</w:t>
      </w:r>
    </w:p>
    <w:p w14:paraId="49F5CAEC"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استراتيجيات التنفيذ: التدرّب على نموذج </w:t>
      </w:r>
      <w:r w:rsidRPr="004E7DFE">
        <w:rPr>
          <w:rFonts w:ascii="Sakkal Majalla" w:hAnsi="Sakkal Majalla"/>
          <w:sz w:val="34"/>
        </w:rPr>
        <w:t>SBI</w:t>
      </w:r>
      <w:r w:rsidRPr="004E7DFE">
        <w:rPr>
          <w:rFonts w:ascii="Sakkal Majalla" w:hAnsi="Sakkal Majalla"/>
          <w:sz w:val="34"/>
          <w:rtl/>
        </w:rPr>
        <w:t>، إعداد جداول منتظمة للجلسات، تطوير نماذج لتوثيق التغذية الراجعة ومتابعة تنفيذها.</w:t>
      </w:r>
    </w:p>
    <w:p w14:paraId="75768A6F" w14:textId="77777777" w:rsidR="004E7DFE" w:rsidRPr="004E7DFE" w:rsidRDefault="004E7DFE" w:rsidP="004E7DFE">
      <w:pPr>
        <w:rPr>
          <w:rFonts w:ascii="Sakkal Majalla" w:hAnsi="Sakkal Majalla"/>
          <w:sz w:val="34"/>
          <w:rtl/>
        </w:rPr>
      </w:pPr>
      <w:r w:rsidRPr="004E7DFE">
        <w:rPr>
          <w:rFonts w:ascii="Sakkal Majalla" w:hAnsi="Sakkal Majalla"/>
          <w:sz w:val="34"/>
          <w:rtl/>
        </w:rPr>
        <w:t>الهدف الثالث: تعزيز مهارات التخطيط الاستراتيجي والتنفيذي</w:t>
      </w:r>
    </w:p>
    <w:p w14:paraId="5FA9C832" w14:textId="77777777" w:rsidR="004E7DFE" w:rsidRPr="004E7DFE" w:rsidRDefault="004E7DFE" w:rsidP="004E7DFE">
      <w:pPr>
        <w:rPr>
          <w:rFonts w:ascii="Sakkal Majalla" w:hAnsi="Sakkal Majalla"/>
          <w:sz w:val="34"/>
          <w:rtl/>
        </w:rPr>
      </w:pPr>
      <w:r w:rsidRPr="004E7DFE">
        <w:rPr>
          <w:rFonts w:ascii="Sakkal Majalla" w:hAnsi="Sakkal Majalla"/>
          <w:sz w:val="34"/>
          <w:rtl/>
        </w:rPr>
        <w:t>- العبارة: وضع خطة استراتيجية للقسم تتضمّن أهدافاً واضحة ومؤشّرات أداء رئيسية، بمشاركة الفريق.</w:t>
      </w:r>
    </w:p>
    <w:p w14:paraId="0F721A62" w14:textId="77777777" w:rsidR="004E7DFE" w:rsidRPr="004E7DFE" w:rsidRDefault="004E7DFE" w:rsidP="004E7DFE">
      <w:pPr>
        <w:rPr>
          <w:rFonts w:ascii="Sakkal Majalla" w:hAnsi="Sakkal Majalla"/>
          <w:sz w:val="34"/>
          <w:rtl/>
        </w:rPr>
      </w:pPr>
      <w:r w:rsidRPr="004E7DFE">
        <w:rPr>
          <w:rFonts w:ascii="Sakkal Majalla" w:hAnsi="Sakkal Majalla"/>
          <w:sz w:val="34"/>
          <w:rtl/>
        </w:rPr>
        <w:t>- القياس: وجود خطة موثّقة، نسبة تحقيق الأهداف، تقييم الإدارة العليا للخطة.</w:t>
      </w:r>
    </w:p>
    <w:p w14:paraId="276ACA84" w14:textId="77777777" w:rsidR="004E7DFE" w:rsidRPr="004E7DFE" w:rsidRDefault="004E7DFE" w:rsidP="004E7DFE">
      <w:pPr>
        <w:rPr>
          <w:rFonts w:ascii="Sakkal Majalla" w:hAnsi="Sakkal Majalla"/>
          <w:sz w:val="34"/>
          <w:rtl/>
        </w:rPr>
      </w:pPr>
      <w:r w:rsidRPr="004E7DFE">
        <w:rPr>
          <w:rFonts w:ascii="Sakkal Majalla" w:hAnsi="Sakkal Majalla"/>
          <w:sz w:val="34"/>
          <w:rtl/>
        </w:rPr>
        <w:t>- الإطار الزمني: 2 شهر.</w:t>
      </w:r>
    </w:p>
    <w:p w14:paraId="46E7E42C"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 استراتيجيات التنفيذ: تنظيم ورشة عمل استراتيجية للفريق، تطبيق تحليل </w:t>
      </w:r>
      <w:r w:rsidRPr="004E7DFE">
        <w:rPr>
          <w:rFonts w:ascii="Sakkal Majalla" w:hAnsi="Sakkal Majalla"/>
          <w:sz w:val="34"/>
        </w:rPr>
        <w:t>SWOT</w:t>
      </w:r>
      <w:r w:rsidRPr="004E7DFE">
        <w:rPr>
          <w:rFonts w:ascii="Sakkal Majalla" w:hAnsi="Sakkal Majalla"/>
          <w:sz w:val="34"/>
          <w:rtl/>
        </w:rPr>
        <w:t xml:space="preserve"> للقسم، وضع مؤشّرات أداء واضحة، تطوير آليات متابعة منتظمة.</w:t>
      </w:r>
    </w:p>
    <w:p w14:paraId="6553DC7E" w14:textId="77777777" w:rsidR="004E7DFE" w:rsidRPr="002465AB" w:rsidRDefault="004E7DFE" w:rsidP="004E7DFE">
      <w:pPr>
        <w:ind w:left="-227"/>
        <w:rPr>
          <w:rFonts w:ascii="Sakkal Majalla" w:hAnsi="Sakkal Majalla"/>
          <w:sz w:val="34"/>
        </w:rPr>
      </w:pPr>
    </w:p>
    <w:p w14:paraId="5D3EAEE1" w14:textId="77777777" w:rsidR="004E7DFE" w:rsidRDefault="004E7DFE" w:rsidP="004E7DFE">
      <w:pPr>
        <w:bidi w:val="0"/>
        <w:jc w:val="center"/>
        <w:rPr>
          <w:rFonts w:ascii="Sakkal Majalla" w:hAnsi="Sakkal Majalla"/>
          <w:sz w:val="34"/>
          <w:lang w:bidi="ar-SY"/>
        </w:rPr>
      </w:pPr>
      <w:r w:rsidRPr="00F131A0">
        <w:rPr>
          <w:rFonts w:ascii="Sakkal Majalla" w:hAnsi="Sakkal Majalla"/>
          <w:noProof/>
          <w:sz w:val="34"/>
          <w:lang w:bidi="ar-SY"/>
        </w:rPr>
        <w:drawing>
          <wp:inline distT="0" distB="0" distL="0" distR="0" wp14:anchorId="6CB2F4C7" wp14:editId="65A031BF">
            <wp:extent cx="1140394" cy="1060892"/>
            <wp:effectExtent l="0" t="0" r="3175" b="6350"/>
            <wp:docPr id="1412039647"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94" cstate="print">
                      <a:duotone>
                        <a:schemeClr val="accent3">
                          <a:shade val="45000"/>
                          <a:satMod val="135000"/>
                        </a:schemeClr>
                        <a:prstClr val="white"/>
                      </a:duotone>
                      <a:extLst>
                        <a:ext uri="{BEBA8EAE-BF5A-486C-A8C5-ECC9F3942E4B}">
                          <a14:imgProps xmlns:a14="http://schemas.microsoft.com/office/drawing/2010/main">
                            <a14:imgLayer r:embed="rId193">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p w14:paraId="48C7D72A" w14:textId="77777777" w:rsidR="004E7DFE" w:rsidRPr="00543EBD" w:rsidRDefault="004E7DFE" w:rsidP="004E7DFE">
      <w:pPr>
        <w:bidi w:val="0"/>
        <w:rPr>
          <w:rFonts w:ascii="Sakkal Majalla" w:hAnsi="Sakkal Majalla"/>
          <w:sz w:val="34"/>
          <w:rtl/>
          <w:lang w:bidi="ar-SY"/>
        </w:rPr>
      </w:pPr>
    </w:p>
    <w:p w14:paraId="35962F8A" w14:textId="77777777" w:rsidR="004E7DFE" w:rsidRDefault="004E7DFE" w:rsidP="004E7DFE">
      <w:pPr>
        <w:bidi w:val="0"/>
        <w:rPr>
          <w:rFonts w:ascii="Sakkal Majalla" w:hAnsi="Sakkal Majalla"/>
          <w:sz w:val="34"/>
          <w:rtl/>
          <w:lang w:bidi="ar-SY"/>
        </w:rPr>
      </w:pPr>
    </w:p>
    <w:p w14:paraId="5DAA8D55" w14:textId="77777777" w:rsidR="004E7DFE" w:rsidRDefault="004E7DFE" w:rsidP="004E7DFE">
      <w:pPr>
        <w:tabs>
          <w:tab w:val="left" w:pos="8160"/>
        </w:tabs>
        <w:bidi w:val="0"/>
        <w:rPr>
          <w:rFonts w:ascii="Sakkal Majalla" w:hAnsi="Sakkal Majalla"/>
          <w:sz w:val="34"/>
          <w:rtl/>
          <w:lang w:bidi="ar-SY"/>
        </w:rPr>
      </w:pPr>
      <w:r>
        <w:rPr>
          <w:rFonts w:ascii="Sakkal Majalla" w:hAnsi="Sakkal Majalla"/>
          <w:sz w:val="34"/>
          <w:lang w:bidi="ar-SY"/>
        </w:rPr>
        <w:tab/>
      </w:r>
    </w:p>
    <w:p w14:paraId="72FCEBAA" w14:textId="77777777" w:rsidR="004E7DFE" w:rsidRDefault="004E7DFE" w:rsidP="004E7DFE">
      <w:pPr>
        <w:keepNext/>
        <w:pageBreakBefore/>
        <w:tabs>
          <w:tab w:val="left" w:pos="8160"/>
        </w:tabs>
        <w:bidi w:val="0"/>
        <w:rPr>
          <w:rFonts w:ascii="Sakkal Majalla" w:hAnsi="Sakkal Majalla"/>
          <w:sz w:val="34"/>
          <w:rtl/>
          <w:lang w:bidi="ar-SY"/>
        </w:rPr>
      </w:pPr>
      <w:r w:rsidRPr="005E1D24">
        <w:rPr>
          <w:noProof/>
        </w:rPr>
        <w:lastRenderedPageBreak/>
        <mc:AlternateContent>
          <mc:Choice Requires="wpg">
            <w:drawing>
              <wp:inline distT="0" distB="0" distL="0" distR="0" wp14:anchorId="52809182" wp14:editId="295B07FD">
                <wp:extent cx="5711825" cy="852877"/>
                <wp:effectExtent l="0" t="0" r="22225" b="23495"/>
                <wp:docPr id="132804677"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941464864" name="مجموعة 881967268"/>
                        <wpg:cNvGrpSpPr/>
                        <wpg:grpSpPr>
                          <a:xfrm>
                            <a:off x="0" y="280937"/>
                            <a:ext cx="5711825" cy="571950"/>
                            <a:chOff x="0" y="280925"/>
                            <a:chExt cx="6312597" cy="633649"/>
                          </a:xfrm>
                        </wpg:grpSpPr>
                        <wps:wsp>
                          <wps:cNvPr id="2016345337"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32924090" name="مربع نص 2043426344"/>
                          <wps:cNvSpPr txBox="1"/>
                          <wps:spPr>
                            <a:xfrm>
                              <a:off x="3184368" y="280925"/>
                              <a:ext cx="2073788" cy="453764"/>
                            </a:xfrm>
                            <a:prstGeom prst="rect">
                              <a:avLst/>
                            </a:prstGeom>
                            <a:noFill/>
                          </wps:spPr>
                          <wps:txbx>
                            <w:txbxContent>
                              <w:p w14:paraId="1B9CA534" w14:textId="77777777" w:rsidR="004E7DFE" w:rsidRDefault="004E7DFE" w:rsidP="004E7DFE">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006195739"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668470007" name="Picture 4119" descr="Conclusion "/>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2809182" id="_x0000_s2567"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">
                <v:group id="مجموعة 881967268" o:spid="_x0000_s2568"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">
                  <v:roundrect id="مستطيل مستدير الزوايا 769901" o:spid="_x0000_s2569"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" fillcolor="#168489" strokecolor="#168489" strokeweight="1pt">
                    <v:stroke joinstyle="miter"/>
                  </v:roundrect>
                  <v:shape id="مربع نص 2043426344" o:spid="_x0000_s2570"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" filled="f" stroked="f">
                    <v:textbox style="mso-fit-shape-to-text:t">
                      <w:txbxContent>
                        <w:p w14:paraId="1B9CA534" w14:textId="77777777" w:rsidR="004E7DFE" w:rsidRDefault="004E7DFE" w:rsidP="004E7DFE">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2571"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" fillcolor="#168489" strokecolor="#168489" strokeweight="1pt">
                    <v:stroke joinstyle="miter"/>
                  </v:roundrect>
                </v:group>
                <v:shape id="Picture 4119" o:spid="_x0000_s2572"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">
                  <v:imagedata r:id="rId117" o:title="Conclusion "/>
                </v:shape>
                <w10:anchorlock/>
              </v:group>
            </w:pict>
          </mc:Fallback>
        </mc:AlternateContent>
      </w:r>
    </w:p>
    <w:p w14:paraId="3A061C1C" w14:textId="77777777" w:rsidR="004E7DFE" w:rsidRPr="004E7DFE" w:rsidRDefault="004E7DFE" w:rsidP="004E7DFE">
      <w:pPr>
        <w:rPr>
          <w:rFonts w:ascii="Sakkal Majalla" w:hAnsi="Sakkal Majalla"/>
          <w:sz w:val="34"/>
          <w:rtl/>
        </w:rPr>
      </w:pPr>
      <w:r w:rsidRPr="004E7DFE">
        <w:rPr>
          <w:rFonts w:ascii="Sakkal Majalla" w:hAnsi="Sakkal Majalla"/>
          <w:sz w:val="34"/>
          <w:rtl/>
        </w:rPr>
        <w:t>في ختام جلستنا حول "اتخاذ القرار وتقييم الأداء وخطة التطوير القيادي"، استعرضنا مجموعة من المهارات والأدوات الأساسية التي تشكّل جوهر القيادة الفعّالة في بيئة الأعمال المعاصرة.</w:t>
      </w:r>
    </w:p>
    <w:p w14:paraId="17712A87" w14:textId="77777777" w:rsidR="004E7DFE" w:rsidRPr="004E7DFE" w:rsidRDefault="004E7DFE" w:rsidP="004E7DFE">
      <w:pPr>
        <w:rPr>
          <w:rFonts w:ascii="Sakkal Majalla" w:hAnsi="Sakkal Majalla"/>
          <w:sz w:val="34"/>
          <w:rtl/>
        </w:rPr>
      </w:pPr>
      <w:r w:rsidRPr="004E7DFE">
        <w:rPr>
          <w:rFonts w:ascii="Sakkal Majalla" w:hAnsi="Sakkal Majalla"/>
          <w:sz w:val="34"/>
          <w:rtl/>
        </w:rPr>
        <w:t>تعلّمنا أنّ اتخاذ القرار ليس مجرّد اختيار بين البدائل، بل هو عملية منهجية تتطلّب فهماً عميقاً للسياق، وتحليلاً دقيقاً للمعلومات، وقدرة على استشراف النتائج. كما اكتشفنا أنّ حلّ المشكلات يتطلّب تجاوز الحلول السطحية والغوص في الأسباب الجذرية للتحدّيات التي تواجهنا.</w:t>
      </w:r>
    </w:p>
    <w:p w14:paraId="6B79340A" w14:textId="77777777" w:rsidR="004E7DFE" w:rsidRPr="004E7DFE" w:rsidRDefault="004E7DFE" w:rsidP="004E7DFE">
      <w:pPr>
        <w:rPr>
          <w:rFonts w:ascii="Sakkal Majalla" w:hAnsi="Sakkal Majalla"/>
          <w:sz w:val="34"/>
          <w:rtl/>
        </w:rPr>
      </w:pPr>
      <w:r w:rsidRPr="004E7DFE">
        <w:rPr>
          <w:rFonts w:ascii="Sakkal Majalla" w:hAnsi="Sakkal Majalla"/>
          <w:sz w:val="34"/>
          <w:rtl/>
        </w:rPr>
        <w:t>أدركنا أهمّية تحوّل أنظمة تقييم الأداء من أدوات للمحاسبة إلى أدوات للتطوير والنموّ، وكيف يمكن للتغذية الراجعة المستمرّة والبنّاءة أن تكون محفّزاً قوياً للتميّز الفردي والمؤسّسي. وأخيراً، فهمنا أنّ القيادة رحلة تطوير مستمرّة تتطلّب خطة واضحة ومتابعة دؤوبة.</w:t>
      </w:r>
    </w:p>
    <w:p w14:paraId="23CE49E9" w14:textId="77777777" w:rsidR="004E7DFE" w:rsidRPr="004E7DFE" w:rsidRDefault="004E7DFE" w:rsidP="004E7DFE">
      <w:pPr>
        <w:rPr>
          <w:rFonts w:ascii="Sakkal Majalla" w:hAnsi="Sakkal Majalla"/>
          <w:sz w:val="34"/>
          <w:rtl/>
        </w:rPr>
      </w:pPr>
      <w:r w:rsidRPr="004E7DFE">
        <w:rPr>
          <w:rFonts w:ascii="Sakkal Majalla" w:hAnsi="Sakkal Majalla"/>
          <w:sz w:val="34"/>
          <w:rtl/>
        </w:rPr>
        <w:t>كما يقول جون كوينسي آدمز: "إذا كانت أفعالنا تلهم الآخرين ليحلموا أكثر، ويتعلّموا أكثر، ويعملوا أكثر، ويصبحوا أكثر، فهذه هي القيادة الحقيقية". والقيادة الحقيقية ليست منصباً أو لقباً، بل هي القدرة على تمكين الآخرين وإطلاق إمكاناتهم الكاملة.</w:t>
      </w:r>
    </w:p>
    <w:p w14:paraId="3BF6473C" w14:textId="77777777" w:rsidR="004E7DFE" w:rsidRPr="004E7DFE" w:rsidRDefault="004E7DFE" w:rsidP="004E7DFE">
      <w:pPr>
        <w:rPr>
          <w:rFonts w:ascii="Sakkal Majalla" w:hAnsi="Sakkal Majalla"/>
          <w:sz w:val="34"/>
        </w:rPr>
      </w:pPr>
      <w:r w:rsidRPr="004E7DFE">
        <w:rPr>
          <w:rFonts w:ascii="Sakkal Majalla" w:hAnsi="Sakkal Majalla"/>
          <w:sz w:val="34"/>
          <w:rtl/>
        </w:rPr>
        <w:t>أتمنّى أن تكون هذه الجلسة قد زوّدتكم بالمعرفة والأدوات اللازمة لتعزيز قدراتكم القيادية. لكن تذكّروا دائماً أنّ المعرفة وحدها لا تكفي، فالتطبيق المستمرّ والتأمّل في التجارب هما ما سيحوّلان هذه المعرفة إلى مهارات قيادية متميّزة</w:t>
      </w:r>
      <w:r w:rsidRPr="004E7DFE">
        <w:rPr>
          <w:rFonts w:ascii="Sakkal Majalla" w:hAnsi="Sakkal Majalla" w:hint="cs"/>
          <w:sz w:val="34"/>
          <w:rtl/>
        </w:rPr>
        <w:t>.</w:t>
      </w:r>
    </w:p>
    <w:p w14:paraId="40282CBF" w14:textId="2A3EF731" w:rsidR="00986395" w:rsidRDefault="00986395" w:rsidP="004E7DFE">
      <w:pPr>
        <w:keepNext/>
        <w:pageBreakBefore/>
        <w:rPr>
          <w:b/>
          <w:bCs/>
          <w:sz w:val="36"/>
          <w:szCs w:val="36"/>
          <w:lang w:bidi="ar-SY"/>
        </w:rPr>
      </w:pPr>
    </w:p>
    <w:p w14:paraId="604974B3" w14:textId="77777777" w:rsidR="00ED3796" w:rsidRDefault="00ED3796" w:rsidP="00F01FA2">
      <w:pPr>
        <w:bidi w:val="0"/>
        <w:spacing w:after="160" w:line="259" w:lineRule="auto"/>
        <w:jc w:val="left"/>
        <w:rPr>
          <w:noProof/>
        </w:rPr>
      </w:pPr>
      <w:r w:rsidRPr="00ED3796">
        <w:rPr>
          <w:noProof/>
        </w:rPr>
        <mc:AlternateContent>
          <mc:Choice Requires="wpg">
            <w:drawing>
              <wp:inline distT="0" distB="0" distL="0" distR="0" wp14:anchorId="5655B418" wp14:editId="30EAE4CC">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14:paraId="1B43D3A7" w14:textId="50915CBE"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ما هو تقييمك لهذ</w:t>
                              </w:r>
                              <w:r w:rsidR="001F5553">
                                <w:rPr>
                                  <w:rFonts w:ascii="Adobe Arabic" w:eastAsia="Times New Roman" w:hAnsi="Adobe Arabic" w:cs="Adobe Arabic" w:hint="cs"/>
                                  <w:b/>
                                  <w:bCs/>
                                  <w:color w:val="168489"/>
                                  <w:kern w:val="24"/>
                                  <w:sz w:val="48"/>
                                  <w:szCs w:val="48"/>
                                  <w:rtl/>
                                  <w:lang w:bidi="ar-SY"/>
                                </w:rPr>
                                <w:t>ه</w:t>
                              </w:r>
                              <w:r w:rsidRPr="00ED3796">
                                <w:rPr>
                                  <w:rFonts w:ascii="Adobe Arabic" w:eastAsia="Times New Roman" w:hAnsi="Adobe Arabic" w:cs="Adobe Arabic"/>
                                  <w:b/>
                                  <w:bCs/>
                                  <w:color w:val="168489"/>
                                  <w:kern w:val="24"/>
                                  <w:sz w:val="48"/>
                                  <w:szCs w:val="48"/>
                                  <w:rtl/>
                                  <w:lang w:bidi="ar-SY"/>
                                </w:rPr>
                                <w:t xml:space="preserve"> ال</w:t>
                              </w:r>
                              <w:r w:rsidR="009B57DC">
                                <w:rPr>
                                  <w:rFonts w:ascii="Adobe Arabic" w:eastAsia="Times New Roman" w:hAnsi="Adobe Arabic" w:cs="Adobe Arabic"/>
                                  <w:b/>
                                  <w:bCs/>
                                  <w:color w:val="168489"/>
                                  <w:kern w:val="24"/>
                                  <w:sz w:val="48"/>
                                  <w:szCs w:val="48"/>
                                  <w:rtl/>
                                  <w:lang w:bidi="ar-SY"/>
                                </w:rPr>
                                <w:t>دورة</w:t>
                              </w:r>
                              <w:r w:rsidRPr="00ED3796">
                                <w:rPr>
                                  <w:rFonts w:ascii="Adobe Arabic" w:eastAsia="Times New Roman" w:hAnsi="Adobe Arabic" w:cs="Adobe Arabic"/>
                                  <w:b/>
                                  <w:bCs/>
                                  <w:color w:val="168489"/>
                                  <w:kern w:val="24"/>
                                  <w:sz w:val="48"/>
                                  <w:szCs w:val="48"/>
                                  <w:rtl/>
                                  <w:lang w:bidi="ar-SY"/>
                                </w:rPr>
                                <w:t xml:space="preserve"> التدريبي</w:t>
                              </w:r>
                              <w:r w:rsidR="00D26E98">
                                <w:rPr>
                                  <w:rFonts w:ascii="Adobe Arabic" w:eastAsia="Times New Roman" w:hAnsi="Adobe Arabic" w:cs="Adobe Arabic" w:hint="cs"/>
                                  <w:b/>
                                  <w:bCs/>
                                  <w:color w:val="168489"/>
                                  <w:kern w:val="24"/>
                                  <w:sz w:val="48"/>
                                  <w:szCs w:val="48"/>
                                  <w:rtl/>
                                  <w:lang w:bidi="ar-SY"/>
                                </w:rPr>
                                <w:t>ة</w:t>
                              </w:r>
                              <w:r w:rsidRPr="00ED3796">
                                <w:rPr>
                                  <w:rFonts w:ascii="Adobe Arabic" w:eastAsia="Times New Roman" w:hAnsi="Adobe Arabic" w:cs="Adobe Arabic"/>
                                  <w:b/>
                                  <w:bCs/>
                                  <w:color w:val="168489"/>
                                  <w:kern w:val="24"/>
                                  <w:sz w:val="48"/>
                                  <w:szCs w:val="48"/>
                                  <w:rtl/>
                                  <w:lang w:bidi="ar-SY"/>
                                </w:rPr>
                                <w:t xml:space="preserve">؟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25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w14:anchorId="5655B418" id="Group 45" o:spid="_x0000_s2573"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">
                <v:shape id="TextBox 65" o:spid="_x0000_s2574" type="#_x0000_t202" style="position:absolute;left:20288;top:1000;width:40665;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1B43D3A7" w14:textId="50915CBE"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w:t>
                        </w:r>
                        <w:r w:rsidRPr="00ED3796">
                          <w:rPr>
                            <w:rFonts w:ascii="Adobe Arabic" w:eastAsia="Times New Roman" w:hAnsi="Adobe Arabic" w:cs="Adobe Arabic"/>
                            <w:b/>
                            <w:bCs/>
                            <w:color w:val="168489"/>
                            <w:kern w:val="24"/>
                            <w:sz w:val="48"/>
                            <w:szCs w:val="48"/>
                            <w:rtl/>
                            <w:lang w:bidi="ar-SY"/>
                          </w:rPr>
                          <w:t>تقييمك لهذ</w:t>
                        </w:r>
                        <w:r w:rsidR="001F5553">
                          <w:rPr>
                            <w:rFonts w:ascii="Adobe Arabic" w:eastAsia="Times New Roman" w:hAnsi="Adobe Arabic" w:cs="Adobe Arabic" w:hint="cs"/>
                            <w:b/>
                            <w:bCs/>
                            <w:color w:val="168489"/>
                            <w:kern w:val="24"/>
                            <w:sz w:val="48"/>
                            <w:szCs w:val="48"/>
                            <w:rtl/>
                            <w:lang w:bidi="ar-SY"/>
                          </w:rPr>
                          <w:t>ه</w:t>
                        </w:r>
                        <w:r w:rsidRPr="00ED3796">
                          <w:rPr>
                            <w:rFonts w:ascii="Adobe Arabic" w:eastAsia="Times New Roman" w:hAnsi="Adobe Arabic" w:cs="Adobe Arabic"/>
                            <w:b/>
                            <w:bCs/>
                            <w:color w:val="168489"/>
                            <w:kern w:val="24"/>
                            <w:sz w:val="48"/>
                            <w:szCs w:val="48"/>
                            <w:rtl/>
                            <w:lang w:bidi="ar-SY"/>
                          </w:rPr>
                          <w:t xml:space="preserve"> ال</w:t>
                        </w:r>
                        <w:r w:rsidR="009B57DC">
                          <w:rPr>
                            <w:rFonts w:ascii="Adobe Arabic" w:eastAsia="Times New Roman" w:hAnsi="Adobe Arabic" w:cs="Adobe Arabic"/>
                            <w:b/>
                            <w:bCs/>
                            <w:color w:val="168489"/>
                            <w:kern w:val="24"/>
                            <w:sz w:val="48"/>
                            <w:szCs w:val="48"/>
                            <w:rtl/>
                            <w:lang w:bidi="ar-SY"/>
                          </w:rPr>
                          <w:t>دورة</w:t>
                        </w:r>
                        <w:r w:rsidRPr="00ED3796">
                          <w:rPr>
                            <w:rFonts w:ascii="Adobe Arabic" w:eastAsia="Times New Roman" w:hAnsi="Adobe Arabic" w:cs="Adobe Arabic"/>
                            <w:b/>
                            <w:bCs/>
                            <w:color w:val="168489"/>
                            <w:kern w:val="24"/>
                            <w:sz w:val="48"/>
                            <w:szCs w:val="48"/>
                            <w:rtl/>
                            <w:lang w:bidi="ar-SY"/>
                          </w:rPr>
                          <w:t xml:space="preserve"> التدريبي</w:t>
                        </w:r>
                        <w:r w:rsidR="00D26E98">
                          <w:rPr>
                            <w:rFonts w:ascii="Adobe Arabic" w:eastAsia="Times New Roman" w:hAnsi="Adobe Arabic" w:cs="Adobe Arabic" w:hint="cs"/>
                            <w:b/>
                            <w:bCs/>
                            <w:color w:val="168489"/>
                            <w:kern w:val="24"/>
                            <w:sz w:val="48"/>
                            <w:szCs w:val="48"/>
                            <w:rtl/>
                            <w:lang w:bidi="ar-SY"/>
                          </w:rPr>
                          <w:t>ة</w:t>
                        </w:r>
                        <w:r w:rsidRPr="00ED3796">
                          <w:rPr>
                            <w:rFonts w:ascii="Adobe Arabic" w:eastAsia="Times New Roman" w:hAnsi="Adobe Arabic" w:cs="Adobe Arabic"/>
                            <w:b/>
                            <w:bCs/>
                            <w:color w:val="168489"/>
                            <w:kern w:val="24"/>
                            <w:sz w:val="48"/>
                            <w:szCs w:val="48"/>
                            <w:rtl/>
                            <w:lang w:bidi="ar-SY"/>
                          </w:rPr>
                          <w:t xml:space="preserve">؟ </w:t>
                        </w:r>
                      </w:p>
                    </w:txbxContent>
                  </v:textbox>
                </v:shape>
                <v:shape id="Picture 151" o:spid="_x0000_s2575"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257" o:title="Evaluation Icon Vector Art, Icons, and Graphics for Free Download" recolortarget="#494949 [1446]"/>
                </v:shape>
                <w10:anchorlock/>
              </v:group>
            </w:pict>
          </mc:Fallback>
        </mc:AlternateContent>
      </w:r>
    </w:p>
    <w:p w14:paraId="7D0EE4A5" w14:textId="77777777" w:rsidR="00A25AD3" w:rsidRDefault="00A25AD3" w:rsidP="00F01FA2">
      <w:pPr>
        <w:spacing w:after="160" w:line="600" w:lineRule="auto"/>
        <w:jc w:val="left"/>
        <w:rPr>
          <w:rFonts w:ascii="Adobe Arabic" w:hAnsi="Adobe Arabic" w:cs="Adobe Arabic"/>
          <w:sz w:val="36"/>
          <w:szCs w:val="40"/>
          <w:lang w:bidi="ar-SY"/>
        </w:rPr>
      </w:pPr>
    </w:p>
    <w:p w14:paraId="3F66842E" w14:textId="77777777"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5AE9A476" w14:textId="77777777" w:rsidR="008317F7" w:rsidRDefault="008317F7" w:rsidP="00A25AD3">
      <w:pPr>
        <w:spacing w:after="160" w:line="259" w:lineRule="auto"/>
        <w:jc w:val="center"/>
        <w:rPr>
          <w:sz w:val="40"/>
          <w:szCs w:val="44"/>
          <w:rtl/>
          <w:lang w:bidi="ar-SY"/>
        </w:rPr>
      </w:pPr>
    </w:p>
    <w:p w14:paraId="50573535" w14:textId="77777777" w:rsidR="009F5DE0" w:rsidRDefault="00A25AD3" w:rsidP="00591ECD">
      <w:pPr>
        <w:bidi w:val="0"/>
        <w:spacing w:after="160" w:line="259" w:lineRule="auto"/>
        <w:jc w:val="center"/>
        <w:rPr>
          <w:sz w:val="40"/>
          <w:szCs w:val="44"/>
          <w:rtl/>
          <w:lang w:bidi="ar-SY"/>
        </w:rPr>
      </w:pPr>
      <w:r>
        <w:rPr>
          <w:noProof/>
        </w:rPr>
        <w:drawing>
          <wp:inline distT="0" distB="0" distL="0" distR="0" wp14:anchorId="3E58250D" wp14:editId="56922D60">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258">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14:paraId="3CA11323" w14:textId="77777777"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lang w:bidi="ar-SY"/>
        </w:rPr>
        <w:lastRenderedPageBreak/>
        <mc:AlternateContent>
          <mc:Choice Requires="wpg">
            <w:drawing>
              <wp:inline distT="0" distB="0" distL="0" distR="0" wp14:anchorId="40E3AAEB" wp14:editId="7920DA8D">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14:paraId="7C8F75E6"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w:pict>
              <v:group w14:anchorId="40E3AAEB" id="_x0000_s257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">
                <v:rect id="Rectangle 388507707" o:spid="_x0000_s257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" fillcolor="#f2f2f2 [3052]" stroked="f" strokeweight="1pt"/>
                <v:rect id="Rectangle 388507708" o:spid="_x0000_s257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" fillcolor="#168489" stroked="f" strokeweight="1pt"/>
                <v:shape id="TextBox 7" o:spid="_x0000_s257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" filled="f" stroked="f">
                  <v:textbox>
                    <w:txbxContent>
                      <w:p w14:paraId="7C8F75E6"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anchorlock/>
              </v:group>
            </w:pict>
          </mc:Fallback>
        </mc:AlternateContent>
      </w:r>
    </w:p>
    <w:p w14:paraId="1C4C730D" w14:textId="77777777" w:rsidR="004E7DFE" w:rsidRPr="004E7DFE" w:rsidRDefault="004E7DFE" w:rsidP="004E7DFE">
      <w:pPr>
        <w:rPr>
          <w:rFonts w:ascii="Sakkal Majalla" w:hAnsi="Sakkal Majalla"/>
          <w:sz w:val="34"/>
          <w:rtl/>
        </w:rPr>
      </w:pPr>
      <w:r w:rsidRPr="004E7DFE">
        <w:rPr>
          <w:rFonts w:ascii="Sakkal Majalla" w:hAnsi="Sakkal Majalla"/>
          <w:sz w:val="34"/>
          <w:rtl/>
        </w:rPr>
        <w:t>1.</w:t>
      </w:r>
      <w:r w:rsidRPr="004E7DFE">
        <w:rPr>
          <w:rFonts w:ascii="Sakkal Majalla" w:hAnsi="Sakkal Majalla"/>
          <w:sz w:val="34"/>
          <w:rtl/>
        </w:rPr>
        <w:tab/>
        <w:t>العتيبي، سعد بن مرزوق. (2021). القيادة الإدارية الفعّالة: المفاهيم والتطبيقات. الرياض، المملكة العربية السعودية: دار الفكر للنشر والتوزيع.</w:t>
      </w:r>
    </w:p>
    <w:p w14:paraId="3BE6821B" w14:textId="77777777" w:rsidR="004E7DFE" w:rsidRPr="004E7DFE" w:rsidRDefault="004E7DFE" w:rsidP="004E7DFE">
      <w:pPr>
        <w:rPr>
          <w:rFonts w:ascii="Sakkal Majalla" w:hAnsi="Sakkal Majalla"/>
          <w:sz w:val="34"/>
          <w:rtl/>
        </w:rPr>
      </w:pPr>
      <w:r w:rsidRPr="004E7DFE">
        <w:rPr>
          <w:rFonts w:ascii="Sakkal Majalla" w:hAnsi="Sakkal Majalla"/>
          <w:sz w:val="34"/>
          <w:rtl/>
        </w:rPr>
        <w:t>2.</w:t>
      </w:r>
      <w:r w:rsidRPr="004E7DFE">
        <w:rPr>
          <w:rFonts w:ascii="Sakkal Majalla" w:hAnsi="Sakkal Majalla"/>
          <w:sz w:val="34"/>
          <w:rtl/>
        </w:rPr>
        <w:tab/>
        <w:t>الحوامدة، ناصر أحمد. (2020). مهارات الإشراف والقيادة في المنظمات المعاصرة. عمان، الأردن: دار وائل للنشر والتوزيع.</w:t>
      </w:r>
    </w:p>
    <w:p w14:paraId="151A0B1F" w14:textId="77777777" w:rsidR="004E7DFE" w:rsidRPr="004E7DFE" w:rsidRDefault="004E7DFE" w:rsidP="004E7DFE">
      <w:pPr>
        <w:rPr>
          <w:rFonts w:ascii="Sakkal Majalla" w:hAnsi="Sakkal Majalla"/>
          <w:sz w:val="34"/>
          <w:rtl/>
        </w:rPr>
      </w:pPr>
      <w:r w:rsidRPr="004E7DFE">
        <w:rPr>
          <w:rFonts w:ascii="Sakkal Majalla" w:hAnsi="Sakkal Majalla"/>
          <w:sz w:val="34"/>
          <w:rtl/>
        </w:rPr>
        <w:t>3.</w:t>
      </w:r>
      <w:r w:rsidRPr="004E7DFE">
        <w:rPr>
          <w:rFonts w:ascii="Sakkal Majalla" w:hAnsi="Sakkal Majalla"/>
          <w:sz w:val="34"/>
          <w:rtl/>
        </w:rPr>
        <w:tab/>
        <w:t>عياصرة، علي أحمد. (2022). القيادة والدافعية في المؤسسات التربوية والتنظيمية. عمان، الأردن: دار الحامد للنشر والتوزيع.</w:t>
      </w:r>
    </w:p>
    <w:p w14:paraId="2329586A" w14:textId="77777777" w:rsidR="004E7DFE" w:rsidRPr="004E7DFE" w:rsidRDefault="004E7DFE" w:rsidP="004E7DFE">
      <w:pPr>
        <w:rPr>
          <w:rFonts w:ascii="Sakkal Majalla" w:hAnsi="Sakkal Majalla"/>
          <w:sz w:val="34"/>
          <w:rtl/>
        </w:rPr>
      </w:pPr>
      <w:r w:rsidRPr="004E7DFE">
        <w:rPr>
          <w:rFonts w:ascii="Sakkal Majalla" w:hAnsi="Sakkal Majalla"/>
          <w:sz w:val="34"/>
          <w:rtl/>
        </w:rPr>
        <w:t>4.</w:t>
      </w:r>
      <w:r w:rsidRPr="004E7DFE">
        <w:rPr>
          <w:rFonts w:ascii="Sakkal Majalla" w:hAnsi="Sakkal Majalla"/>
          <w:sz w:val="34"/>
          <w:rtl/>
        </w:rPr>
        <w:tab/>
        <w:t>العمري، مأمون محمود. (2021). إدارة الفرق وتحفيز الموارد البشرية: رؤية تطبيقية معاصرة. القاهرة، جمهورية مصر العربية: المجموعة العربية للتدريب والنشر.</w:t>
      </w:r>
    </w:p>
    <w:p w14:paraId="04319E2C" w14:textId="77777777" w:rsidR="004E7DFE" w:rsidRPr="004E7DFE" w:rsidRDefault="004E7DFE" w:rsidP="004E7DFE">
      <w:pPr>
        <w:bidi w:val="0"/>
        <w:rPr>
          <w:rFonts w:ascii="Sakkal Majalla" w:hAnsi="Sakkal Majalla"/>
          <w:sz w:val="34"/>
        </w:rPr>
      </w:pPr>
      <w:r w:rsidRPr="004E7DFE">
        <w:rPr>
          <w:rFonts w:ascii="Sakkal Majalla" w:hAnsi="Sakkal Majalla"/>
          <w:sz w:val="34"/>
          <w:rtl/>
        </w:rPr>
        <w:t>6.</w:t>
      </w:r>
      <w:r w:rsidRPr="004E7DFE">
        <w:rPr>
          <w:rFonts w:ascii="Sakkal Majalla" w:hAnsi="Sakkal Majalla"/>
          <w:sz w:val="34"/>
          <w:rtl/>
        </w:rPr>
        <w:tab/>
      </w:r>
      <w:r w:rsidRPr="004E7DFE">
        <w:rPr>
          <w:rFonts w:ascii="Sakkal Majalla" w:hAnsi="Sakkal Majalla"/>
          <w:sz w:val="34"/>
        </w:rPr>
        <w:t>Northouse, Peter G. (2021). Leadership: Theory and Practice (9th ed.). Thousand Oaks, California, United States of America: SAGE Publications</w:t>
      </w:r>
      <w:r w:rsidRPr="004E7DFE">
        <w:rPr>
          <w:rFonts w:ascii="Sakkal Majalla" w:hAnsi="Sakkal Majalla"/>
          <w:sz w:val="34"/>
          <w:rtl/>
        </w:rPr>
        <w:t>.</w:t>
      </w:r>
    </w:p>
    <w:p w14:paraId="7E8DB248" w14:textId="77777777" w:rsidR="004E7DFE" w:rsidRPr="004E7DFE" w:rsidRDefault="004E7DFE" w:rsidP="004E7DFE">
      <w:pPr>
        <w:bidi w:val="0"/>
        <w:rPr>
          <w:rFonts w:ascii="Sakkal Majalla" w:hAnsi="Sakkal Majalla"/>
          <w:sz w:val="34"/>
        </w:rPr>
      </w:pPr>
      <w:r w:rsidRPr="004E7DFE">
        <w:rPr>
          <w:rFonts w:ascii="Sakkal Majalla" w:hAnsi="Sakkal Majalla"/>
          <w:sz w:val="34"/>
          <w:rtl/>
        </w:rPr>
        <w:t>7.</w:t>
      </w:r>
      <w:r w:rsidRPr="004E7DFE">
        <w:rPr>
          <w:rFonts w:ascii="Sakkal Majalla" w:hAnsi="Sakkal Majalla"/>
          <w:sz w:val="34"/>
          <w:rtl/>
        </w:rPr>
        <w:tab/>
      </w:r>
      <w:r w:rsidRPr="004E7DFE">
        <w:rPr>
          <w:rFonts w:ascii="Sakkal Majalla" w:hAnsi="Sakkal Majalla"/>
          <w:sz w:val="34"/>
        </w:rPr>
        <w:t>Maxwell, John C. (2021). The 21 Irrefutable Laws of Leadership: Follow Them and People Will Follow You (25th Anniversary ed.). Nashville, Tennessee, United States of America: HarperCollins Leadership</w:t>
      </w:r>
      <w:r w:rsidRPr="004E7DFE">
        <w:rPr>
          <w:rFonts w:ascii="Sakkal Majalla" w:hAnsi="Sakkal Majalla"/>
          <w:sz w:val="34"/>
          <w:rtl/>
        </w:rPr>
        <w:t>.</w:t>
      </w:r>
    </w:p>
    <w:p w14:paraId="51F7A570" w14:textId="77777777" w:rsidR="00337FA6" w:rsidRDefault="00337FA6" w:rsidP="004E7DFE">
      <w:pPr>
        <w:rPr>
          <w:rFonts w:asciiTheme="majorBidi" w:hAnsiTheme="majorBidi" w:cstheme="majorBidi"/>
          <w:noProof/>
          <w:szCs w:val="28"/>
        </w:rPr>
      </w:pPr>
    </w:p>
    <w:p w14:paraId="2492AB22" w14:textId="77777777" w:rsidR="00337FA6" w:rsidRDefault="00337FA6" w:rsidP="00F40E57">
      <w:pPr>
        <w:jc w:val="center"/>
        <w:rPr>
          <w:rFonts w:asciiTheme="majorBidi" w:hAnsiTheme="majorBidi" w:cstheme="majorBidi"/>
          <w:noProof/>
          <w:szCs w:val="28"/>
        </w:rPr>
      </w:pPr>
    </w:p>
    <w:p w14:paraId="29BBEAFB" w14:textId="77FC232B" w:rsidR="00337FA6" w:rsidRDefault="004E7DFE" w:rsidP="00F40E57">
      <w:pPr>
        <w:jc w:val="center"/>
        <w:rPr>
          <w:rFonts w:asciiTheme="majorBidi" w:hAnsiTheme="majorBidi" w:cstheme="majorBidi"/>
          <w:noProof/>
          <w:szCs w:val="28"/>
        </w:rPr>
      </w:pPr>
      <w:r>
        <w:rPr>
          <w:rFonts w:asciiTheme="majorBidi" w:hAnsiTheme="majorBidi" w:cstheme="majorBidi"/>
          <w:noProof/>
          <w:szCs w:val="28"/>
          <w:lang w:bidi="ar-SY"/>
        </w:rPr>
        <w:drawing>
          <wp:inline distT="0" distB="0" distL="0" distR="0" wp14:anchorId="1EDE2CA6" wp14:editId="4C63A01D">
            <wp:extent cx="2447925" cy="2447925"/>
            <wp:effectExtent l="0" t="0" r="0" b="0"/>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9">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inline>
        </w:drawing>
      </w:r>
    </w:p>
    <w:p w14:paraId="2932586E" w14:textId="77777777" w:rsidR="00337FA6" w:rsidRDefault="00337FA6" w:rsidP="00F40E57">
      <w:pPr>
        <w:jc w:val="center"/>
        <w:rPr>
          <w:rFonts w:asciiTheme="majorBidi" w:hAnsiTheme="majorBidi" w:cstheme="majorBidi"/>
          <w:noProof/>
          <w:szCs w:val="28"/>
        </w:rPr>
      </w:pPr>
    </w:p>
    <w:p w14:paraId="0B77451D" w14:textId="77777777" w:rsidR="00337FA6" w:rsidRDefault="00337FA6" w:rsidP="00F40E57">
      <w:pPr>
        <w:jc w:val="center"/>
        <w:rPr>
          <w:rFonts w:asciiTheme="majorBidi" w:hAnsiTheme="majorBidi" w:cstheme="majorBidi"/>
          <w:noProof/>
          <w:szCs w:val="28"/>
        </w:rPr>
      </w:pPr>
    </w:p>
    <w:p w14:paraId="6C8693EF" w14:textId="0378172E" w:rsidR="00C648CE" w:rsidRPr="00F40E57" w:rsidRDefault="00C648CE" w:rsidP="004E7DFE">
      <w:pPr>
        <w:rPr>
          <w:rFonts w:asciiTheme="majorBidi" w:hAnsiTheme="majorBidi" w:cstheme="majorBidi"/>
          <w:szCs w:val="28"/>
          <w:lang w:bidi="ar-SY"/>
        </w:rPr>
      </w:pPr>
    </w:p>
    <w:sectPr w:rsidR="00C648CE" w:rsidRPr="00F40E57" w:rsidSect="00047563">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2B6BB7" w14:textId="77777777" w:rsidR="00C318A0" w:rsidRDefault="00C318A0" w:rsidP="00F53D08">
      <w:pPr>
        <w:spacing w:line="240" w:lineRule="auto"/>
      </w:pPr>
      <w:r>
        <w:separator/>
      </w:r>
    </w:p>
  </w:endnote>
  <w:endnote w:type="continuationSeparator" w:id="0">
    <w:p w14:paraId="2A2C185C" w14:textId="77777777" w:rsidR="00C318A0" w:rsidRDefault="00C318A0"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80002003" w:usb1="80002042"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Sakkal Majalla"/>
    <w:panose1 w:val="00000000000000000000"/>
    <w:charset w:val="B2"/>
    <w:family w:val="roman"/>
    <w:notTrueType/>
    <w:pitch w:val="variable"/>
    <w:sig w:usb0="80002003"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panose1 w:val="020B0503030403030204"/>
    <w:charset w:val="00"/>
    <w:family w:val="swiss"/>
    <w:pitch w:val="variable"/>
    <w:sig w:usb0="80002067" w:usb1="80000000" w:usb2="00000008" w:usb3="00000000" w:csb0="00000041" w:csb1="00000000"/>
  </w:font>
  <w:font w:name="Inter Bold">
    <w:panose1 w:val="00000000000000000000"/>
    <w:charset w:val="00"/>
    <w:family w:val="roman"/>
    <w:notTrueType/>
    <w:pitch w:val="default"/>
  </w:font>
  <w:font w:name="Aller">
    <w:altName w:val="Cambria"/>
    <w:charset w:val="00"/>
    <w:family w:val="auto"/>
    <w:pitch w:val="variable"/>
    <w:sig w:usb0="A00000AF" w:usb1="5000205B" w:usb2="00000000" w:usb3="00000000" w:csb0="00000093" w:csb1="00000000"/>
  </w:font>
  <w:font w:name="Sue Ellen Francisco">
    <w:panose1 w:val="00000000000000000000"/>
    <w:charset w:val="00"/>
    <w:family w:val="roman"/>
    <w:notTrueType/>
    <w:pitch w:val="default"/>
  </w:font>
  <w:font w:name="Anton">
    <w:charset w:val="00"/>
    <w:family w:val="auto"/>
    <w:pitch w:val="variable"/>
    <w:sig w:usb0="A00000FF" w:usb1="4000207B" w:usb2="00000000" w:usb3="00000000" w:csb0="00000193" w:csb1="00000000"/>
  </w:font>
  <w:font w:name="Cooper Hewitt Bold">
    <w:panose1 w:val="00000000000000000000"/>
    <w:charset w:val="00"/>
    <w:family w:val="roman"/>
    <w:notTrueType/>
    <w:pitch w:val="default"/>
  </w:font>
  <w:font w:name="TT Norms">
    <w:altName w:val="Cambria"/>
    <w:panose1 w:val="00000000000000000000"/>
    <w:charset w:val="00"/>
    <w:family w:val="roman"/>
    <w:notTrueType/>
    <w:pitch w:val="default"/>
  </w:font>
  <w:font w:name="Public Sans Bold">
    <w:altName w:val="Cambria"/>
    <w:panose1 w:val="00000000000000000000"/>
    <w:charset w:val="00"/>
    <w:family w:val="roman"/>
    <w:notTrueType/>
    <w:pitch w:val="default"/>
  </w:font>
  <w:font w:name="Public Sans">
    <w:panose1 w:val="00000000000000000000"/>
    <w:charset w:val="00"/>
    <w:family w:val="roman"/>
    <w:notTrueType/>
    <w:pitch w:val="default"/>
  </w:font>
  <w:font w:name="Poppins Bold">
    <w:panose1 w:val="00000000000000000000"/>
    <w:charset w:val="00"/>
    <w:family w:val="roman"/>
    <w:notTrueType/>
    <w:pitch w:val="default"/>
  </w:font>
  <w:font w:name="SST Arabic Medium">
    <w:altName w:val="Cambria"/>
    <w:panose1 w:val="020B0604030504020204"/>
    <w:charset w:val="00"/>
    <w:family w:val="swiss"/>
    <w:pitch w:val="variable"/>
    <w:sig w:usb0="80002027" w:usb1="80000000" w:usb2="00000008" w:usb3="00000000" w:csb0="00000041" w:csb1="00000000"/>
  </w:font>
  <w:font w:name="SST Arabic Bold">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AE53F3" w14:textId="77777777" w:rsidR="006F1F97" w:rsidRDefault="006F1F97">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A0DA3" w14:textId="106640E7" w:rsidR="005E14CE" w:rsidRPr="00E42DAD" w:rsidRDefault="006F1F97" w:rsidP="00E42DAD">
    <w:pPr>
      <w:pStyle w:val="a4"/>
      <w:bidi w:val="0"/>
      <w:spacing w:after="240"/>
      <w:rPr>
        <w:rFonts w:ascii="Adobe Arabic" w:hAnsi="Adobe Arabic" w:cs="Adobe Arabic"/>
        <w:color w:val="168489"/>
        <w:sz w:val="44"/>
        <w:szCs w:val="44"/>
      </w:rPr>
    </w:pPr>
    <w:r>
      <w:rPr>
        <w:noProof/>
      </w:rPr>
      <mc:AlternateContent>
        <mc:Choice Requires="wps">
          <w:drawing>
            <wp:anchor distT="0" distB="0" distL="114300" distR="114300" simplePos="0" relativeHeight="251852799" behindDoc="0" locked="0" layoutInCell="1" allowOverlap="1" wp14:anchorId="0219C499" wp14:editId="5C9F4829">
              <wp:simplePos x="0" y="0"/>
              <wp:positionH relativeFrom="column">
                <wp:posOffset>-781050</wp:posOffset>
              </wp:positionH>
              <wp:positionV relativeFrom="page">
                <wp:posOffset>10415270</wp:posOffset>
              </wp:positionV>
              <wp:extent cx="1466850" cy="282575"/>
              <wp:effectExtent l="0" t="0" r="0" b="3175"/>
              <wp:wrapNone/>
              <wp:docPr id="1147260189" name="مستطيل 1147260189"/>
              <wp:cNvGraphicFramePr/>
              <a:graphic xmlns:a="http://schemas.openxmlformats.org/drawingml/2006/main">
                <a:graphicData uri="http://schemas.microsoft.com/office/word/2010/wordprocessingShape">
                  <wps:wsp>
                    <wps:cNvSpPr/>
                    <wps:spPr>
                      <a:xfrm>
                        <a:off x="0" y="0"/>
                        <a:ext cx="14668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8330222" w14:textId="77777777" w:rsidR="006F1F97" w:rsidRPr="007C020A" w:rsidRDefault="006F1F97" w:rsidP="006F1F97">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19C499" id="مستطيل 1147260189" o:spid="_x0000_s2583" style="position:absolute;left:0;text-align:left;margin-left:-61.5pt;margin-top:820.1pt;width:115.5pt;height:22.25pt;z-index:25185279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" filled="f" stroked="f" strokeweight="1pt">
              <v:textbox>
                <w:txbxContent>
                  <w:p w14:paraId="28330222" w14:textId="77777777" w:rsidR="006F1F97" w:rsidRPr="007C020A" w:rsidRDefault="006F1F97" w:rsidP="006F1F97">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Pr>
        <w:rFonts w:cs="Times New Roman"/>
        <w:noProof/>
        <w:sz w:val="24"/>
        <w:szCs w:val="24"/>
      </w:rPr>
      <mc:AlternateContent>
        <mc:Choice Requires="wps">
          <w:drawing>
            <wp:anchor distT="0" distB="0" distL="114300" distR="114300" simplePos="0" relativeHeight="251851775" behindDoc="0" locked="0" layoutInCell="1" allowOverlap="1" wp14:anchorId="320B3CC0" wp14:editId="2454B2FD">
              <wp:simplePos x="0" y="0"/>
              <wp:positionH relativeFrom="column">
                <wp:posOffset>1726565</wp:posOffset>
              </wp:positionH>
              <wp:positionV relativeFrom="paragraph">
                <wp:posOffset>434975</wp:posOffset>
              </wp:positionV>
              <wp:extent cx="1466850" cy="304800"/>
              <wp:effectExtent l="0" t="0" r="0" b="0"/>
              <wp:wrapNone/>
              <wp:docPr id="1793731601" name="مربع نص 1793731601"/>
              <wp:cNvGraphicFramePr/>
              <a:graphic xmlns:a="http://schemas.openxmlformats.org/drawingml/2006/main">
                <a:graphicData uri="http://schemas.microsoft.com/office/word/2010/wordprocessingShape">
                  <wps:wsp>
                    <wps:cNvSpPr txBox="1"/>
                    <wps:spPr>
                      <a:xfrm>
                        <a:off x="0" y="0"/>
                        <a:ext cx="14668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493BEE" w14:textId="77777777" w:rsidR="006F1F97" w:rsidRPr="0081273D" w:rsidRDefault="006F1F97" w:rsidP="006F1F97">
                          <w:pPr>
                            <w:spacing w:line="240" w:lineRule="auto"/>
                            <w:jc w:val="center"/>
                            <w:rPr>
                              <w:rFonts w:ascii="Sakkal Majalla" w:hAnsi="Sakkal Majalla"/>
                              <w:b/>
                              <w:bCs/>
                              <w:color w:val="A8D08D" w:themeColor="accent6" w:themeTint="99"/>
                              <w:sz w:val="20"/>
                              <w:szCs w:val="24"/>
                              <w:lang w:bidi="ar-JO"/>
                            </w:rPr>
                          </w:pPr>
                          <w:r w:rsidRPr="0081273D">
                            <w:rPr>
                              <w:rFonts w:ascii="Sakkal Majalla" w:hAnsi="Sakkal Majalla"/>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320B3CC0" id="_x0000_t202" coordsize="21600,21600" o:spt="202" path="m,l,21600r21600,l21600,xe">
              <v:stroke joinstyle="miter"/>
              <v:path gradientshapeok="t" o:connecttype="rect"/>
            </v:shapetype>
            <v:shape id="مربع نص 1793731601" o:spid="_x0000_s2584" type="#_x0000_t202" style="position:absolute;left:0;text-align:left;margin-left:135.95pt;margin-top:34.25pt;width:115.5pt;height:24pt;z-index:251851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" filled="f" stroked="f" strokeweight=".5pt">
              <v:textbox>
                <w:txbxContent>
                  <w:p w14:paraId="6F493BEE" w14:textId="77777777" w:rsidR="006F1F97" w:rsidRPr="0081273D" w:rsidRDefault="006F1F97" w:rsidP="006F1F97">
                    <w:pPr>
                      <w:spacing w:line="240" w:lineRule="auto"/>
                      <w:jc w:val="center"/>
                      <w:rPr>
                        <w:rFonts w:ascii="Sakkal Majalla" w:hAnsi="Sakkal Majalla"/>
                        <w:b/>
                        <w:bCs/>
                        <w:color w:val="A8D08D" w:themeColor="accent6" w:themeTint="99"/>
                        <w:sz w:val="20"/>
                        <w:szCs w:val="24"/>
                        <w:lang w:bidi="ar-JO"/>
                      </w:rPr>
                    </w:pPr>
                    <w:r w:rsidRPr="0081273D">
                      <w:rPr>
                        <w:rFonts w:ascii="Sakkal Majalla" w:hAnsi="Sakkal Majalla"/>
                        <w:b/>
                        <w:bCs/>
                        <w:color w:val="A8D08D" w:themeColor="accent6" w:themeTint="99"/>
                        <w:sz w:val="20"/>
                        <w:szCs w:val="24"/>
                        <w:rtl/>
                        <w:lang w:bidi="ar-JO"/>
                      </w:rPr>
                      <w:t>مركز أبحاث الدولية للتدريب</w:t>
                    </w:r>
                  </w:p>
                </w:txbxContent>
              </v:textbox>
            </v:shape>
          </w:pict>
        </mc:Fallback>
      </mc:AlternateContent>
    </w:r>
    <w:r w:rsidR="00E42DAD" w:rsidRPr="00E42DAD">
      <w:rPr>
        <w:noProof/>
        <w:sz w:val="40"/>
        <w:szCs w:val="40"/>
      </w:rPr>
      <mc:AlternateContent>
        <mc:Choice Requires="wpg">
          <w:drawing>
            <wp:anchor distT="0" distB="0" distL="114300" distR="114300" simplePos="0" relativeHeight="251845631" behindDoc="0" locked="0" layoutInCell="1" allowOverlap="1" wp14:anchorId="02ABBCD0" wp14:editId="5C523C3B">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774011EC" id="Group 39" o:spid="_x0000_s1026" style="position:absolute;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5E14CE" w:rsidRPr="00E42DAD">
          <w:rPr>
            <w:rFonts w:ascii="Adobe Arabic" w:hAnsi="Adobe Arabic" w:cs="Adobe Arabic"/>
            <w:noProof/>
            <w:color w:val="168489"/>
            <w:sz w:val="44"/>
            <w:szCs w:val="44"/>
            <w:rtl/>
            <w:lang w:val="ar-SA"/>
          </w:rPr>
          <w:t>18</w:t>
        </w:r>
        <w:r w:rsidR="005E14CE" w:rsidRPr="00E42DAD">
          <w:rPr>
            <w:rFonts w:ascii="Adobe Arabic" w:hAnsi="Adobe Arabic" w:cs="Adobe Arabic"/>
            <w:color w:val="168489"/>
            <w:sz w:val="44"/>
            <w:szCs w:val="44"/>
          </w:rPr>
          <w:fldChar w:fldCharType="end"/>
        </w:r>
      </w:sdtContent>
    </w:sdt>
  </w:p>
  <w:p w14:paraId="428A0CA4" w14:textId="3A766A55" w:rsidR="005E14CE" w:rsidRDefault="006F1F97">
    <w:pPr>
      <w:pStyle w:val="a4"/>
    </w:pPr>
    <w:r>
      <w:rPr>
        <w:rFonts w:ascii="Sakkal Majalla" w:hAnsi="Sakkal Majalla"/>
        <w:b/>
        <w:bCs/>
        <w:noProof/>
        <w:color w:val="002060"/>
        <w:sz w:val="34"/>
        <w:rtl/>
      </w:rPr>
      <mc:AlternateContent>
        <mc:Choice Requires="wps">
          <w:drawing>
            <wp:anchor distT="0" distB="0" distL="114300" distR="114300" simplePos="0" relativeHeight="251849727" behindDoc="0" locked="0" layoutInCell="1" allowOverlap="1" wp14:anchorId="788DBACE" wp14:editId="26F46321">
              <wp:simplePos x="0" y="0"/>
              <wp:positionH relativeFrom="column">
                <wp:posOffset>3714750</wp:posOffset>
              </wp:positionH>
              <wp:positionV relativeFrom="paragraph">
                <wp:posOffset>95250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3E1F86C" w14:textId="77777777" w:rsidR="006F1F97" w:rsidRPr="00DC31A5" w:rsidRDefault="006F1F97" w:rsidP="006F1F97">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7F041588" w14:textId="77777777" w:rsidR="006F1F97" w:rsidRPr="00DC31A5" w:rsidRDefault="006F1F97" w:rsidP="006F1F97">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14:paraId="5ABAFB7D" w14:textId="77777777" w:rsidR="006F1F97" w:rsidRPr="00DC31A5" w:rsidRDefault="006F1F97" w:rsidP="006F1F97">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524ED8A1" w14:textId="77777777" w:rsidR="006F1F97" w:rsidRPr="00DC31A5" w:rsidRDefault="006F1F97" w:rsidP="006F1F97">
                          <w:pPr>
                            <w:spacing w:line="240" w:lineRule="auto"/>
                            <w:jc w:val="center"/>
                            <w:rPr>
                              <w:rFonts w:ascii="Sakkal Majalla" w:hAnsi="Sakkal Majalla"/>
                              <w:b/>
                              <w:bCs/>
                            </w:rPr>
                          </w:pPr>
                          <w:r w:rsidRPr="00DC31A5">
                            <w:rPr>
                              <w:rFonts w:ascii="Sakkal Majalla" w:hAnsi="Sakkal Majalla"/>
                              <w:b/>
                              <w:bCs/>
                            </w:rPr>
                            <w:t>Mobile &amp; whatssup:</w:t>
                          </w:r>
                        </w:p>
                        <w:p w14:paraId="35D979BF" w14:textId="77777777" w:rsidR="006F1F97" w:rsidRDefault="006F1F97" w:rsidP="006F1F97">
                          <w:pPr>
                            <w:spacing w:line="240" w:lineRule="auto"/>
                            <w:jc w:val="center"/>
                            <w:rPr>
                              <w:rFonts w:ascii="Sakkal Majalla" w:hAnsi="Sakkal Majalla"/>
                              <w:b/>
                              <w:bCs/>
                              <w:rtl/>
                            </w:rPr>
                          </w:pPr>
                          <w:r w:rsidRPr="00DC31A5">
                            <w:rPr>
                              <w:rFonts w:ascii="Sakkal Majalla" w:hAnsi="Sakkal Majalla"/>
                              <w:b/>
                              <w:bCs/>
                            </w:rPr>
                            <w:t>00962779222666</w:t>
                          </w:r>
                        </w:p>
                        <w:p w14:paraId="73206562" w14:textId="77777777" w:rsidR="006F1F97" w:rsidRPr="00DC31A5" w:rsidRDefault="006F1F97" w:rsidP="006F1F97">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8DBACE" id="مستطيل 38" o:spid="_x0000_s2585" style="position:absolute;left:0;text-align:left;margin-left:292.5pt;margin-top:7.5pt;width:186.95pt;height:110.45pt;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" filled="f" stroked="f" strokeweight="1pt">
              <v:textbox>
                <w:txbxContent>
                  <w:p w14:paraId="33E1F86C" w14:textId="77777777" w:rsidR="006F1F97" w:rsidRPr="00DC31A5" w:rsidRDefault="006F1F97" w:rsidP="006F1F97">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7F041588" w14:textId="77777777" w:rsidR="006F1F97" w:rsidRPr="00DC31A5" w:rsidRDefault="006F1F97" w:rsidP="006F1F97">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5ABAFB7D" w14:textId="77777777" w:rsidR="006F1F97" w:rsidRPr="00DC31A5" w:rsidRDefault="006F1F97" w:rsidP="006F1F97">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524ED8A1" w14:textId="77777777" w:rsidR="006F1F97" w:rsidRPr="00DC31A5" w:rsidRDefault="006F1F97" w:rsidP="006F1F97">
                    <w:pPr>
                      <w:spacing w:line="240" w:lineRule="auto"/>
                      <w:jc w:val="center"/>
                      <w:rPr>
                        <w:rFonts w:ascii="Sakkal Majalla" w:hAnsi="Sakkal Majalla"/>
                        <w:b/>
                        <w:bCs/>
                      </w:rPr>
                    </w:pPr>
                    <w:r w:rsidRPr="00DC31A5">
                      <w:rPr>
                        <w:rFonts w:ascii="Sakkal Majalla" w:hAnsi="Sakkal Majalla"/>
                        <w:b/>
                        <w:bCs/>
                      </w:rPr>
                      <w:t>Mobile &amp; whatssup:</w:t>
                    </w:r>
                  </w:p>
                  <w:p w14:paraId="35D979BF" w14:textId="77777777" w:rsidR="006F1F97" w:rsidRDefault="006F1F97" w:rsidP="006F1F97">
                    <w:pPr>
                      <w:spacing w:line="240" w:lineRule="auto"/>
                      <w:jc w:val="center"/>
                      <w:rPr>
                        <w:rFonts w:ascii="Sakkal Majalla" w:hAnsi="Sakkal Majalla"/>
                        <w:b/>
                        <w:bCs/>
                        <w:rtl/>
                      </w:rPr>
                    </w:pPr>
                    <w:r w:rsidRPr="00DC31A5">
                      <w:rPr>
                        <w:rFonts w:ascii="Sakkal Majalla" w:hAnsi="Sakkal Majalla"/>
                        <w:b/>
                        <w:bCs/>
                      </w:rPr>
                      <w:t>00962779222666</w:t>
                    </w:r>
                  </w:p>
                  <w:p w14:paraId="73206562" w14:textId="77777777" w:rsidR="006F1F97" w:rsidRPr="00DC31A5" w:rsidRDefault="006F1F97" w:rsidP="006F1F97">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0CC816" w14:textId="77777777" w:rsidR="006F1F97" w:rsidRDefault="006F1F97">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51521F" w14:textId="77777777" w:rsidR="000D082E" w:rsidRDefault="000D082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15EC03" w14:textId="77777777" w:rsidR="00C318A0" w:rsidRDefault="00C318A0" w:rsidP="00F53D08">
      <w:pPr>
        <w:spacing w:line="240" w:lineRule="auto"/>
      </w:pPr>
      <w:r>
        <w:separator/>
      </w:r>
    </w:p>
  </w:footnote>
  <w:footnote w:type="continuationSeparator" w:id="0">
    <w:p w14:paraId="1ED357B8" w14:textId="77777777" w:rsidR="00C318A0" w:rsidRDefault="00C318A0"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FA56D4" w14:textId="77777777" w:rsidR="005E14CE" w:rsidRDefault="005E14CE">
    <w:pPr>
      <w:pStyle w:val="a3"/>
    </w:pPr>
    <w:r>
      <w:rPr>
        <w:noProof/>
      </w:rPr>
      <mc:AlternateContent>
        <mc:Choice Requires="wps">
          <w:drawing>
            <wp:anchor distT="0" distB="0" distL="114300" distR="114300" simplePos="0" relativeHeight="251686912" behindDoc="0" locked="0" layoutInCell="1" allowOverlap="1" wp14:anchorId="6C8FFBA2" wp14:editId="6AB56B43">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6403E8D" id="Rectangle 1" o:spid="_x0000_s1026" style="position:absolute;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F71C59" w14:textId="77777777" w:rsidR="005E14CE" w:rsidRPr="00715D92" w:rsidRDefault="00E42DAD"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4CE0DB75" wp14:editId="694FE37B">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lang w:bidi="ar-EG"/>
      </w:rPr>
      <mc:AlternateContent>
        <mc:Choice Requires="wpg">
          <w:drawing>
            <wp:anchor distT="0" distB="0" distL="114300" distR="114300" simplePos="0" relativeHeight="251841535" behindDoc="0" locked="0" layoutInCell="1" allowOverlap="1" wp14:anchorId="38D6C691" wp14:editId="228C7D32">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5"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D2F017" w14:textId="7CA67BF8" w:rsidR="00E42DAD" w:rsidRDefault="00A24EAF" w:rsidP="00E42DAD">
                            <w:pPr>
                              <w:spacing w:after="240"/>
                              <w:jc w:val="center"/>
                              <w:rPr>
                                <w:rFonts w:eastAsia="Calibri" w:hAnsi="Sakkal Majalla"/>
                                <w:color w:val="FFFFFF"/>
                                <w:kern w:val="24"/>
                                <w:sz w:val="36"/>
                                <w:szCs w:val="36"/>
                                <w:lang w:bidi="ar-SY"/>
                              </w:rPr>
                            </w:pPr>
                            <w:r w:rsidRPr="00A24EAF">
                              <w:rPr>
                                <w:rFonts w:eastAsia="Calibri" w:hAnsi="Sakkal Majalla"/>
                                <w:color w:val="FFFFFF"/>
                                <w:kern w:val="24"/>
                                <w:sz w:val="36"/>
                                <w:szCs w:val="36"/>
                                <w:rtl/>
                                <w:lang w:bidi="ar-SY"/>
                              </w:rPr>
                              <w:t>المهارات القيادية والإشرافية</w:t>
                            </w:r>
                            <w:r w:rsidR="00D26E98">
                              <w:rPr>
                                <w:rFonts w:eastAsia="Calibri" w:hAnsi="Sakkal Majalla" w:hint="cs"/>
                                <w:color w:val="FFFFFF"/>
                                <w:kern w:val="24"/>
                                <w:sz w:val="36"/>
                                <w:szCs w:val="36"/>
                                <w:rtl/>
                                <w:lang w:bidi="ar-SY"/>
                              </w:rPr>
                              <w:t xml:space="preserve"> - </w:t>
                            </w:r>
                            <w:r w:rsidR="00E42DAD">
                              <w:rPr>
                                <w:rFonts w:eastAsia="Calibri" w:hAnsi="Sakkal Majalla"/>
                                <w:color w:val="FFFFFF"/>
                                <w:kern w:val="24"/>
                                <w:sz w:val="36"/>
                                <w:szCs w:val="36"/>
                                <w:rtl/>
                                <w:lang w:bidi="ar-SY"/>
                              </w:rPr>
                              <w:t>دليل المدرب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38D6C691" id="Group 38" o:spid="_x0000_s2580"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">
              <v:shape id="شكل حر 769906" o:spid="_x0000_s2581"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7DD2F017" w14:textId="7CA67BF8" w:rsidR="00E42DAD" w:rsidRDefault="00A24EAF" w:rsidP="00E42DAD">
                      <w:pPr>
                        <w:spacing w:after="240"/>
                        <w:jc w:val="center"/>
                        <w:rPr>
                          <w:rFonts w:eastAsia="Calibri" w:hAnsi="Sakkal Majalla"/>
                          <w:color w:val="FFFFFF"/>
                          <w:kern w:val="24"/>
                          <w:sz w:val="36"/>
                          <w:szCs w:val="36"/>
                          <w:lang w:bidi="ar-SY"/>
                        </w:rPr>
                      </w:pPr>
                      <w:r w:rsidRPr="00A24EAF">
                        <w:rPr>
                          <w:rFonts w:eastAsia="Calibri" w:hAnsi="Sakkal Majalla"/>
                          <w:color w:val="FFFFFF"/>
                          <w:kern w:val="24"/>
                          <w:sz w:val="36"/>
                          <w:szCs w:val="36"/>
                          <w:rtl/>
                          <w:lang w:bidi="ar-SY"/>
                        </w:rPr>
                        <w:t>المهارات القيادية والإشرافية</w:t>
                      </w:r>
                      <w:r w:rsidR="00D26E98">
                        <w:rPr>
                          <w:rFonts w:eastAsia="Calibri" w:hAnsi="Sakkal Majalla" w:hint="cs"/>
                          <w:color w:val="FFFFFF"/>
                          <w:kern w:val="24"/>
                          <w:sz w:val="36"/>
                          <w:szCs w:val="36"/>
                          <w:rtl/>
                          <w:lang w:bidi="ar-SY"/>
                        </w:rPr>
                        <w:t xml:space="preserve"> - </w:t>
                      </w:r>
                      <w:r w:rsidR="00E42DAD">
                        <w:rPr>
                          <w:rFonts w:eastAsia="Calibri" w:hAnsi="Sakkal Majalla"/>
                          <w:color w:val="FFFFFF"/>
                          <w:kern w:val="24"/>
                          <w:sz w:val="36"/>
                          <w:szCs w:val="36"/>
                          <w:rtl/>
                          <w:lang w:bidi="ar-SY"/>
                        </w:rPr>
                        <w:t>دليل المدرب</w:t>
                      </w:r>
                    </w:p>
                  </w:txbxContent>
                </v:textbox>
              </v:shape>
              <v:shape id="شكل حر 769907" o:spid="_x0000_s2582"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405809" w14:textId="77777777" w:rsidR="006F1F97" w:rsidRDefault="006F1F97">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E06B80" w14:textId="77777777" w:rsidR="000D082E" w:rsidRDefault="00BC6FB1" w:rsidP="00BC6FB1">
    <w:pPr>
      <w:pStyle w:val="a3"/>
      <w:rPr>
        <w:lang w:bidi="ar-EG"/>
      </w:rPr>
    </w:pPr>
    <w:r w:rsidRPr="00BC6FB1">
      <w:rPr>
        <w:noProof/>
        <w:lang w:bidi="ar-EG"/>
      </w:rPr>
      <mc:AlternateContent>
        <mc:Choice Requires="wpg">
          <w:drawing>
            <wp:anchor distT="0" distB="0" distL="114300" distR="114300" simplePos="0" relativeHeight="251847679" behindDoc="0" locked="0" layoutInCell="1" allowOverlap="1" wp14:anchorId="2184A9C9" wp14:editId="79725444">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3D9BD4E"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2" type="#_x0000_t75" style="width:204.75pt;height:204.75pt;visibility:visible" o:bullet="t">
        <v:imagedata r:id="rId1" o:title=""/>
      </v:shape>
    </w:pict>
  </w:numPicBullet>
  <w:numPicBullet w:numPicBulletId="1">
    <w:pict>
      <v:shape id="_x0000_i1173" type="#_x0000_t75" style="width:384pt;height:384pt;visibility:visible" o:bullet="t">
        <v:imagedata r:id="rId2" o:title=""/>
      </v:shape>
    </w:pict>
  </w:numPicBullet>
  <w:numPicBullet w:numPicBulletId="2">
    <w:pict>
      <v:shape id="_x0000_i1174" type="#_x0000_t75" style="width:1in;height:1in;visibility:visible" o:bullet="t">
        <v:imagedata r:id="rId3" o:title=""/>
      </v:shape>
    </w:pict>
  </w:numPicBullet>
  <w:numPicBullet w:numPicBulletId="3">
    <w:pict>
      <v:shape id="_x0000_i1175" type="#_x0000_t75" style="width:384pt;height:384pt;visibility:visible" o:bullet="t">
        <v:imagedata r:id="rId4" o:title=""/>
      </v:shape>
    </w:pict>
  </w:numPicBullet>
  <w:numPicBullet w:numPicBulletId="4">
    <w:pict>
      <v:shape id="_x0000_i1176" type="#_x0000_t75" style="width:410.25pt;height:410.25pt;visibility:visible" o:bullet="t">
        <v:imagedata r:id="rId5" o:title=""/>
      </v:shape>
    </w:pict>
  </w:numPicBullet>
  <w:numPicBullet w:numPicBulletId="5">
    <w:pict>
      <v:shape w14:anchorId="794475C9" id="_x0000_i1177" type="#_x0000_t75" style="width:48pt;height:48pt;visibility:visible" o:bullet="t">
        <v:imagedata r:id="rId6" o:title=""/>
      </v:shape>
    </w:pict>
  </w:numPicBullet>
  <w:numPicBullet w:numPicBulletId="6">
    <w:pict>
      <v:shape id="_x0000_i1178" type="#_x0000_t75" alt="Back in time" style="width:19.5pt;height:19.5pt;visibility:visible" o:bullet="t">
        <v:imagedata r:id="rId7" o:title="Back in time"/>
        <o:lock v:ext="edit" aspectratio="f"/>
      </v:shape>
    </w:pict>
  </w:numPicBullet>
  <w:numPicBullet w:numPicBulletId="7">
    <w:pict>
      <v:shape id="_x0000_i1179" type="#_x0000_t75" alt="Back in time" style="width:23.25pt;height:23.25pt;visibility:visible" o:bullet="t">
        <v:imagedata r:id="rId8" o:title="Back in time"/>
        <o:lock v:ext="edit" aspectratio="f"/>
      </v:shape>
    </w:pict>
  </w:numPicBullet>
  <w:abstractNum w:abstractNumId="0" w15:restartNumberingAfterBreak="0">
    <w:nsid w:val="01FC4F00"/>
    <w:multiLevelType w:val="hybridMultilevel"/>
    <w:tmpl w:val="2100733E"/>
    <w:lvl w:ilvl="0" w:tplc="75CEF7EE">
      <w:start w:val="1"/>
      <w:numFmt w:val="bullet"/>
      <w:lvlText w:val=""/>
      <w:lvlPicBulletId w:val="2"/>
      <w:lvlJc w:val="left"/>
      <w:pPr>
        <w:ind w:left="576" w:hanging="576"/>
      </w:pPr>
      <w:rPr>
        <w:rFonts w:ascii="Symbol" w:hAnsi="Symbol" w:hint="default"/>
        <w:color w:val="auto"/>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37F16D3"/>
    <w:multiLevelType w:val="hybridMultilevel"/>
    <w:tmpl w:val="214EF962"/>
    <w:lvl w:ilvl="0" w:tplc="9ED49BC4">
      <w:start w:val="8"/>
      <w:numFmt w:val="bullet"/>
      <w:lvlText w:val=""/>
      <w:lvlPicBulletId w:val="1"/>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18E95DB8"/>
    <w:multiLevelType w:val="hybridMultilevel"/>
    <w:tmpl w:val="F736985C"/>
    <w:lvl w:ilvl="0" w:tplc="73BE9B32">
      <w:start w:val="1"/>
      <w:numFmt w:val="bullet"/>
      <w:lvlText w:val=""/>
      <w:lvlPicBulletId w:val="5"/>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24743556"/>
    <w:multiLevelType w:val="hybridMultilevel"/>
    <w:tmpl w:val="E36C42BC"/>
    <w:lvl w:ilvl="0" w:tplc="73BE9B32">
      <w:start w:val="1"/>
      <w:numFmt w:val="bullet"/>
      <w:lvlText w:val=""/>
      <w:lvlPicBulletId w:val="5"/>
      <w:lvlJc w:val="left"/>
      <w:pPr>
        <w:ind w:left="360" w:hanging="360"/>
      </w:pPr>
      <w:rPr>
        <w:rFonts w:ascii="Symbol" w:hAnsi="Symbol" w:hint="default"/>
        <w:color w:val="auto"/>
        <w:sz w:val="24"/>
        <w:szCs w:val="24"/>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3ADB1308"/>
    <w:multiLevelType w:val="hybridMultilevel"/>
    <w:tmpl w:val="AD700EAA"/>
    <w:lvl w:ilvl="0" w:tplc="17D46A34">
      <w:numFmt w:val="bullet"/>
      <w:lvlText w:val=""/>
      <w:lvlPicBulletId w:val="0"/>
      <w:lvlJc w:val="left"/>
      <w:pPr>
        <w:ind w:left="36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48413556"/>
    <w:multiLevelType w:val="hybridMultilevel"/>
    <w:tmpl w:val="C85C1192"/>
    <w:lvl w:ilvl="0" w:tplc="781642CA">
      <w:start w:val="8"/>
      <w:numFmt w:val="bullet"/>
      <w:lvlText w:val=""/>
      <w:lvlPicBulletId w:val="2"/>
      <w:lvlJc w:val="left"/>
      <w:pPr>
        <w:ind w:left="576" w:hanging="576"/>
      </w:pPr>
      <w:rPr>
        <w:rFonts w:ascii="Symbol" w:eastAsia="Adobe Ming Std 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48C44721"/>
    <w:multiLevelType w:val="hybridMultilevel"/>
    <w:tmpl w:val="1FC8B15E"/>
    <w:lvl w:ilvl="0" w:tplc="593E0D10">
      <w:start w:val="1"/>
      <w:numFmt w:val="bullet"/>
      <w:lvlText w:val=""/>
      <w:lvlPicBulletId w:val="3"/>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70AE108B"/>
    <w:multiLevelType w:val="hybridMultilevel"/>
    <w:tmpl w:val="D410F196"/>
    <w:lvl w:ilvl="0" w:tplc="42D8C848">
      <w:start w:val="8"/>
      <w:numFmt w:val="bullet"/>
      <w:lvlText w:val=""/>
      <w:lvlPicBulletId w:val="4"/>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7E2F3658"/>
    <w:multiLevelType w:val="hybridMultilevel"/>
    <w:tmpl w:val="340ABFE6"/>
    <w:lvl w:ilvl="0" w:tplc="79AE8272">
      <w:start w:val="1"/>
      <w:numFmt w:val="bullet"/>
      <w:lvlText w:val=""/>
      <w:lvlPicBulletId w:val="6"/>
      <w:lvlJc w:val="left"/>
      <w:pPr>
        <w:tabs>
          <w:tab w:val="num" w:pos="720"/>
        </w:tabs>
        <w:ind w:left="720" w:hanging="360"/>
      </w:pPr>
      <w:rPr>
        <w:rFonts w:ascii="Symbol" w:hAnsi="Symbol" w:hint="default"/>
      </w:rPr>
    </w:lvl>
    <w:lvl w:ilvl="1" w:tplc="C0F8A614" w:tentative="1">
      <w:start w:val="1"/>
      <w:numFmt w:val="bullet"/>
      <w:lvlText w:val=""/>
      <w:lvlJc w:val="left"/>
      <w:pPr>
        <w:tabs>
          <w:tab w:val="num" w:pos="1440"/>
        </w:tabs>
        <w:ind w:left="1440" w:hanging="360"/>
      </w:pPr>
      <w:rPr>
        <w:rFonts w:ascii="Symbol" w:hAnsi="Symbol" w:hint="default"/>
      </w:rPr>
    </w:lvl>
    <w:lvl w:ilvl="2" w:tplc="BEF2F44C" w:tentative="1">
      <w:start w:val="1"/>
      <w:numFmt w:val="bullet"/>
      <w:lvlText w:val=""/>
      <w:lvlJc w:val="left"/>
      <w:pPr>
        <w:tabs>
          <w:tab w:val="num" w:pos="2160"/>
        </w:tabs>
        <w:ind w:left="2160" w:hanging="360"/>
      </w:pPr>
      <w:rPr>
        <w:rFonts w:ascii="Symbol" w:hAnsi="Symbol" w:hint="default"/>
      </w:rPr>
    </w:lvl>
    <w:lvl w:ilvl="3" w:tplc="A1F491E0" w:tentative="1">
      <w:start w:val="1"/>
      <w:numFmt w:val="bullet"/>
      <w:lvlText w:val=""/>
      <w:lvlJc w:val="left"/>
      <w:pPr>
        <w:tabs>
          <w:tab w:val="num" w:pos="2880"/>
        </w:tabs>
        <w:ind w:left="2880" w:hanging="360"/>
      </w:pPr>
      <w:rPr>
        <w:rFonts w:ascii="Symbol" w:hAnsi="Symbol" w:hint="default"/>
      </w:rPr>
    </w:lvl>
    <w:lvl w:ilvl="4" w:tplc="C998507C" w:tentative="1">
      <w:start w:val="1"/>
      <w:numFmt w:val="bullet"/>
      <w:lvlText w:val=""/>
      <w:lvlJc w:val="left"/>
      <w:pPr>
        <w:tabs>
          <w:tab w:val="num" w:pos="3600"/>
        </w:tabs>
        <w:ind w:left="3600" w:hanging="360"/>
      </w:pPr>
      <w:rPr>
        <w:rFonts w:ascii="Symbol" w:hAnsi="Symbol" w:hint="default"/>
      </w:rPr>
    </w:lvl>
    <w:lvl w:ilvl="5" w:tplc="157EDCB6" w:tentative="1">
      <w:start w:val="1"/>
      <w:numFmt w:val="bullet"/>
      <w:lvlText w:val=""/>
      <w:lvlJc w:val="left"/>
      <w:pPr>
        <w:tabs>
          <w:tab w:val="num" w:pos="4320"/>
        </w:tabs>
        <w:ind w:left="4320" w:hanging="360"/>
      </w:pPr>
      <w:rPr>
        <w:rFonts w:ascii="Symbol" w:hAnsi="Symbol" w:hint="default"/>
      </w:rPr>
    </w:lvl>
    <w:lvl w:ilvl="6" w:tplc="D758F206" w:tentative="1">
      <w:start w:val="1"/>
      <w:numFmt w:val="bullet"/>
      <w:lvlText w:val=""/>
      <w:lvlJc w:val="left"/>
      <w:pPr>
        <w:tabs>
          <w:tab w:val="num" w:pos="5040"/>
        </w:tabs>
        <w:ind w:left="5040" w:hanging="360"/>
      </w:pPr>
      <w:rPr>
        <w:rFonts w:ascii="Symbol" w:hAnsi="Symbol" w:hint="default"/>
      </w:rPr>
    </w:lvl>
    <w:lvl w:ilvl="7" w:tplc="841829D2" w:tentative="1">
      <w:start w:val="1"/>
      <w:numFmt w:val="bullet"/>
      <w:lvlText w:val=""/>
      <w:lvlJc w:val="left"/>
      <w:pPr>
        <w:tabs>
          <w:tab w:val="num" w:pos="5760"/>
        </w:tabs>
        <w:ind w:left="5760" w:hanging="360"/>
      </w:pPr>
      <w:rPr>
        <w:rFonts w:ascii="Symbol" w:hAnsi="Symbol" w:hint="default"/>
      </w:rPr>
    </w:lvl>
    <w:lvl w:ilvl="8" w:tplc="AF946698" w:tentative="1">
      <w:start w:val="1"/>
      <w:numFmt w:val="bullet"/>
      <w:lvlText w:val=""/>
      <w:lvlJc w:val="left"/>
      <w:pPr>
        <w:tabs>
          <w:tab w:val="num" w:pos="6480"/>
        </w:tabs>
        <w:ind w:left="6480" w:hanging="360"/>
      </w:pPr>
      <w:rPr>
        <w:rFonts w:ascii="Symbol" w:hAnsi="Symbol" w:hint="default"/>
      </w:rPr>
    </w:lvl>
  </w:abstractNum>
  <w:num w:numId="1" w16cid:durableId="1883710826">
    <w:abstractNumId w:val="4"/>
  </w:num>
  <w:num w:numId="2" w16cid:durableId="388071248">
    <w:abstractNumId w:val="1"/>
  </w:num>
  <w:num w:numId="3" w16cid:durableId="1045106526">
    <w:abstractNumId w:val="7"/>
  </w:num>
  <w:num w:numId="4" w16cid:durableId="1598096485">
    <w:abstractNumId w:val="5"/>
  </w:num>
  <w:num w:numId="5" w16cid:durableId="627980117">
    <w:abstractNumId w:val="6"/>
  </w:num>
  <w:num w:numId="6" w16cid:durableId="358435068">
    <w:abstractNumId w:val="0"/>
  </w:num>
  <w:num w:numId="7" w16cid:durableId="1348560676">
    <w:abstractNumId w:val="8"/>
  </w:num>
  <w:num w:numId="8" w16cid:durableId="493227067">
    <w:abstractNumId w:val="2"/>
  </w:num>
  <w:num w:numId="9" w16cid:durableId="1296908376">
    <w:abstractNumId w:val="9"/>
  </w:num>
  <w:num w:numId="10" w16cid:durableId="1531261278">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40A"/>
    <w:rsid w:val="00005004"/>
    <w:rsid w:val="00015BA6"/>
    <w:rsid w:val="00016A05"/>
    <w:rsid w:val="000175C5"/>
    <w:rsid w:val="000179D9"/>
    <w:rsid w:val="00017C30"/>
    <w:rsid w:val="000266AF"/>
    <w:rsid w:val="00026EBD"/>
    <w:rsid w:val="00030BDE"/>
    <w:rsid w:val="00031285"/>
    <w:rsid w:val="00032C6E"/>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3C5E"/>
    <w:rsid w:val="000744AD"/>
    <w:rsid w:val="00074525"/>
    <w:rsid w:val="00075B3B"/>
    <w:rsid w:val="00085F65"/>
    <w:rsid w:val="00090487"/>
    <w:rsid w:val="0009204D"/>
    <w:rsid w:val="00092A60"/>
    <w:rsid w:val="0009377E"/>
    <w:rsid w:val="0009726D"/>
    <w:rsid w:val="000A3077"/>
    <w:rsid w:val="000B0B3F"/>
    <w:rsid w:val="000B4041"/>
    <w:rsid w:val="000B448F"/>
    <w:rsid w:val="000B753D"/>
    <w:rsid w:val="000B7DC0"/>
    <w:rsid w:val="000C059A"/>
    <w:rsid w:val="000C072E"/>
    <w:rsid w:val="000C4B58"/>
    <w:rsid w:val="000C5D85"/>
    <w:rsid w:val="000D082E"/>
    <w:rsid w:val="000D5026"/>
    <w:rsid w:val="000D5173"/>
    <w:rsid w:val="000E66F8"/>
    <w:rsid w:val="000E7395"/>
    <w:rsid w:val="000F0076"/>
    <w:rsid w:val="000F1708"/>
    <w:rsid w:val="000F32C7"/>
    <w:rsid w:val="000F65A1"/>
    <w:rsid w:val="000F7707"/>
    <w:rsid w:val="0010760E"/>
    <w:rsid w:val="001101A0"/>
    <w:rsid w:val="00116F94"/>
    <w:rsid w:val="00117673"/>
    <w:rsid w:val="00117B1D"/>
    <w:rsid w:val="00123A14"/>
    <w:rsid w:val="00124D4C"/>
    <w:rsid w:val="001264DF"/>
    <w:rsid w:val="0013068D"/>
    <w:rsid w:val="00131B1C"/>
    <w:rsid w:val="00131B38"/>
    <w:rsid w:val="00132C0A"/>
    <w:rsid w:val="001343F0"/>
    <w:rsid w:val="00134CDB"/>
    <w:rsid w:val="00136575"/>
    <w:rsid w:val="00146067"/>
    <w:rsid w:val="00146DF4"/>
    <w:rsid w:val="0015006C"/>
    <w:rsid w:val="00150400"/>
    <w:rsid w:val="00150A53"/>
    <w:rsid w:val="00152A8A"/>
    <w:rsid w:val="00152BBE"/>
    <w:rsid w:val="0015348D"/>
    <w:rsid w:val="00162D45"/>
    <w:rsid w:val="00163810"/>
    <w:rsid w:val="0016778D"/>
    <w:rsid w:val="00172768"/>
    <w:rsid w:val="00172B15"/>
    <w:rsid w:val="001741C5"/>
    <w:rsid w:val="00176724"/>
    <w:rsid w:val="00180E6F"/>
    <w:rsid w:val="001843B2"/>
    <w:rsid w:val="00185525"/>
    <w:rsid w:val="001900A1"/>
    <w:rsid w:val="00194181"/>
    <w:rsid w:val="001944F7"/>
    <w:rsid w:val="00195C1F"/>
    <w:rsid w:val="0019617B"/>
    <w:rsid w:val="001A1288"/>
    <w:rsid w:val="001A34A8"/>
    <w:rsid w:val="001B2711"/>
    <w:rsid w:val="001B75C1"/>
    <w:rsid w:val="001B7E31"/>
    <w:rsid w:val="001C11A3"/>
    <w:rsid w:val="001C6995"/>
    <w:rsid w:val="001D193E"/>
    <w:rsid w:val="001D1A3B"/>
    <w:rsid w:val="001D350A"/>
    <w:rsid w:val="001D3A17"/>
    <w:rsid w:val="001D5D1E"/>
    <w:rsid w:val="001E27C2"/>
    <w:rsid w:val="001F0B9B"/>
    <w:rsid w:val="001F1744"/>
    <w:rsid w:val="001F38C0"/>
    <w:rsid w:val="001F5553"/>
    <w:rsid w:val="002021EF"/>
    <w:rsid w:val="002027DF"/>
    <w:rsid w:val="00203B00"/>
    <w:rsid w:val="00206D6C"/>
    <w:rsid w:val="0021166C"/>
    <w:rsid w:val="0021196B"/>
    <w:rsid w:val="0021428A"/>
    <w:rsid w:val="00214565"/>
    <w:rsid w:val="00215AD2"/>
    <w:rsid w:val="0022035D"/>
    <w:rsid w:val="00224389"/>
    <w:rsid w:val="00226F80"/>
    <w:rsid w:val="00227842"/>
    <w:rsid w:val="00232935"/>
    <w:rsid w:val="00235BF7"/>
    <w:rsid w:val="002465AB"/>
    <w:rsid w:val="00253449"/>
    <w:rsid w:val="00253511"/>
    <w:rsid w:val="00264EC8"/>
    <w:rsid w:val="00274899"/>
    <w:rsid w:val="00275CD3"/>
    <w:rsid w:val="002771A2"/>
    <w:rsid w:val="00277F4C"/>
    <w:rsid w:val="00283647"/>
    <w:rsid w:val="0028392F"/>
    <w:rsid w:val="0028523A"/>
    <w:rsid w:val="00290248"/>
    <w:rsid w:val="00294303"/>
    <w:rsid w:val="00294397"/>
    <w:rsid w:val="002A04B9"/>
    <w:rsid w:val="002A078C"/>
    <w:rsid w:val="002A1158"/>
    <w:rsid w:val="002A4F12"/>
    <w:rsid w:val="002B062A"/>
    <w:rsid w:val="002B1246"/>
    <w:rsid w:val="002C04B9"/>
    <w:rsid w:val="002C40E6"/>
    <w:rsid w:val="002D301E"/>
    <w:rsid w:val="002D58AD"/>
    <w:rsid w:val="002E16FC"/>
    <w:rsid w:val="002F2114"/>
    <w:rsid w:val="002F2DF6"/>
    <w:rsid w:val="002F39A7"/>
    <w:rsid w:val="002F58A5"/>
    <w:rsid w:val="003000E6"/>
    <w:rsid w:val="00301397"/>
    <w:rsid w:val="00302699"/>
    <w:rsid w:val="00303554"/>
    <w:rsid w:val="003035CF"/>
    <w:rsid w:val="00304E3F"/>
    <w:rsid w:val="00305CD1"/>
    <w:rsid w:val="003063C5"/>
    <w:rsid w:val="0032182E"/>
    <w:rsid w:val="00327D55"/>
    <w:rsid w:val="003300E5"/>
    <w:rsid w:val="00330881"/>
    <w:rsid w:val="00330F40"/>
    <w:rsid w:val="00330F9B"/>
    <w:rsid w:val="00331F8C"/>
    <w:rsid w:val="00334B43"/>
    <w:rsid w:val="00337FA6"/>
    <w:rsid w:val="00345016"/>
    <w:rsid w:val="0034792E"/>
    <w:rsid w:val="00351640"/>
    <w:rsid w:val="00352626"/>
    <w:rsid w:val="0035305C"/>
    <w:rsid w:val="0035479D"/>
    <w:rsid w:val="00355B56"/>
    <w:rsid w:val="00355D0F"/>
    <w:rsid w:val="00362CF2"/>
    <w:rsid w:val="00363F3E"/>
    <w:rsid w:val="003653D0"/>
    <w:rsid w:val="0036611D"/>
    <w:rsid w:val="00366828"/>
    <w:rsid w:val="003704F8"/>
    <w:rsid w:val="00371AF7"/>
    <w:rsid w:val="00380CC2"/>
    <w:rsid w:val="00383BA6"/>
    <w:rsid w:val="003853A6"/>
    <w:rsid w:val="00385B50"/>
    <w:rsid w:val="00392959"/>
    <w:rsid w:val="003966CE"/>
    <w:rsid w:val="00396C7A"/>
    <w:rsid w:val="003A2A39"/>
    <w:rsid w:val="003A4584"/>
    <w:rsid w:val="003A4830"/>
    <w:rsid w:val="003A7FEA"/>
    <w:rsid w:val="003B53C5"/>
    <w:rsid w:val="003B59F9"/>
    <w:rsid w:val="003C2153"/>
    <w:rsid w:val="003C3033"/>
    <w:rsid w:val="003C5251"/>
    <w:rsid w:val="003C75B3"/>
    <w:rsid w:val="003D34F7"/>
    <w:rsid w:val="003D350F"/>
    <w:rsid w:val="003D58AE"/>
    <w:rsid w:val="003D7BDE"/>
    <w:rsid w:val="003E041C"/>
    <w:rsid w:val="003E345F"/>
    <w:rsid w:val="003E4A02"/>
    <w:rsid w:val="003E4F85"/>
    <w:rsid w:val="003F2AE8"/>
    <w:rsid w:val="003F3631"/>
    <w:rsid w:val="003F41BB"/>
    <w:rsid w:val="003F7575"/>
    <w:rsid w:val="003F76FA"/>
    <w:rsid w:val="00401F4B"/>
    <w:rsid w:val="00402CAC"/>
    <w:rsid w:val="00403A11"/>
    <w:rsid w:val="00403E19"/>
    <w:rsid w:val="00404549"/>
    <w:rsid w:val="0040489B"/>
    <w:rsid w:val="00405BD0"/>
    <w:rsid w:val="00406F1C"/>
    <w:rsid w:val="004105EB"/>
    <w:rsid w:val="0041133E"/>
    <w:rsid w:val="00417B0E"/>
    <w:rsid w:val="00423539"/>
    <w:rsid w:val="00424E1E"/>
    <w:rsid w:val="00427779"/>
    <w:rsid w:val="0043173A"/>
    <w:rsid w:val="00434D3A"/>
    <w:rsid w:val="00440E77"/>
    <w:rsid w:val="00451799"/>
    <w:rsid w:val="004551E6"/>
    <w:rsid w:val="00460F0E"/>
    <w:rsid w:val="00460F9E"/>
    <w:rsid w:val="00465841"/>
    <w:rsid w:val="00477D67"/>
    <w:rsid w:val="00484A10"/>
    <w:rsid w:val="00485850"/>
    <w:rsid w:val="00491419"/>
    <w:rsid w:val="0049314D"/>
    <w:rsid w:val="00493C47"/>
    <w:rsid w:val="00494DFF"/>
    <w:rsid w:val="00495B60"/>
    <w:rsid w:val="00496A62"/>
    <w:rsid w:val="004978DE"/>
    <w:rsid w:val="004A354B"/>
    <w:rsid w:val="004A3A25"/>
    <w:rsid w:val="004B1238"/>
    <w:rsid w:val="004B1CA5"/>
    <w:rsid w:val="004B5427"/>
    <w:rsid w:val="004B7BBD"/>
    <w:rsid w:val="004C02BF"/>
    <w:rsid w:val="004C6B4F"/>
    <w:rsid w:val="004D27CA"/>
    <w:rsid w:val="004D31DE"/>
    <w:rsid w:val="004D4F1C"/>
    <w:rsid w:val="004D7F21"/>
    <w:rsid w:val="004E24A0"/>
    <w:rsid w:val="004E6225"/>
    <w:rsid w:val="004E75E8"/>
    <w:rsid w:val="004E7DFE"/>
    <w:rsid w:val="004F11B4"/>
    <w:rsid w:val="004F4B1B"/>
    <w:rsid w:val="00500EC5"/>
    <w:rsid w:val="00502706"/>
    <w:rsid w:val="005061FF"/>
    <w:rsid w:val="00507580"/>
    <w:rsid w:val="00514896"/>
    <w:rsid w:val="005160BF"/>
    <w:rsid w:val="00516B98"/>
    <w:rsid w:val="00516F85"/>
    <w:rsid w:val="0052240B"/>
    <w:rsid w:val="00525001"/>
    <w:rsid w:val="005273C6"/>
    <w:rsid w:val="00531CBB"/>
    <w:rsid w:val="00531E69"/>
    <w:rsid w:val="005347D8"/>
    <w:rsid w:val="00543EBD"/>
    <w:rsid w:val="005447C6"/>
    <w:rsid w:val="00544A93"/>
    <w:rsid w:val="00555065"/>
    <w:rsid w:val="005553F8"/>
    <w:rsid w:val="005570F6"/>
    <w:rsid w:val="00560172"/>
    <w:rsid w:val="005633C2"/>
    <w:rsid w:val="005648F0"/>
    <w:rsid w:val="00567F02"/>
    <w:rsid w:val="0057074D"/>
    <w:rsid w:val="00573206"/>
    <w:rsid w:val="00582805"/>
    <w:rsid w:val="00591ECD"/>
    <w:rsid w:val="00592A57"/>
    <w:rsid w:val="005935F9"/>
    <w:rsid w:val="00594538"/>
    <w:rsid w:val="00595BD1"/>
    <w:rsid w:val="005A13DD"/>
    <w:rsid w:val="005A14EB"/>
    <w:rsid w:val="005A61F4"/>
    <w:rsid w:val="005B19EA"/>
    <w:rsid w:val="005B394D"/>
    <w:rsid w:val="005B6922"/>
    <w:rsid w:val="005B6BA6"/>
    <w:rsid w:val="005C0237"/>
    <w:rsid w:val="005C66FA"/>
    <w:rsid w:val="005C68B8"/>
    <w:rsid w:val="005D0C10"/>
    <w:rsid w:val="005E0759"/>
    <w:rsid w:val="005E14CE"/>
    <w:rsid w:val="005E2612"/>
    <w:rsid w:val="005E33F3"/>
    <w:rsid w:val="005E38A8"/>
    <w:rsid w:val="005E591D"/>
    <w:rsid w:val="005F30AC"/>
    <w:rsid w:val="005F5077"/>
    <w:rsid w:val="005F6474"/>
    <w:rsid w:val="006016A3"/>
    <w:rsid w:val="00604175"/>
    <w:rsid w:val="0060565F"/>
    <w:rsid w:val="006062A0"/>
    <w:rsid w:val="00606A81"/>
    <w:rsid w:val="00610759"/>
    <w:rsid w:val="00611525"/>
    <w:rsid w:val="0061184C"/>
    <w:rsid w:val="0061517A"/>
    <w:rsid w:val="00616173"/>
    <w:rsid w:val="00617E53"/>
    <w:rsid w:val="00620AB0"/>
    <w:rsid w:val="00624B18"/>
    <w:rsid w:val="00634132"/>
    <w:rsid w:val="00635307"/>
    <w:rsid w:val="00636A52"/>
    <w:rsid w:val="00637EC4"/>
    <w:rsid w:val="00643F60"/>
    <w:rsid w:val="00645631"/>
    <w:rsid w:val="00650748"/>
    <w:rsid w:val="006514A3"/>
    <w:rsid w:val="00653D16"/>
    <w:rsid w:val="00654250"/>
    <w:rsid w:val="0066135B"/>
    <w:rsid w:val="00665125"/>
    <w:rsid w:val="006666B1"/>
    <w:rsid w:val="006720F7"/>
    <w:rsid w:val="00672181"/>
    <w:rsid w:val="00672795"/>
    <w:rsid w:val="006753FC"/>
    <w:rsid w:val="006779EC"/>
    <w:rsid w:val="006841FA"/>
    <w:rsid w:val="00685B67"/>
    <w:rsid w:val="00687F39"/>
    <w:rsid w:val="00690813"/>
    <w:rsid w:val="00691535"/>
    <w:rsid w:val="0069579C"/>
    <w:rsid w:val="00695DA3"/>
    <w:rsid w:val="00696A19"/>
    <w:rsid w:val="006A1710"/>
    <w:rsid w:val="006A2CA6"/>
    <w:rsid w:val="006A6D23"/>
    <w:rsid w:val="006A7D92"/>
    <w:rsid w:val="006B5857"/>
    <w:rsid w:val="006B6382"/>
    <w:rsid w:val="006B7270"/>
    <w:rsid w:val="006B7B92"/>
    <w:rsid w:val="006C398B"/>
    <w:rsid w:val="006C3ECB"/>
    <w:rsid w:val="006C52FE"/>
    <w:rsid w:val="006C7F2F"/>
    <w:rsid w:val="006D110B"/>
    <w:rsid w:val="006D1498"/>
    <w:rsid w:val="006D4703"/>
    <w:rsid w:val="006E04F3"/>
    <w:rsid w:val="006E643F"/>
    <w:rsid w:val="006E6756"/>
    <w:rsid w:val="006F0BBB"/>
    <w:rsid w:val="006F1F97"/>
    <w:rsid w:val="006F3570"/>
    <w:rsid w:val="006F4600"/>
    <w:rsid w:val="006F53A7"/>
    <w:rsid w:val="00700E05"/>
    <w:rsid w:val="007039A0"/>
    <w:rsid w:val="00713AE9"/>
    <w:rsid w:val="00714E91"/>
    <w:rsid w:val="00715D92"/>
    <w:rsid w:val="007218F3"/>
    <w:rsid w:val="00721E84"/>
    <w:rsid w:val="007335C9"/>
    <w:rsid w:val="007522EA"/>
    <w:rsid w:val="00756AD9"/>
    <w:rsid w:val="00764EDC"/>
    <w:rsid w:val="00766F9F"/>
    <w:rsid w:val="00772221"/>
    <w:rsid w:val="00774F12"/>
    <w:rsid w:val="00776426"/>
    <w:rsid w:val="00776B54"/>
    <w:rsid w:val="007778D3"/>
    <w:rsid w:val="00777F73"/>
    <w:rsid w:val="0078158D"/>
    <w:rsid w:val="00781A2F"/>
    <w:rsid w:val="007823F4"/>
    <w:rsid w:val="007839B5"/>
    <w:rsid w:val="007855E2"/>
    <w:rsid w:val="007900DD"/>
    <w:rsid w:val="00790D7A"/>
    <w:rsid w:val="00792F47"/>
    <w:rsid w:val="0079403E"/>
    <w:rsid w:val="007A280F"/>
    <w:rsid w:val="007A36FD"/>
    <w:rsid w:val="007A544F"/>
    <w:rsid w:val="007B2680"/>
    <w:rsid w:val="007B4960"/>
    <w:rsid w:val="007B4DF8"/>
    <w:rsid w:val="007B5069"/>
    <w:rsid w:val="007C12CD"/>
    <w:rsid w:val="007C1E73"/>
    <w:rsid w:val="007C477D"/>
    <w:rsid w:val="007C4F9E"/>
    <w:rsid w:val="007D224D"/>
    <w:rsid w:val="007D23BC"/>
    <w:rsid w:val="007D339B"/>
    <w:rsid w:val="007D45C4"/>
    <w:rsid w:val="007E321C"/>
    <w:rsid w:val="007E4713"/>
    <w:rsid w:val="007E4D76"/>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259D"/>
    <w:rsid w:val="0081536A"/>
    <w:rsid w:val="008156CA"/>
    <w:rsid w:val="008305B4"/>
    <w:rsid w:val="008317F7"/>
    <w:rsid w:val="00834853"/>
    <w:rsid w:val="00835331"/>
    <w:rsid w:val="00835429"/>
    <w:rsid w:val="00836A5D"/>
    <w:rsid w:val="0083716D"/>
    <w:rsid w:val="00840252"/>
    <w:rsid w:val="008452D0"/>
    <w:rsid w:val="00850015"/>
    <w:rsid w:val="008500D7"/>
    <w:rsid w:val="00853D96"/>
    <w:rsid w:val="00854AF2"/>
    <w:rsid w:val="008565E2"/>
    <w:rsid w:val="00857CC6"/>
    <w:rsid w:val="0086361A"/>
    <w:rsid w:val="008705FB"/>
    <w:rsid w:val="0087407F"/>
    <w:rsid w:val="008741E1"/>
    <w:rsid w:val="00876E61"/>
    <w:rsid w:val="00877434"/>
    <w:rsid w:val="00880428"/>
    <w:rsid w:val="00881264"/>
    <w:rsid w:val="008847F8"/>
    <w:rsid w:val="0088523D"/>
    <w:rsid w:val="008855B3"/>
    <w:rsid w:val="00885E2E"/>
    <w:rsid w:val="00886F95"/>
    <w:rsid w:val="008928E3"/>
    <w:rsid w:val="0089460A"/>
    <w:rsid w:val="008954FC"/>
    <w:rsid w:val="008A03ED"/>
    <w:rsid w:val="008A4219"/>
    <w:rsid w:val="008A5640"/>
    <w:rsid w:val="008A5D14"/>
    <w:rsid w:val="008A5F45"/>
    <w:rsid w:val="008C22E7"/>
    <w:rsid w:val="008C34C8"/>
    <w:rsid w:val="008D06BD"/>
    <w:rsid w:val="008D27F4"/>
    <w:rsid w:val="008D2C61"/>
    <w:rsid w:val="008D6825"/>
    <w:rsid w:val="008E19CF"/>
    <w:rsid w:val="008E2B70"/>
    <w:rsid w:val="008E3919"/>
    <w:rsid w:val="008E5CB0"/>
    <w:rsid w:val="008F10A6"/>
    <w:rsid w:val="008F155B"/>
    <w:rsid w:val="008F266E"/>
    <w:rsid w:val="008F4053"/>
    <w:rsid w:val="008F5AE0"/>
    <w:rsid w:val="008F5B27"/>
    <w:rsid w:val="00900DF0"/>
    <w:rsid w:val="00900F65"/>
    <w:rsid w:val="00902465"/>
    <w:rsid w:val="0090459D"/>
    <w:rsid w:val="00906547"/>
    <w:rsid w:val="009065E7"/>
    <w:rsid w:val="00910C5E"/>
    <w:rsid w:val="00910CC9"/>
    <w:rsid w:val="0091516F"/>
    <w:rsid w:val="00917FC7"/>
    <w:rsid w:val="00920B33"/>
    <w:rsid w:val="0092644C"/>
    <w:rsid w:val="0093040A"/>
    <w:rsid w:val="00935A95"/>
    <w:rsid w:val="00935C0E"/>
    <w:rsid w:val="009360AC"/>
    <w:rsid w:val="00943B12"/>
    <w:rsid w:val="00943E11"/>
    <w:rsid w:val="00956C42"/>
    <w:rsid w:val="00957AB4"/>
    <w:rsid w:val="00960E28"/>
    <w:rsid w:val="0096246E"/>
    <w:rsid w:val="00972782"/>
    <w:rsid w:val="009734B4"/>
    <w:rsid w:val="009773A0"/>
    <w:rsid w:val="009774E4"/>
    <w:rsid w:val="00980F54"/>
    <w:rsid w:val="0098287F"/>
    <w:rsid w:val="00984B17"/>
    <w:rsid w:val="00985605"/>
    <w:rsid w:val="00986395"/>
    <w:rsid w:val="00992915"/>
    <w:rsid w:val="009A0B1B"/>
    <w:rsid w:val="009A18FD"/>
    <w:rsid w:val="009A45F5"/>
    <w:rsid w:val="009A4CC9"/>
    <w:rsid w:val="009A617E"/>
    <w:rsid w:val="009A62A9"/>
    <w:rsid w:val="009A6AC5"/>
    <w:rsid w:val="009B4AF8"/>
    <w:rsid w:val="009B57DC"/>
    <w:rsid w:val="009C3111"/>
    <w:rsid w:val="009C58B6"/>
    <w:rsid w:val="009C7231"/>
    <w:rsid w:val="009C73B7"/>
    <w:rsid w:val="009E256C"/>
    <w:rsid w:val="009E4442"/>
    <w:rsid w:val="009E7CAF"/>
    <w:rsid w:val="009F34C6"/>
    <w:rsid w:val="009F5DE0"/>
    <w:rsid w:val="009F6370"/>
    <w:rsid w:val="009F679B"/>
    <w:rsid w:val="009F6E76"/>
    <w:rsid w:val="00A01020"/>
    <w:rsid w:val="00A050E3"/>
    <w:rsid w:val="00A06A1D"/>
    <w:rsid w:val="00A07C3E"/>
    <w:rsid w:val="00A11296"/>
    <w:rsid w:val="00A13A44"/>
    <w:rsid w:val="00A147EE"/>
    <w:rsid w:val="00A228EA"/>
    <w:rsid w:val="00A248D0"/>
    <w:rsid w:val="00A249AA"/>
    <w:rsid w:val="00A24EAF"/>
    <w:rsid w:val="00A25638"/>
    <w:rsid w:val="00A25AD3"/>
    <w:rsid w:val="00A3528A"/>
    <w:rsid w:val="00A36B94"/>
    <w:rsid w:val="00A3722A"/>
    <w:rsid w:val="00A37EF5"/>
    <w:rsid w:val="00A405B2"/>
    <w:rsid w:val="00A446BA"/>
    <w:rsid w:val="00A45F32"/>
    <w:rsid w:val="00A50F82"/>
    <w:rsid w:val="00A53034"/>
    <w:rsid w:val="00A55D8B"/>
    <w:rsid w:val="00A61F6B"/>
    <w:rsid w:val="00A648A7"/>
    <w:rsid w:val="00A651BF"/>
    <w:rsid w:val="00A65EB8"/>
    <w:rsid w:val="00A6609E"/>
    <w:rsid w:val="00A71391"/>
    <w:rsid w:val="00A725C9"/>
    <w:rsid w:val="00A72AEB"/>
    <w:rsid w:val="00A771AE"/>
    <w:rsid w:val="00A77C1B"/>
    <w:rsid w:val="00A80DC9"/>
    <w:rsid w:val="00A845EB"/>
    <w:rsid w:val="00A864D0"/>
    <w:rsid w:val="00A9124F"/>
    <w:rsid w:val="00A91603"/>
    <w:rsid w:val="00A94163"/>
    <w:rsid w:val="00A954BC"/>
    <w:rsid w:val="00A964A5"/>
    <w:rsid w:val="00A96E09"/>
    <w:rsid w:val="00AA0F2A"/>
    <w:rsid w:val="00AA22C9"/>
    <w:rsid w:val="00AA3FF3"/>
    <w:rsid w:val="00AB3581"/>
    <w:rsid w:val="00AB65E0"/>
    <w:rsid w:val="00AB6ABD"/>
    <w:rsid w:val="00AC04B0"/>
    <w:rsid w:val="00AC082F"/>
    <w:rsid w:val="00AE13CB"/>
    <w:rsid w:val="00AE31B2"/>
    <w:rsid w:val="00AE3BF6"/>
    <w:rsid w:val="00AE5B95"/>
    <w:rsid w:val="00AF035F"/>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66D0"/>
    <w:rsid w:val="00B57307"/>
    <w:rsid w:val="00B57883"/>
    <w:rsid w:val="00B67FDD"/>
    <w:rsid w:val="00B72FA3"/>
    <w:rsid w:val="00B73F4D"/>
    <w:rsid w:val="00B75F7F"/>
    <w:rsid w:val="00B85C78"/>
    <w:rsid w:val="00B85D29"/>
    <w:rsid w:val="00B90533"/>
    <w:rsid w:val="00B90F6C"/>
    <w:rsid w:val="00B9126E"/>
    <w:rsid w:val="00B9763C"/>
    <w:rsid w:val="00BA29EF"/>
    <w:rsid w:val="00BB2B31"/>
    <w:rsid w:val="00BB6A23"/>
    <w:rsid w:val="00BC0FE7"/>
    <w:rsid w:val="00BC15DC"/>
    <w:rsid w:val="00BC31DA"/>
    <w:rsid w:val="00BC4B17"/>
    <w:rsid w:val="00BC654B"/>
    <w:rsid w:val="00BC6F39"/>
    <w:rsid w:val="00BC6FB1"/>
    <w:rsid w:val="00BD2126"/>
    <w:rsid w:val="00BD3F10"/>
    <w:rsid w:val="00BD5316"/>
    <w:rsid w:val="00BD5495"/>
    <w:rsid w:val="00BD5557"/>
    <w:rsid w:val="00BD5D13"/>
    <w:rsid w:val="00BD5FF2"/>
    <w:rsid w:val="00BE0014"/>
    <w:rsid w:val="00BE3719"/>
    <w:rsid w:val="00BE3CCA"/>
    <w:rsid w:val="00BF6DDC"/>
    <w:rsid w:val="00C0289F"/>
    <w:rsid w:val="00C02CB2"/>
    <w:rsid w:val="00C02D67"/>
    <w:rsid w:val="00C05943"/>
    <w:rsid w:val="00C05F04"/>
    <w:rsid w:val="00C1173D"/>
    <w:rsid w:val="00C13BE5"/>
    <w:rsid w:val="00C153CB"/>
    <w:rsid w:val="00C1705E"/>
    <w:rsid w:val="00C202A3"/>
    <w:rsid w:val="00C2097E"/>
    <w:rsid w:val="00C23355"/>
    <w:rsid w:val="00C318A0"/>
    <w:rsid w:val="00C33873"/>
    <w:rsid w:val="00C36316"/>
    <w:rsid w:val="00C40EE4"/>
    <w:rsid w:val="00C41AB1"/>
    <w:rsid w:val="00C46354"/>
    <w:rsid w:val="00C46C39"/>
    <w:rsid w:val="00C47376"/>
    <w:rsid w:val="00C51C73"/>
    <w:rsid w:val="00C57122"/>
    <w:rsid w:val="00C648CE"/>
    <w:rsid w:val="00C661DC"/>
    <w:rsid w:val="00C674F7"/>
    <w:rsid w:val="00C7408A"/>
    <w:rsid w:val="00C75D46"/>
    <w:rsid w:val="00C769E5"/>
    <w:rsid w:val="00C778F1"/>
    <w:rsid w:val="00C822C4"/>
    <w:rsid w:val="00C82835"/>
    <w:rsid w:val="00C82899"/>
    <w:rsid w:val="00C90979"/>
    <w:rsid w:val="00C933EC"/>
    <w:rsid w:val="00C96A98"/>
    <w:rsid w:val="00C97819"/>
    <w:rsid w:val="00CA285A"/>
    <w:rsid w:val="00CA4EF6"/>
    <w:rsid w:val="00CA79BC"/>
    <w:rsid w:val="00CB20E9"/>
    <w:rsid w:val="00CB3248"/>
    <w:rsid w:val="00CB5E27"/>
    <w:rsid w:val="00CC16B4"/>
    <w:rsid w:val="00CC1FBB"/>
    <w:rsid w:val="00CC4B56"/>
    <w:rsid w:val="00CC5AE1"/>
    <w:rsid w:val="00CC6114"/>
    <w:rsid w:val="00CD05BC"/>
    <w:rsid w:val="00CD168A"/>
    <w:rsid w:val="00CD2256"/>
    <w:rsid w:val="00CD26A8"/>
    <w:rsid w:val="00CD2DFE"/>
    <w:rsid w:val="00CD3E0C"/>
    <w:rsid w:val="00CD57BA"/>
    <w:rsid w:val="00CE0374"/>
    <w:rsid w:val="00CE1CEF"/>
    <w:rsid w:val="00CE3DFF"/>
    <w:rsid w:val="00CE42F5"/>
    <w:rsid w:val="00CE4EEA"/>
    <w:rsid w:val="00CE77ED"/>
    <w:rsid w:val="00CF0C8F"/>
    <w:rsid w:val="00CF3CA4"/>
    <w:rsid w:val="00CF3E3D"/>
    <w:rsid w:val="00CF60F2"/>
    <w:rsid w:val="00D01BB0"/>
    <w:rsid w:val="00D13BEA"/>
    <w:rsid w:val="00D152DE"/>
    <w:rsid w:val="00D17FD1"/>
    <w:rsid w:val="00D20ED6"/>
    <w:rsid w:val="00D21645"/>
    <w:rsid w:val="00D222FF"/>
    <w:rsid w:val="00D26A0B"/>
    <w:rsid w:val="00D26E98"/>
    <w:rsid w:val="00D305F0"/>
    <w:rsid w:val="00D313B8"/>
    <w:rsid w:val="00D32D17"/>
    <w:rsid w:val="00D367B5"/>
    <w:rsid w:val="00D376C6"/>
    <w:rsid w:val="00D45731"/>
    <w:rsid w:val="00D51617"/>
    <w:rsid w:val="00D5796E"/>
    <w:rsid w:val="00D6039A"/>
    <w:rsid w:val="00D60F5F"/>
    <w:rsid w:val="00D637BD"/>
    <w:rsid w:val="00D6468C"/>
    <w:rsid w:val="00D64ABF"/>
    <w:rsid w:val="00D653FF"/>
    <w:rsid w:val="00D82F0E"/>
    <w:rsid w:val="00D85D77"/>
    <w:rsid w:val="00D87FB1"/>
    <w:rsid w:val="00D90AA1"/>
    <w:rsid w:val="00D93C30"/>
    <w:rsid w:val="00D93D43"/>
    <w:rsid w:val="00D96041"/>
    <w:rsid w:val="00DA0D9D"/>
    <w:rsid w:val="00DA1E3E"/>
    <w:rsid w:val="00DA3C48"/>
    <w:rsid w:val="00DA733D"/>
    <w:rsid w:val="00DB197F"/>
    <w:rsid w:val="00DB32E4"/>
    <w:rsid w:val="00DB5C98"/>
    <w:rsid w:val="00DB62EC"/>
    <w:rsid w:val="00DB75B5"/>
    <w:rsid w:val="00DB7EB2"/>
    <w:rsid w:val="00DB7FDB"/>
    <w:rsid w:val="00DC02ED"/>
    <w:rsid w:val="00DC5D13"/>
    <w:rsid w:val="00DC6BF3"/>
    <w:rsid w:val="00DD042E"/>
    <w:rsid w:val="00DD10BF"/>
    <w:rsid w:val="00DD2F91"/>
    <w:rsid w:val="00DD7043"/>
    <w:rsid w:val="00DD7CD6"/>
    <w:rsid w:val="00DE265B"/>
    <w:rsid w:val="00DE3033"/>
    <w:rsid w:val="00DE30B4"/>
    <w:rsid w:val="00DE5FDE"/>
    <w:rsid w:val="00DE6989"/>
    <w:rsid w:val="00DF2A50"/>
    <w:rsid w:val="00DF5ECD"/>
    <w:rsid w:val="00E01E27"/>
    <w:rsid w:val="00E021B4"/>
    <w:rsid w:val="00E02214"/>
    <w:rsid w:val="00E07133"/>
    <w:rsid w:val="00E17203"/>
    <w:rsid w:val="00E17B40"/>
    <w:rsid w:val="00E24512"/>
    <w:rsid w:val="00E24D80"/>
    <w:rsid w:val="00E26F82"/>
    <w:rsid w:val="00E27144"/>
    <w:rsid w:val="00E3019A"/>
    <w:rsid w:val="00E303C4"/>
    <w:rsid w:val="00E327C5"/>
    <w:rsid w:val="00E335AD"/>
    <w:rsid w:val="00E413D1"/>
    <w:rsid w:val="00E42DAD"/>
    <w:rsid w:val="00E437DB"/>
    <w:rsid w:val="00E465B8"/>
    <w:rsid w:val="00E47D5B"/>
    <w:rsid w:val="00E51047"/>
    <w:rsid w:val="00E52299"/>
    <w:rsid w:val="00E57C98"/>
    <w:rsid w:val="00E57E04"/>
    <w:rsid w:val="00E57E25"/>
    <w:rsid w:val="00E62AAD"/>
    <w:rsid w:val="00E72206"/>
    <w:rsid w:val="00E72578"/>
    <w:rsid w:val="00E7361B"/>
    <w:rsid w:val="00E74BB8"/>
    <w:rsid w:val="00E80F25"/>
    <w:rsid w:val="00E90509"/>
    <w:rsid w:val="00EA113B"/>
    <w:rsid w:val="00EA45AB"/>
    <w:rsid w:val="00EA4EE1"/>
    <w:rsid w:val="00EB373A"/>
    <w:rsid w:val="00EB49C5"/>
    <w:rsid w:val="00EB64EB"/>
    <w:rsid w:val="00EB688D"/>
    <w:rsid w:val="00EC0F6F"/>
    <w:rsid w:val="00ED3796"/>
    <w:rsid w:val="00ED65FC"/>
    <w:rsid w:val="00EE0A2B"/>
    <w:rsid w:val="00EE1DCF"/>
    <w:rsid w:val="00EE4EFB"/>
    <w:rsid w:val="00EE5B34"/>
    <w:rsid w:val="00EF2182"/>
    <w:rsid w:val="00EF5AD7"/>
    <w:rsid w:val="00EF63CC"/>
    <w:rsid w:val="00EF776A"/>
    <w:rsid w:val="00F01FA2"/>
    <w:rsid w:val="00F03305"/>
    <w:rsid w:val="00F04847"/>
    <w:rsid w:val="00F058F5"/>
    <w:rsid w:val="00F108E7"/>
    <w:rsid w:val="00F10968"/>
    <w:rsid w:val="00F131A0"/>
    <w:rsid w:val="00F133CC"/>
    <w:rsid w:val="00F13C85"/>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602E7"/>
    <w:rsid w:val="00F64813"/>
    <w:rsid w:val="00F657CC"/>
    <w:rsid w:val="00F66A05"/>
    <w:rsid w:val="00F67767"/>
    <w:rsid w:val="00F707B1"/>
    <w:rsid w:val="00F76247"/>
    <w:rsid w:val="00F82E4B"/>
    <w:rsid w:val="00F9007F"/>
    <w:rsid w:val="00F91043"/>
    <w:rsid w:val="00F9183E"/>
    <w:rsid w:val="00F91AE2"/>
    <w:rsid w:val="00F91B1A"/>
    <w:rsid w:val="00F91FB4"/>
    <w:rsid w:val="00F92356"/>
    <w:rsid w:val="00F9301F"/>
    <w:rsid w:val="00F942C7"/>
    <w:rsid w:val="00F95362"/>
    <w:rsid w:val="00F96CF0"/>
    <w:rsid w:val="00F972FD"/>
    <w:rsid w:val="00FA017E"/>
    <w:rsid w:val="00FA1FE9"/>
    <w:rsid w:val="00FA3A10"/>
    <w:rsid w:val="00FB1983"/>
    <w:rsid w:val="00FB2CC0"/>
    <w:rsid w:val="00FB58A8"/>
    <w:rsid w:val="00FC1E59"/>
    <w:rsid w:val="00FC76AF"/>
    <w:rsid w:val="00FD0A88"/>
    <w:rsid w:val="00FD0BE5"/>
    <w:rsid w:val="00FD1CE8"/>
    <w:rsid w:val="00FD32E7"/>
    <w:rsid w:val="00FD3861"/>
    <w:rsid w:val="00FE526F"/>
    <w:rsid w:val="00FF73AB"/>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5F1908"/>
  <w15:chartTrackingRefBased/>
  <w15:docId w15:val="{BBAF6E6C-A87F-48C0-85FC-9E6040C96B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E7DFE"/>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0">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0">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1">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22.png"/><Relationship Id="rId63" Type="http://schemas.openxmlformats.org/officeDocument/2006/relationships/image" Target="media/image56.png"/><Relationship Id="rId159" Type="http://schemas.openxmlformats.org/officeDocument/2006/relationships/image" Target="media/image148.png"/><Relationship Id="rId170" Type="http://schemas.openxmlformats.org/officeDocument/2006/relationships/image" Target="media/image159.png"/><Relationship Id="rId191" Type="http://schemas.openxmlformats.org/officeDocument/2006/relationships/image" Target="media/image180.png"/><Relationship Id="rId205" Type="http://schemas.openxmlformats.org/officeDocument/2006/relationships/image" Target="media/image189.png"/><Relationship Id="rId226" Type="http://schemas.openxmlformats.org/officeDocument/2006/relationships/image" Target="media/image206.png"/><Relationship Id="rId247" Type="http://schemas.openxmlformats.org/officeDocument/2006/relationships/image" Target="media/image224.png"/><Relationship Id="rId107" Type="http://schemas.openxmlformats.org/officeDocument/2006/relationships/image" Target="media/image100.png"/><Relationship Id="rId11" Type="http://schemas.openxmlformats.org/officeDocument/2006/relationships/image" Target="media/image12.png"/><Relationship Id="rId32" Type="http://schemas.openxmlformats.org/officeDocument/2006/relationships/image" Target="media/image33.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17.png"/><Relationship Id="rId149" Type="http://schemas.openxmlformats.org/officeDocument/2006/relationships/image" Target="media/image138.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49.png"/><Relationship Id="rId181" Type="http://schemas.openxmlformats.org/officeDocument/2006/relationships/image" Target="media/image170.svg"/><Relationship Id="rId216" Type="http://schemas.openxmlformats.org/officeDocument/2006/relationships/image" Target="media/image200.png"/><Relationship Id="rId237" Type="http://schemas.openxmlformats.org/officeDocument/2006/relationships/image" Target="media/image214.png"/><Relationship Id="rId258" Type="http://schemas.openxmlformats.org/officeDocument/2006/relationships/image" Target="media/image233.png"/><Relationship Id="rId22" Type="http://schemas.openxmlformats.org/officeDocument/2006/relationships/image" Target="media/image23.png"/><Relationship Id="rId43" Type="http://schemas.microsoft.com/office/2007/relationships/hdphoto" Target="media/hdphoto2.wdp"/><Relationship Id="rId64" Type="http://schemas.openxmlformats.org/officeDocument/2006/relationships/image" Target="media/image57.png"/><Relationship Id="rId118" Type="http://schemas.openxmlformats.org/officeDocument/2006/relationships/header" Target="header4.xml"/><Relationship Id="rId139" Type="http://schemas.openxmlformats.org/officeDocument/2006/relationships/image" Target="media/image128.png"/><Relationship Id="rId85" Type="http://schemas.openxmlformats.org/officeDocument/2006/relationships/image" Target="media/image78.png"/><Relationship Id="rId150" Type="http://schemas.openxmlformats.org/officeDocument/2006/relationships/image" Target="media/image139.png"/><Relationship Id="rId171" Type="http://schemas.openxmlformats.org/officeDocument/2006/relationships/image" Target="media/image160.png"/><Relationship Id="rId192" Type="http://schemas.openxmlformats.org/officeDocument/2006/relationships/image" Target="media/image181.png"/><Relationship Id="rId206" Type="http://schemas.openxmlformats.org/officeDocument/2006/relationships/image" Target="media/image190.png"/><Relationship Id="rId227" Type="http://schemas.openxmlformats.org/officeDocument/2006/relationships/image" Target="media/image207.png"/><Relationship Id="rId248" Type="http://schemas.openxmlformats.org/officeDocument/2006/relationships/image" Target="media/image225.png"/><Relationship Id="rId12" Type="http://schemas.openxmlformats.org/officeDocument/2006/relationships/image" Target="media/image13.png"/><Relationship Id="rId33" Type="http://schemas.openxmlformats.org/officeDocument/2006/relationships/image" Target="media/image34.png"/><Relationship Id="rId108" Type="http://schemas.openxmlformats.org/officeDocument/2006/relationships/image" Target="media/image101.png"/><Relationship Id="rId129" Type="http://schemas.openxmlformats.org/officeDocument/2006/relationships/image" Target="media/image118.png"/><Relationship Id="rId54" Type="http://schemas.openxmlformats.org/officeDocument/2006/relationships/image" Target="media/image47.png"/><Relationship Id="rId75" Type="http://schemas.openxmlformats.org/officeDocument/2006/relationships/image" Target="media/image68.svg"/><Relationship Id="rId96" Type="http://schemas.openxmlformats.org/officeDocument/2006/relationships/image" Target="media/image89.png"/><Relationship Id="rId140" Type="http://schemas.openxmlformats.org/officeDocument/2006/relationships/image" Target="media/image129.png"/><Relationship Id="rId161" Type="http://schemas.openxmlformats.org/officeDocument/2006/relationships/image" Target="media/image150.png"/><Relationship Id="rId182" Type="http://schemas.openxmlformats.org/officeDocument/2006/relationships/image" Target="media/image171.png"/><Relationship Id="rId217" Type="http://schemas.openxmlformats.org/officeDocument/2006/relationships/image" Target="media/image201.png"/><Relationship Id="rId6" Type="http://schemas.openxmlformats.org/officeDocument/2006/relationships/footnotes" Target="footnotes.xml"/><Relationship Id="rId238" Type="http://schemas.openxmlformats.org/officeDocument/2006/relationships/image" Target="media/image215.png"/><Relationship Id="rId259" Type="http://schemas.openxmlformats.org/officeDocument/2006/relationships/image" Target="media/image234.png"/><Relationship Id="rId23" Type="http://schemas.openxmlformats.org/officeDocument/2006/relationships/image" Target="media/image24.png"/><Relationship Id="rId119" Type="http://schemas.openxmlformats.org/officeDocument/2006/relationships/footer" Target="footer4.xml"/><Relationship Id="rId44" Type="http://schemas.openxmlformats.org/officeDocument/2006/relationships/image" Target="media/image39.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19.png"/><Relationship Id="rId151" Type="http://schemas.openxmlformats.org/officeDocument/2006/relationships/image" Target="media/image140.svg"/><Relationship Id="rId172" Type="http://schemas.openxmlformats.org/officeDocument/2006/relationships/image" Target="media/image161.png"/><Relationship Id="rId193" Type="http://schemas.microsoft.com/office/2007/relationships/hdphoto" Target="media/hdphoto5.wdp"/><Relationship Id="rId207" Type="http://schemas.openxmlformats.org/officeDocument/2006/relationships/image" Target="media/image191.png"/><Relationship Id="rId228" Type="http://schemas.openxmlformats.org/officeDocument/2006/relationships/image" Target="media/image208.png"/><Relationship Id="rId249" Type="http://schemas.openxmlformats.org/officeDocument/2006/relationships/image" Target="media/image226.png"/><Relationship Id="rId13" Type="http://schemas.openxmlformats.org/officeDocument/2006/relationships/image" Target="media/image14.png"/><Relationship Id="rId109" Type="http://schemas.openxmlformats.org/officeDocument/2006/relationships/image" Target="media/image102.png"/><Relationship Id="rId260" Type="http://schemas.openxmlformats.org/officeDocument/2006/relationships/fontTable" Target="fontTable.xml"/><Relationship Id="rId34" Type="http://schemas.openxmlformats.org/officeDocument/2006/relationships/image" Target="media/image35.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20" Type="http://schemas.openxmlformats.org/officeDocument/2006/relationships/image" Target="media/image111.png"/><Relationship Id="rId141" Type="http://schemas.openxmlformats.org/officeDocument/2006/relationships/image" Target="media/image130.png"/><Relationship Id="rId7" Type="http://schemas.openxmlformats.org/officeDocument/2006/relationships/endnotes" Target="endnotes.xml"/><Relationship Id="rId162" Type="http://schemas.openxmlformats.org/officeDocument/2006/relationships/image" Target="media/image151.png"/><Relationship Id="rId183" Type="http://schemas.openxmlformats.org/officeDocument/2006/relationships/image" Target="media/image172.svg"/><Relationship Id="rId218" Type="http://schemas.openxmlformats.org/officeDocument/2006/relationships/image" Target="media/image202.png"/><Relationship Id="rId239" Type="http://schemas.openxmlformats.org/officeDocument/2006/relationships/image" Target="media/image216.png"/><Relationship Id="rId250" Type="http://schemas.openxmlformats.org/officeDocument/2006/relationships/image" Target="media/image227.png"/><Relationship Id="rId24" Type="http://schemas.openxmlformats.org/officeDocument/2006/relationships/image" Target="media/image25.png"/><Relationship Id="rId45" Type="http://schemas.microsoft.com/office/2007/relationships/hdphoto" Target="media/hdphoto3.wdp"/><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31" Type="http://schemas.openxmlformats.org/officeDocument/2006/relationships/image" Target="media/image120.png"/><Relationship Id="rId152" Type="http://schemas.openxmlformats.org/officeDocument/2006/relationships/image" Target="media/image141.png"/><Relationship Id="rId173" Type="http://schemas.openxmlformats.org/officeDocument/2006/relationships/image" Target="media/image162.png"/><Relationship Id="rId194" Type="http://schemas.openxmlformats.org/officeDocument/2006/relationships/image" Target="media/image182.png"/><Relationship Id="rId208" Type="http://schemas.openxmlformats.org/officeDocument/2006/relationships/image" Target="media/image192.png"/><Relationship Id="rId229" Type="http://schemas.openxmlformats.org/officeDocument/2006/relationships/image" Target="media/image209.png"/><Relationship Id="rId240" Type="http://schemas.openxmlformats.org/officeDocument/2006/relationships/image" Target="media/image217.png"/><Relationship Id="rId261" Type="http://schemas.openxmlformats.org/officeDocument/2006/relationships/theme" Target="theme/theme1.xml"/><Relationship Id="rId14" Type="http://schemas.openxmlformats.org/officeDocument/2006/relationships/image" Target="media/image15.png"/><Relationship Id="rId35" Type="http://schemas.openxmlformats.org/officeDocument/2006/relationships/image" Target="media/image36.png"/><Relationship Id="rId56" Type="http://schemas.openxmlformats.org/officeDocument/2006/relationships/image" Target="media/image49.png"/><Relationship Id="rId77" Type="http://schemas.openxmlformats.org/officeDocument/2006/relationships/image" Target="media/image70.svg"/><Relationship Id="rId100" Type="http://schemas.openxmlformats.org/officeDocument/2006/relationships/image" Target="media/image93.png"/><Relationship Id="rId8" Type="http://schemas.openxmlformats.org/officeDocument/2006/relationships/image" Target="media/image9.png"/><Relationship Id="rId98" Type="http://schemas.openxmlformats.org/officeDocument/2006/relationships/image" Target="media/image91.png"/><Relationship Id="rId121" Type="http://schemas.openxmlformats.org/officeDocument/2006/relationships/image" Target="media/image112.png"/><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image" Target="media/image173.png"/><Relationship Id="rId219" Type="http://schemas.openxmlformats.org/officeDocument/2006/relationships/image" Target="media/image203.png"/><Relationship Id="rId230" Type="http://schemas.openxmlformats.org/officeDocument/2006/relationships/image" Target="media/image210.png"/><Relationship Id="rId251" Type="http://schemas.openxmlformats.org/officeDocument/2006/relationships/image" Target="media/image228.png"/><Relationship Id="rId25" Type="http://schemas.openxmlformats.org/officeDocument/2006/relationships/image" Target="media/image26.png"/><Relationship Id="rId46" Type="http://schemas.openxmlformats.org/officeDocument/2006/relationships/image" Target="media/image40.png"/><Relationship Id="rId67" Type="http://schemas.openxmlformats.org/officeDocument/2006/relationships/image" Target="media/image60.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1.png"/><Relationship Id="rId153" Type="http://schemas.openxmlformats.org/officeDocument/2006/relationships/image" Target="media/image142.svg"/><Relationship Id="rId174" Type="http://schemas.openxmlformats.org/officeDocument/2006/relationships/image" Target="media/image163.png"/><Relationship Id="rId195" Type="http://schemas.openxmlformats.org/officeDocument/2006/relationships/image" Target="media/image183.png"/><Relationship Id="rId209" Type="http://schemas.openxmlformats.org/officeDocument/2006/relationships/image" Target="media/image193.png"/><Relationship Id="rId220" Type="http://schemas.openxmlformats.org/officeDocument/2006/relationships/image" Target="media/image204.png"/><Relationship Id="rId241" Type="http://schemas.openxmlformats.org/officeDocument/2006/relationships/image" Target="media/image218.png"/><Relationship Id="rId15" Type="http://schemas.openxmlformats.org/officeDocument/2006/relationships/image" Target="media/image16.png"/><Relationship Id="rId36" Type="http://schemas.openxmlformats.org/officeDocument/2006/relationships/header" Target="header1.xml"/><Relationship Id="rId57" Type="http://schemas.openxmlformats.org/officeDocument/2006/relationships/image" Target="media/image50.png"/><Relationship Id="rId78" Type="http://schemas.openxmlformats.org/officeDocument/2006/relationships/image" Target="media/image71.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3.png"/><Relationship Id="rId143" Type="http://schemas.openxmlformats.org/officeDocument/2006/relationships/image" Target="media/image132.png"/><Relationship Id="rId164" Type="http://schemas.openxmlformats.org/officeDocument/2006/relationships/image" Target="media/image153.png"/><Relationship Id="rId185" Type="http://schemas.openxmlformats.org/officeDocument/2006/relationships/image" Target="media/image174.svg"/><Relationship Id="rId9" Type="http://schemas.openxmlformats.org/officeDocument/2006/relationships/image" Target="media/image10.png"/><Relationship Id="rId210" Type="http://schemas.openxmlformats.org/officeDocument/2006/relationships/image" Target="media/image194.png"/><Relationship Id="rId26" Type="http://schemas.openxmlformats.org/officeDocument/2006/relationships/image" Target="media/image27.png"/><Relationship Id="rId231" Type="http://schemas.openxmlformats.org/officeDocument/2006/relationships/image" Target="media/image211.png"/><Relationship Id="rId252" Type="http://schemas.openxmlformats.org/officeDocument/2006/relationships/image" Target="media/image229.png"/><Relationship Id="rId47" Type="http://schemas.microsoft.com/office/2007/relationships/hdphoto" Target="media/hdphoto4.wdp"/><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2.png"/><Relationship Id="rId154" Type="http://schemas.openxmlformats.org/officeDocument/2006/relationships/image" Target="media/image143.png"/><Relationship Id="rId175" Type="http://schemas.openxmlformats.org/officeDocument/2006/relationships/image" Target="media/image164.png"/><Relationship Id="rId196" Type="http://schemas.openxmlformats.org/officeDocument/2006/relationships/image" Target="media/image184.png"/><Relationship Id="rId200" Type="http://schemas.openxmlformats.org/officeDocument/2006/relationships/image" Target="media/image1820.png"/><Relationship Id="rId16" Type="http://schemas.openxmlformats.org/officeDocument/2006/relationships/image" Target="media/image17.png"/><Relationship Id="rId221" Type="http://schemas.openxmlformats.org/officeDocument/2006/relationships/image" Target="media/image205.png"/><Relationship Id="rId242" Type="http://schemas.openxmlformats.org/officeDocument/2006/relationships/image" Target="media/image219.png"/><Relationship Id="rId37" Type="http://schemas.openxmlformats.org/officeDocument/2006/relationships/header" Target="header2.xml"/><Relationship Id="rId58" Type="http://schemas.openxmlformats.org/officeDocument/2006/relationships/image" Target="media/image51.png"/><Relationship Id="rId79" Type="http://schemas.openxmlformats.org/officeDocument/2006/relationships/image" Target="media/image72.svg"/><Relationship Id="rId102" Type="http://schemas.openxmlformats.org/officeDocument/2006/relationships/image" Target="media/image95.png"/><Relationship Id="rId123" Type="http://schemas.openxmlformats.org/officeDocument/2006/relationships/image" Target="media/image1080.png"/><Relationship Id="rId144" Type="http://schemas.openxmlformats.org/officeDocument/2006/relationships/image" Target="media/image133.png"/><Relationship Id="rId90" Type="http://schemas.openxmlformats.org/officeDocument/2006/relationships/image" Target="media/image83.png"/><Relationship Id="rId165" Type="http://schemas.openxmlformats.org/officeDocument/2006/relationships/image" Target="media/image154.png"/><Relationship Id="rId186" Type="http://schemas.openxmlformats.org/officeDocument/2006/relationships/image" Target="media/image175.png"/><Relationship Id="rId211" Type="http://schemas.openxmlformats.org/officeDocument/2006/relationships/image" Target="media/image195.png"/><Relationship Id="rId232" Type="http://schemas.openxmlformats.org/officeDocument/2006/relationships/image" Target="media/image212.png"/><Relationship Id="rId253" Type="http://schemas.openxmlformats.org/officeDocument/2006/relationships/image" Target="media/image230.png"/><Relationship Id="rId27" Type="http://schemas.openxmlformats.org/officeDocument/2006/relationships/image" Target="media/image28.png"/><Relationship Id="rId48" Type="http://schemas.openxmlformats.org/officeDocument/2006/relationships/image" Target="media/image41.png"/><Relationship Id="rId69" Type="http://schemas.openxmlformats.org/officeDocument/2006/relationships/image" Target="media/image62.svg"/><Relationship Id="rId113" Type="http://schemas.openxmlformats.org/officeDocument/2006/relationships/image" Target="media/image106.png"/><Relationship Id="rId134" Type="http://schemas.openxmlformats.org/officeDocument/2006/relationships/image" Target="media/image123.png"/><Relationship Id="rId80" Type="http://schemas.openxmlformats.org/officeDocument/2006/relationships/image" Target="media/image73.png"/><Relationship Id="rId155" Type="http://schemas.openxmlformats.org/officeDocument/2006/relationships/image" Target="media/image144.svg"/><Relationship Id="rId176" Type="http://schemas.openxmlformats.org/officeDocument/2006/relationships/image" Target="media/image165.png"/><Relationship Id="rId197" Type="http://schemas.openxmlformats.org/officeDocument/2006/relationships/image" Target="media/image185.png"/><Relationship Id="rId201" Type="http://schemas.openxmlformats.org/officeDocument/2006/relationships/image" Target="media/image1830.png"/><Relationship Id="rId222" Type="http://schemas.openxmlformats.org/officeDocument/2006/relationships/image" Target="media/image2020.png"/><Relationship Id="rId243" Type="http://schemas.openxmlformats.org/officeDocument/2006/relationships/image" Target="media/image220.png"/><Relationship Id="rId17" Type="http://schemas.openxmlformats.org/officeDocument/2006/relationships/image" Target="media/image18.png"/><Relationship Id="rId38" Type="http://schemas.openxmlformats.org/officeDocument/2006/relationships/footer" Target="footer1.xml"/><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4.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4.png"/><Relationship Id="rId166" Type="http://schemas.openxmlformats.org/officeDocument/2006/relationships/image" Target="media/image155.svg"/><Relationship Id="rId187" Type="http://schemas.openxmlformats.org/officeDocument/2006/relationships/image" Target="media/image176.png"/><Relationship Id="rId1" Type="http://schemas.openxmlformats.org/officeDocument/2006/relationships/customXml" Target="../customXml/item1.xml"/><Relationship Id="rId212" Type="http://schemas.openxmlformats.org/officeDocument/2006/relationships/image" Target="media/image196.png"/><Relationship Id="rId233" Type="http://schemas.openxmlformats.org/officeDocument/2006/relationships/image" Target="media/image213.png"/><Relationship Id="rId254" Type="http://schemas.openxmlformats.org/officeDocument/2006/relationships/image" Target="media/image231.png"/><Relationship Id="rId28" Type="http://schemas.openxmlformats.org/officeDocument/2006/relationships/image" Target="media/image29.png"/><Relationship Id="rId49" Type="http://schemas.openxmlformats.org/officeDocument/2006/relationships/image" Target="media/image42.png"/><Relationship Id="rId114" Type="http://schemas.openxmlformats.org/officeDocument/2006/relationships/image" Target="media/image107.png"/><Relationship Id="rId60" Type="http://schemas.openxmlformats.org/officeDocument/2006/relationships/image" Target="media/image53.png"/><Relationship Id="rId81" Type="http://schemas.openxmlformats.org/officeDocument/2006/relationships/image" Target="media/image74.svg"/><Relationship Id="rId135" Type="http://schemas.openxmlformats.org/officeDocument/2006/relationships/image" Target="media/image124.png"/><Relationship Id="rId156" Type="http://schemas.openxmlformats.org/officeDocument/2006/relationships/image" Target="media/image145.png"/><Relationship Id="rId177" Type="http://schemas.openxmlformats.org/officeDocument/2006/relationships/image" Target="media/image166.svg"/><Relationship Id="rId198" Type="http://schemas.openxmlformats.org/officeDocument/2006/relationships/image" Target="media/image1800.png"/><Relationship Id="rId202" Type="http://schemas.openxmlformats.org/officeDocument/2006/relationships/image" Target="media/image186.png"/><Relationship Id="rId223" Type="http://schemas.openxmlformats.org/officeDocument/2006/relationships/image" Target="media/image2030.png"/><Relationship Id="rId244" Type="http://schemas.openxmlformats.org/officeDocument/2006/relationships/image" Target="media/image221.png"/><Relationship Id="rId18" Type="http://schemas.openxmlformats.org/officeDocument/2006/relationships/image" Target="media/image19.png"/><Relationship Id="rId39" Type="http://schemas.openxmlformats.org/officeDocument/2006/relationships/footer" Target="footer2.xml"/><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5.png"/><Relationship Id="rId146" Type="http://schemas.openxmlformats.org/officeDocument/2006/relationships/image" Target="media/image135.png"/><Relationship Id="rId167" Type="http://schemas.openxmlformats.org/officeDocument/2006/relationships/image" Target="media/image156.png"/><Relationship Id="rId188" Type="http://schemas.openxmlformats.org/officeDocument/2006/relationships/image" Target="media/image177.png"/><Relationship Id="rId71" Type="http://schemas.openxmlformats.org/officeDocument/2006/relationships/image" Target="media/image64.svg"/><Relationship Id="rId92" Type="http://schemas.openxmlformats.org/officeDocument/2006/relationships/image" Target="media/image85.png"/><Relationship Id="rId213" Type="http://schemas.openxmlformats.org/officeDocument/2006/relationships/image" Target="media/image197.png"/><Relationship Id="rId234" Type="http://schemas.openxmlformats.org/officeDocument/2006/relationships/image" Target="media/image2110.png"/><Relationship Id="rId2" Type="http://schemas.openxmlformats.org/officeDocument/2006/relationships/numbering" Target="numbering.xml"/><Relationship Id="rId29" Type="http://schemas.openxmlformats.org/officeDocument/2006/relationships/image" Target="media/image30.png"/><Relationship Id="rId255" Type="http://schemas.openxmlformats.org/officeDocument/2006/relationships/image" Target="media/image232.png"/><Relationship Id="rId40" Type="http://schemas.openxmlformats.org/officeDocument/2006/relationships/header" Target="header3.xml"/><Relationship Id="rId115" Type="http://schemas.openxmlformats.org/officeDocument/2006/relationships/image" Target="media/image108.png"/><Relationship Id="rId136" Type="http://schemas.openxmlformats.org/officeDocument/2006/relationships/image" Target="media/image125.png"/><Relationship Id="rId157" Type="http://schemas.openxmlformats.org/officeDocument/2006/relationships/image" Target="media/image146.svg"/><Relationship Id="rId178" Type="http://schemas.openxmlformats.org/officeDocument/2006/relationships/image" Target="media/image167.png"/><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image" Target="media/image1810.png"/><Relationship Id="rId203" Type="http://schemas.openxmlformats.org/officeDocument/2006/relationships/image" Target="media/image187.png"/><Relationship Id="rId19" Type="http://schemas.openxmlformats.org/officeDocument/2006/relationships/image" Target="media/image20.png"/><Relationship Id="rId224" Type="http://schemas.openxmlformats.org/officeDocument/2006/relationships/image" Target="media/image2040.png"/><Relationship Id="rId245" Type="http://schemas.openxmlformats.org/officeDocument/2006/relationships/image" Target="media/image222.png"/><Relationship Id="rId30" Type="http://schemas.openxmlformats.org/officeDocument/2006/relationships/image" Target="media/image31.png"/><Relationship Id="rId105" Type="http://schemas.openxmlformats.org/officeDocument/2006/relationships/image" Target="media/image98.png"/><Relationship Id="rId126" Type="http://schemas.openxmlformats.org/officeDocument/2006/relationships/image" Target="media/image1110.png"/><Relationship Id="rId147" Type="http://schemas.openxmlformats.org/officeDocument/2006/relationships/image" Target="media/image136.png"/><Relationship Id="rId168" Type="http://schemas.openxmlformats.org/officeDocument/2006/relationships/image" Target="media/image157.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image" Target="media/image178.png"/><Relationship Id="rId3" Type="http://schemas.openxmlformats.org/officeDocument/2006/relationships/styles" Target="styles.xml"/><Relationship Id="rId214" Type="http://schemas.openxmlformats.org/officeDocument/2006/relationships/image" Target="media/image198.png"/><Relationship Id="rId235" Type="http://schemas.openxmlformats.org/officeDocument/2006/relationships/image" Target="media/image2120.png"/><Relationship Id="rId256" Type="http://schemas.openxmlformats.org/officeDocument/2006/relationships/image" Target="media/image232.jpeg"/><Relationship Id="rId116" Type="http://schemas.openxmlformats.org/officeDocument/2006/relationships/image" Target="media/image109.png"/><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21.png"/><Relationship Id="rId41" Type="http://schemas.openxmlformats.org/officeDocument/2006/relationships/footer" Target="footer3.xml"/><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68.svg"/><Relationship Id="rId190" Type="http://schemas.openxmlformats.org/officeDocument/2006/relationships/image" Target="media/image179.png"/><Relationship Id="rId204" Type="http://schemas.openxmlformats.org/officeDocument/2006/relationships/image" Target="media/image188.png"/><Relationship Id="rId225" Type="http://schemas.openxmlformats.org/officeDocument/2006/relationships/image" Target="media/image2050.png"/><Relationship Id="rId246" Type="http://schemas.openxmlformats.org/officeDocument/2006/relationships/image" Target="media/image223.png"/><Relationship Id="rId106" Type="http://schemas.openxmlformats.org/officeDocument/2006/relationships/image" Target="media/image99.png"/><Relationship Id="rId127" Type="http://schemas.openxmlformats.org/officeDocument/2006/relationships/image" Target="media/image116.png"/><Relationship Id="rId10" Type="http://schemas.openxmlformats.org/officeDocument/2006/relationships/image" Target="media/image11.png"/><Relationship Id="rId31" Type="http://schemas.openxmlformats.org/officeDocument/2006/relationships/image" Target="media/image32.png"/><Relationship Id="rId52" Type="http://schemas.openxmlformats.org/officeDocument/2006/relationships/image" Target="media/image45.png"/><Relationship Id="rId73" Type="http://schemas.openxmlformats.org/officeDocument/2006/relationships/image" Target="media/image66.svg"/><Relationship Id="rId94" Type="http://schemas.openxmlformats.org/officeDocument/2006/relationships/image" Target="media/image87.png"/><Relationship Id="rId148" Type="http://schemas.openxmlformats.org/officeDocument/2006/relationships/image" Target="media/image137.png"/><Relationship Id="rId169" Type="http://schemas.openxmlformats.org/officeDocument/2006/relationships/image" Target="media/image158.png"/><Relationship Id="rId4" Type="http://schemas.openxmlformats.org/officeDocument/2006/relationships/settings" Target="settings.xml"/><Relationship Id="rId180" Type="http://schemas.openxmlformats.org/officeDocument/2006/relationships/image" Target="media/image169.png"/><Relationship Id="rId215" Type="http://schemas.openxmlformats.org/officeDocument/2006/relationships/image" Target="media/image199.png"/><Relationship Id="rId236" Type="http://schemas.openxmlformats.org/officeDocument/2006/relationships/image" Target="media/image2130.png"/><Relationship Id="rId257" Type="http://schemas.openxmlformats.org/officeDocument/2006/relationships/image" Target="media/image234.jpeg"/><Relationship Id="rId42" Type="http://schemas.openxmlformats.org/officeDocument/2006/relationships/image" Target="media/image38.png"/><Relationship Id="rId84" Type="http://schemas.openxmlformats.org/officeDocument/2006/relationships/image" Target="media/image77.png"/><Relationship Id="rId138" Type="http://schemas.openxmlformats.org/officeDocument/2006/relationships/image" Target="media/image127.png"/></Relationships>
</file>

<file path=word/_rels/footer2.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7.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642</TotalTime>
  <Pages>1</Pages>
  <Words>13371</Words>
  <Characters>76220</Characters>
  <Application>Microsoft Office Word</Application>
  <DocSecurity>0</DocSecurity>
  <Lines>635</Lines>
  <Paragraphs>178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89413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Dawlia Training</cp:lastModifiedBy>
  <cp:revision>8</cp:revision>
  <cp:lastPrinted>2024-04-01T20:23:00Z</cp:lastPrinted>
  <dcterms:created xsi:type="dcterms:W3CDTF">2026-04-15T10:27:00Z</dcterms:created>
  <dcterms:modified xsi:type="dcterms:W3CDTF">2026-05-03T05:55:00Z</dcterms:modified>
</cp:coreProperties>
</file>